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B60D8E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CED729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721164A" w14:textId="77777777" w:rsidR="00682D2C" w:rsidRPr="00F45CAD" w:rsidRDefault="00682D2C" w:rsidP="002D4CA7"/>
        </w:tc>
      </w:tr>
      <w:tr w:rsidR="00682D2C" w:rsidRPr="00F45CAD" w14:paraId="3B981C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6E8682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2B3306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51222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369FCABE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7B7E98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DC6ECF" w14:textId="77777777" w:rsidR="00B3598B" w:rsidRDefault="00B3598B" w:rsidP="00307A88">
            <w:r>
              <w:t xml:space="preserve">26-13-Kanalsanierung </w:t>
            </w:r>
          </w:p>
          <w:p w14:paraId="7DB462EF" w14:textId="075D5040" w:rsidR="00682D2C" w:rsidRPr="00394293" w:rsidRDefault="00B3598B" w:rsidP="00307A88">
            <w:pPr>
              <w:rPr>
                <w:rFonts w:ascii="Symbol" w:hAnsi="Symbol"/>
              </w:rPr>
            </w:pPr>
            <w:r>
              <w:t>Ortslage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44633D" w14:textId="77777777" w:rsidR="00682D2C" w:rsidRPr="00F45CAD" w:rsidRDefault="00682D2C" w:rsidP="002D4CA7"/>
        </w:tc>
      </w:tr>
      <w:tr w:rsidR="00682D2C" w:rsidRPr="00F45CAD" w14:paraId="0994523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319B9D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2B9F8B" w14:textId="77777777" w:rsidR="00682D2C" w:rsidRPr="00F45CAD" w:rsidRDefault="00682D2C" w:rsidP="002D4CA7"/>
        </w:tc>
      </w:tr>
      <w:tr w:rsidR="00682D2C" w:rsidRPr="00F45CAD" w14:paraId="6C125EC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A23D796" w14:textId="7ED45967" w:rsidR="00682D2C" w:rsidRPr="00F45CAD" w:rsidRDefault="006776F5" w:rsidP="002D4CA7">
            <w:r>
              <w:t xml:space="preserve">Kanalsanierung </w:t>
            </w:r>
            <w:proofErr w:type="spellStart"/>
            <w:r>
              <w:t>Schröerskamp</w:t>
            </w:r>
            <w:proofErr w:type="spellEnd"/>
            <w:r>
              <w:t xml:space="preserve">, Haverkamp, </w:t>
            </w:r>
            <w:proofErr w:type="spellStart"/>
            <w:r>
              <w:t>Werninghoker</w:t>
            </w:r>
            <w:proofErr w:type="spellEnd"/>
            <w:r>
              <w:t xml:space="preserve"> Straße in geschlossener Bauweise mittels Inliner</w:t>
            </w:r>
          </w:p>
        </w:tc>
      </w:tr>
      <w:tr w:rsidR="00682D2C" w:rsidRPr="00F45CAD" w14:paraId="53214DD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CA9E22" w14:textId="77777777" w:rsidR="00682D2C" w:rsidRPr="00F45CAD" w:rsidRDefault="00682D2C" w:rsidP="002D4CA7"/>
        </w:tc>
      </w:tr>
      <w:tr w:rsidR="00682D2C" w:rsidRPr="00F45CAD" w14:paraId="37FA0094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B4735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B8E370" w14:textId="77777777" w:rsidR="00682D2C" w:rsidRPr="00F45CAD" w:rsidRDefault="00682D2C" w:rsidP="002D4CA7"/>
        </w:tc>
      </w:tr>
      <w:tr w:rsidR="00682D2C" w:rsidRPr="00F45CAD" w14:paraId="2B2C854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F4ECC9" w14:textId="54D56599" w:rsidR="00682D2C" w:rsidRPr="00F45CAD" w:rsidRDefault="006776F5" w:rsidP="00F875F3">
            <w:r>
              <w:t>Kanalbauarbeiten</w:t>
            </w:r>
          </w:p>
        </w:tc>
      </w:tr>
    </w:tbl>
    <w:p w14:paraId="6601DFB7" w14:textId="77777777" w:rsidR="00682D2C" w:rsidRPr="00F45CAD" w:rsidRDefault="00682D2C" w:rsidP="00682D2C"/>
    <w:p w14:paraId="70F05109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4E61B324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5224313" w14:textId="77777777" w:rsidR="00682D2C" w:rsidRPr="00F45CAD" w:rsidRDefault="00682D2C" w:rsidP="00682D2C"/>
    <w:p w14:paraId="5E73DEF5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B3598B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E3D398B" w14:textId="77777777" w:rsidR="00682D2C" w:rsidRPr="00F45CAD" w:rsidRDefault="00682D2C" w:rsidP="00682D2C"/>
    <w:p w14:paraId="2DD5497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497FE8E6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0F887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AFB551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6FD4653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7FC39C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750B7F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16A65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EF8D2F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C31D4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A4655A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EDB613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AF5A5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828EDD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38C96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92BFF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527E76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E3A5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58061D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3626D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7D90C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AFEF3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E439D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8C09D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362F01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A1CB3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6CB31E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D21C8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9D124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8D3003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1BC105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E8AEC4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45EDB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1BC6E6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E51E3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C617C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3561E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8636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B2A0B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0E106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1995B7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008B7D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DEBD8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11A71C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E8C024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3FA0C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84B20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822F2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58399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DA6662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AA535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E345B0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1FDD5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7BE42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ED25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D6D84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9BF005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944A8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8FCA93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F459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2CB24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5339FB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7CE13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D821F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9BE2A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15356B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ECEDCD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82665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9D59B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88C01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3D115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63D42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FA303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17A1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A3C21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5AF48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3598B">
              <w:fldChar w:fldCharType="separate"/>
            </w:r>
            <w:r w:rsidRPr="00AF2BE2">
              <w:fldChar w:fldCharType="end"/>
            </w:r>
          </w:p>
        </w:tc>
      </w:tr>
    </w:tbl>
    <w:p w14:paraId="4BCED8C6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CF70E" w14:textId="77777777" w:rsidR="00427CA1" w:rsidRDefault="00427CA1">
      <w:r>
        <w:separator/>
      </w:r>
    </w:p>
    <w:p w14:paraId="32AEC3BB" w14:textId="77777777" w:rsidR="00427CA1" w:rsidRDefault="00427CA1"/>
    <w:p w14:paraId="7597A922" w14:textId="77777777" w:rsidR="00427CA1" w:rsidRDefault="00427CA1"/>
  </w:endnote>
  <w:endnote w:type="continuationSeparator" w:id="0">
    <w:p w14:paraId="018DF43D" w14:textId="77777777" w:rsidR="00427CA1" w:rsidRDefault="00427CA1">
      <w:r>
        <w:continuationSeparator/>
      </w:r>
    </w:p>
    <w:p w14:paraId="3DDF7890" w14:textId="77777777" w:rsidR="00427CA1" w:rsidRDefault="00427CA1"/>
    <w:p w14:paraId="41211331" w14:textId="77777777" w:rsidR="00427CA1" w:rsidRDefault="00427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AB56B" w14:textId="77777777" w:rsidR="00806047" w:rsidRDefault="008060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06047" w:rsidRPr="00D6072E" w14:paraId="1FE3A371" w14:textId="77777777" w:rsidTr="00806047">
      <w:trPr>
        <w:cantSplit/>
        <w:trHeight w:hRule="exact" w:val="397"/>
      </w:trPr>
      <w:tc>
        <w:tcPr>
          <w:tcW w:w="1440" w:type="dxa"/>
          <w:vAlign w:val="center"/>
        </w:tcPr>
        <w:p w14:paraId="183E0F74" w14:textId="77777777" w:rsidR="00806047" w:rsidRPr="00D6072E" w:rsidRDefault="0080604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B01F8C5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71AD" w14:textId="77777777" w:rsidR="00806047" w:rsidRDefault="008060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1BB96" w14:textId="77777777" w:rsidR="00427CA1" w:rsidRDefault="00427CA1">
      <w:r>
        <w:separator/>
      </w:r>
    </w:p>
    <w:p w14:paraId="53A6219D" w14:textId="77777777" w:rsidR="00427CA1" w:rsidRDefault="00427CA1"/>
    <w:p w14:paraId="27645FC0" w14:textId="77777777" w:rsidR="00427CA1" w:rsidRDefault="00427CA1"/>
  </w:footnote>
  <w:footnote w:type="continuationSeparator" w:id="0">
    <w:p w14:paraId="0BF0F905" w14:textId="77777777" w:rsidR="00427CA1" w:rsidRDefault="00427CA1">
      <w:r>
        <w:continuationSeparator/>
      </w:r>
    </w:p>
    <w:p w14:paraId="368DE60C" w14:textId="77777777" w:rsidR="00427CA1" w:rsidRDefault="00427CA1"/>
    <w:p w14:paraId="7CBF1ACB" w14:textId="77777777" w:rsidR="00427CA1" w:rsidRDefault="00427C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F1AF" w14:textId="77777777" w:rsidR="007A7D5E" w:rsidRDefault="007A7D5E"/>
  <w:p w14:paraId="74B99EE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77C70" w14:textId="77777777" w:rsidR="007A7D5E" w:rsidRDefault="007A7D5E" w:rsidP="00701419">
    <w:pPr>
      <w:pStyle w:val="Kopfzeile"/>
    </w:pPr>
    <w:r>
      <w:t>233</w:t>
    </w:r>
  </w:p>
  <w:p w14:paraId="108DA95C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C7F5A" w14:textId="77777777" w:rsidR="00806047" w:rsidRDefault="00806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01945660">
    <w:abstractNumId w:val="1"/>
  </w:num>
  <w:num w:numId="2" w16cid:durableId="731926807">
    <w:abstractNumId w:val="5"/>
  </w:num>
  <w:num w:numId="3" w16cid:durableId="722142650">
    <w:abstractNumId w:val="7"/>
  </w:num>
  <w:num w:numId="4" w16cid:durableId="1300838068">
    <w:abstractNumId w:val="16"/>
  </w:num>
  <w:num w:numId="5" w16cid:durableId="1435445166">
    <w:abstractNumId w:val="9"/>
  </w:num>
  <w:num w:numId="6" w16cid:durableId="83652982">
    <w:abstractNumId w:val="3"/>
  </w:num>
  <w:num w:numId="7" w16cid:durableId="2042972329">
    <w:abstractNumId w:val="12"/>
  </w:num>
  <w:num w:numId="8" w16cid:durableId="1333071574">
    <w:abstractNumId w:val="8"/>
  </w:num>
  <w:num w:numId="9" w16cid:durableId="1557548921">
    <w:abstractNumId w:val="15"/>
  </w:num>
  <w:num w:numId="10" w16cid:durableId="498739200">
    <w:abstractNumId w:val="4"/>
  </w:num>
  <w:num w:numId="11" w16cid:durableId="1184519265">
    <w:abstractNumId w:val="11"/>
  </w:num>
  <w:num w:numId="12" w16cid:durableId="1697654568">
    <w:abstractNumId w:val="11"/>
  </w:num>
  <w:num w:numId="13" w16cid:durableId="1775586507">
    <w:abstractNumId w:val="11"/>
  </w:num>
  <w:num w:numId="14" w16cid:durableId="1401295599">
    <w:abstractNumId w:val="11"/>
  </w:num>
  <w:num w:numId="15" w16cid:durableId="369843159">
    <w:abstractNumId w:val="11"/>
  </w:num>
  <w:num w:numId="16" w16cid:durableId="461970384">
    <w:abstractNumId w:val="2"/>
  </w:num>
  <w:num w:numId="17" w16cid:durableId="1056516162">
    <w:abstractNumId w:val="2"/>
  </w:num>
  <w:num w:numId="18" w16cid:durableId="479006066">
    <w:abstractNumId w:val="14"/>
  </w:num>
  <w:num w:numId="19" w16cid:durableId="76441550">
    <w:abstractNumId w:val="13"/>
  </w:num>
  <w:num w:numId="20" w16cid:durableId="68238151">
    <w:abstractNumId w:val="10"/>
  </w:num>
  <w:num w:numId="21" w16cid:durableId="1268653753">
    <w:abstractNumId w:val="6"/>
  </w:num>
  <w:num w:numId="22" w16cid:durableId="1157192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1F6E9E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83708"/>
    <w:rsid w:val="00394293"/>
    <w:rsid w:val="003A36E9"/>
    <w:rsid w:val="003C4AFC"/>
    <w:rsid w:val="003D3E99"/>
    <w:rsid w:val="003D4CB8"/>
    <w:rsid w:val="003E2CD4"/>
    <w:rsid w:val="00402A1B"/>
    <w:rsid w:val="00424038"/>
    <w:rsid w:val="00427CA1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776F5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06047"/>
    <w:rsid w:val="0081723D"/>
    <w:rsid w:val="00845259"/>
    <w:rsid w:val="00853A9A"/>
    <w:rsid w:val="00895E16"/>
    <w:rsid w:val="008B1F06"/>
    <w:rsid w:val="008D764D"/>
    <w:rsid w:val="008F52AA"/>
    <w:rsid w:val="008F6547"/>
    <w:rsid w:val="0090401D"/>
    <w:rsid w:val="00910F0B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42C35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26B9"/>
    <w:rsid w:val="00B13B12"/>
    <w:rsid w:val="00B14EF0"/>
    <w:rsid w:val="00B2143F"/>
    <w:rsid w:val="00B23C01"/>
    <w:rsid w:val="00B3598B"/>
    <w:rsid w:val="00B40909"/>
    <w:rsid w:val="00B434E5"/>
    <w:rsid w:val="00B61D2B"/>
    <w:rsid w:val="00B82EFD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72E44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91D33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D148C2C"/>
  <w15:chartTrackingRefBased/>
  <w15:docId w15:val="{1FBA12EC-E962-4D7D-A6EF-EBC2DD05D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Christel Janning</cp:lastModifiedBy>
  <cp:revision>5</cp:revision>
  <cp:lastPrinted>2026-05-11T10:43:00Z</cp:lastPrinted>
  <dcterms:created xsi:type="dcterms:W3CDTF">2026-01-28T22:27:00Z</dcterms:created>
  <dcterms:modified xsi:type="dcterms:W3CDTF">2026-05-11T10:43:00Z</dcterms:modified>
</cp:coreProperties>
</file>