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699F56" w14:textId="62B2DB35" w:rsidR="00682D2C" w:rsidRPr="006F16B5" w:rsidRDefault="00B8769C" w:rsidP="008C303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26-12-LSW-Neu-Innentüren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464C525A" w:rsidR="00132BA9" w:rsidRPr="008F6547" w:rsidRDefault="00B8769C" w:rsidP="00132BA9">
            <w:r>
              <w:t xml:space="preserve">Schulzentrum Wettringen – Anbau LSW 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7A28AB63" w:rsidR="00132BA9" w:rsidRPr="00F45CAD" w:rsidRDefault="00B8769C" w:rsidP="00132BA9">
            <w:r>
              <w:t>Innentüren</w:t>
            </w:r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B8769C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8769C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57B6"/>
    <w:rsid w:val="001176FC"/>
    <w:rsid w:val="00127C79"/>
    <w:rsid w:val="00132BA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C7397"/>
    <w:rsid w:val="002D4CA7"/>
    <w:rsid w:val="002D6D33"/>
    <w:rsid w:val="002E0D37"/>
    <w:rsid w:val="002E4302"/>
    <w:rsid w:val="002F4952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26B9"/>
    <w:rsid w:val="00B13B12"/>
    <w:rsid w:val="00B14900"/>
    <w:rsid w:val="00B14EF0"/>
    <w:rsid w:val="00B23C01"/>
    <w:rsid w:val="00B40909"/>
    <w:rsid w:val="00B434E5"/>
    <w:rsid w:val="00B61D2B"/>
    <w:rsid w:val="00B8769C"/>
    <w:rsid w:val="00B9454A"/>
    <w:rsid w:val="00B96ADB"/>
    <w:rsid w:val="00BA5E42"/>
    <w:rsid w:val="00BC6EAA"/>
    <w:rsid w:val="00BF7BA0"/>
    <w:rsid w:val="00C101BF"/>
    <w:rsid w:val="00C146B3"/>
    <w:rsid w:val="00C170C6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2E60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80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Eva Koers</cp:lastModifiedBy>
  <cp:revision>6</cp:revision>
  <cp:lastPrinted>2010-02-09T14:25:00Z</cp:lastPrinted>
  <dcterms:created xsi:type="dcterms:W3CDTF">2026-01-28T22:27:00Z</dcterms:created>
  <dcterms:modified xsi:type="dcterms:W3CDTF">2026-05-08T09:08:00Z</dcterms:modified>
</cp:coreProperties>
</file>