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2E057F50" w14:textId="77777777" w:rsidTr="006E1117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6E1117" w:rsidRDefault="00F9571F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50D6DDE" w14:textId="77777777" w:rsidR="00F9571F" w:rsidRDefault="006E1117" w:rsidP="006E1117">
            <w:pPr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2AF6DCFD" w14:textId="77777777" w:rsidR="00201C31" w:rsidRDefault="00201C31" w:rsidP="006E1117">
            <w:pPr>
              <w:rPr>
                <w:sz w:val="16"/>
                <w:szCs w:val="16"/>
              </w:rPr>
            </w:pPr>
          </w:p>
          <w:sdt>
            <w:sdtPr>
              <w:rPr>
                <w:sz w:val="16"/>
                <w:szCs w:val="16"/>
              </w:rPr>
              <w:id w:val="-1814246499"/>
              <w:placeholder>
                <w:docPart w:val="E564DACA3CDB442687EA6799C251624A"/>
              </w:placeholder>
              <w:showingPlcHdr/>
            </w:sdtPr>
            <w:sdtEndPr/>
            <w:sdtContent>
              <w:p w14:paraId="6031FAA0" w14:textId="28775679" w:rsidR="00201C31" w:rsidRPr="006E1117" w:rsidRDefault="00201C31" w:rsidP="006E1117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sdt>
          <w:sdtPr>
            <w:id w:val="12689622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7F7F7F"/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56163BEB" w14:textId="69912464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4B9D9C5B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sdt>
          <w:sdtPr>
            <w:id w:val="7835344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15612A39" w14:textId="4FA34349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7C1C10A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sdt>
          <w:sdtPr>
            <w:id w:val="-12346992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0F3840D6" w14:textId="1EBC6261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358DB30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sdt>
          <w:sdtPr>
            <w:id w:val="17768269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2BC81300" w14:textId="2F9CEEDB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C6A7354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6A1F5B" w:rsidRPr="008F6547" w:rsidRDefault="006A1F5B" w:rsidP="006A1F5B">
            <w:pPr>
              <w:jc w:val="left"/>
            </w:pPr>
            <w:r>
              <w:t>e-mail:</w:t>
            </w:r>
          </w:p>
        </w:tc>
        <w:sdt>
          <w:sdtPr>
            <w:id w:val="11920414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46F5527E" w14:textId="343166CA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7E048D7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6A1F5B" w:rsidRPr="008F6547" w:rsidRDefault="006A1F5B" w:rsidP="006A1F5B">
            <w:pPr>
              <w:jc w:val="left"/>
            </w:pPr>
            <w:r>
              <w:t>USt.-ID-Nr.:</w:t>
            </w:r>
          </w:p>
        </w:tc>
        <w:sdt>
          <w:sdtPr>
            <w:id w:val="-13996678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44F0E31" w14:textId="38C174BF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1BCF547F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sdt>
          <w:sdtPr>
            <w:id w:val="11571127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677C50C" w14:textId="5550A595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2E0462B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77777777" w:rsidR="006E1117" w:rsidRPr="00FE74E6" w:rsidRDefault="006E1117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6E1117" w:rsidRPr="006E1117" w:rsidRDefault="006E1117" w:rsidP="00940F19">
            <w:r>
              <w:t>Registergericht</w:t>
            </w:r>
          </w:p>
        </w:tc>
        <w:sdt>
          <w:sdtPr>
            <w:rPr>
              <w:sz w:val="16"/>
              <w:szCs w:val="16"/>
            </w:rPr>
            <w:id w:val="18372609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</w:tcPr>
              <w:p w14:paraId="7BE95EA1" w14:textId="49B61A38" w:rsidR="006E1117" w:rsidRPr="00BD110E" w:rsidRDefault="00201C31" w:rsidP="00940F19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CA812B6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E284E97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6E1117" w:rsidRPr="006E1117" w:rsidRDefault="006E1117" w:rsidP="00940F19">
            <w:r>
              <w:t>BImA-Nummer</w:t>
            </w:r>
          </w:p>
        </w:tc>
        <w:tc>
          <w:tcPr>
            <w:tcW w:w="297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15EDA4A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2293172D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5967881F" w14:textId="246A81D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66E2B6FE" w14:textId="6DAE791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04989C3D" w14:textId="2CB9DC5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7" w:type="dxa"/>
            <w:gridSpan w:val="2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010AB28C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1651E05D" w14:textId="6BB28496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0251/5203-300</w:t>
            </w:r>
          </w:p>
        </w:tc>
        <w:tc>
          <w:tcPr>
            <w:tcW w:w="4677" w:type="dxa"/>
            <w:gridSpan w:val="2"/>
          </w:tcPr>
          <w:p w14:paraId="043504ED" w14:textId="026FCE81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7922421F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60BB09B2" w14:textId="69C7E7C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ausschreibungen@hwk-muenster.de</w:t>
            </w:r>
          </w:p>
        </w:tc>
        <w:tc>
          <w:tcPr>
            <w:tcW w:w="4677" w:type="dxa"/>
            <w:gridSpan w:val="2"/>
          </w:tcPr>
          <w:p w14:paraId="12704C0D" w14:textId="16E816B0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31A0023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212B5852" w14:textId="77777777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24F9BD5" w14:textId="7E5BC1EB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F259C5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1B6ADD65" w14:textId="77777777" w:rsidR="00140608" w:rsidRPr="00FE74E6" w:rsidRDefault="0031077D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59FB608B" w14:textId="6BD6E97A" w:rsidR="00A11C8E" w:rsidRPr="008F6547" w:rsidRDefault="00FE74E6" w:rsidP="00940F19">
            <w:r>
              <w:t>HWK Münster</w:t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331BAE4" w14:textId="77777777" w:rsidR="00A11C8E" w:rsidRPr="008F6547" w:rsidRDefault="00A11C8E" w:rsidP="00940F19"/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43EE98AB" w:rsidR="00A11C8E" w:rsidRPr="008F6547" w:rsidRDefault="00FE74E6" w:rsidP="00AB25F0">
            <w:r>
              <w:t xml:space="preserve">HWK </w:t>
            </w:r>
            <w:r w:rsidR="005210E9">
              <w:t>29</w:t>
            </w:r>
            <w:r w:rsidR="0098019F">
              <w:t>/2026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FAD70B" w14:textId="6DB3B06D" w:rsidR="00A11C8E" w:rsidRPr="008F6547" w:rsidRDefault="005210E9" w:rsidP="00940F19">
            <w:r>
              <w:rPr>
                <w:rFonts w:cs="Arial"/>
              </w:rPr>
              <w:t>Zahntechnik WB 2024: Tiefziehgerät, Nass- und Trockensauger, Artikulatoren und Gesichtsbögen</w:t>
            </w:r>
          </w:p>
        </w:tc>
      </w:tr>
    </w:tbl>
    <w:p w14:paraId="12940E6F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4832"/>
        <w:gridCol w:w="518"/>
        <w:gridCol w:w="266"/>
        <w:gridCol w:w="507"/>
        <w:gridCol w:w="1023"/>
        <w:gridCol w:w="769"/>
      </w:tblGrid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54FA72FE" w14:textId="77777777" w:rsidR="00AF7B79" w:rsidRPr="005566B1" w:rsidRDefault="00AF7B79" w:rsidP="006A1F5B">
            <w:pPr>
              <w:jc w:val="left"/>
            </w:pPr>
            <w:r w:rsidRPr="00AF7B79">
              <w:rPr>
                <w:b/>
                <w:bCs/>
              </w:rPr>
              <w:lastRenderedPageBreak/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A461FA" w:rsidRPr="001C60F2" w14:paraId="690B64CE" w14:textId="77777777" w:rsidTr="00D35826">
        <w:trPr>
          <w:trHeight w:val="284"/>
        </w:trPr>
        <w:sdt>
          <w:sdtPr>
            <w:id w:val="-784041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643F56" w14:textId="79FAFA3F" w:rsidR="00A461FA" w:rsidRPr="005566B1" w:rsidRDefault="00201C31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8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sdt>
          <w:sdtPr>
            <w:id w:val="-163077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5272E17" w14:textId="572B9DB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8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sdt>
          <w:sdtPr>
            <w:id w:val="879829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BA95961" w14:textId="77C47A3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8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sdt>
          <w:sdtPr>
            <w:id w:val="175115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AF51F7" w14:textId="69EC2AF8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8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sdt>
          <w:sdtPr>
            <w:id w:val="-34679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1FBEB1D1" w14:textId="5BDF9816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A461FA" w:rsidRPr="008C109B" w14:paraId="16407F4F" w14:textId="77777777" w:rsidTr="00D35826">
        <w:trPr>
          <w:trHeight w:val="284"/>
        </w:trPr>
        <w:sdt>
          <w:sdtPr>
            <w:id w:val="-26431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EBFD12" w14:textId="5870261E" w:rsidR="00A461FA" w:rsidRPr="008C109B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D5864BF" w14:textId="77777777" w:rsidR="00A461FA" w:rsidRPr="008C109B" w:rsidRDefault="00A461FA" w:rsidP="00AF7B79">
            <w:pPr>
              <w:jc w:val="left"/>
              <w:rPr>
                <w:i/>
              </w:rPr>
            </w:pPr>
          </w:p>
        </w:tc>
        <w:sdt>
          <w:sdtPr>
            <w:id w:val="-2611398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31DB89F" w14:textId="61FD76DB" w:rsidR="00A461FA" w:rsidRPr="008C109B" w:rsidRDefault="00201C31" w:rsidP="00AF7B79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61FA" w:rsidRPr="008C109B" w14:paraId="43EF4509" w14:textId="77777777" w:rsidTr="00A461FA">
        <w:trPr>
          <w:trHeight w:val="284"/>
        </w:trPr>
        <w:sdt>
          <w:sdtPr>
            <w:id w:val="165001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669CA978" w14:textId="6A3406C7" w:rsidR="00A461FA" w:rsidRPr="008C109B" w:rsidRDefault="00AD180F" w:rsidP="00A461FA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31E4D9E" w14:textId="77777777" w:rsidR="00A461FA" w:rsidRPr="008C109B" w:rsidRDefault="00A461FA" w:rsidP="00A461FA">
            <w:pPr>
              <w:jc w:val="left"/>
              <w:rPr>
                <w:i/>
              </w:rPr>
            </w:pPr>
          </w:p>
        </w:tc>
        <w:sdt>
          <w:sdtPr>
            <w:id w:val="7594121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5C9464E3" w14:textId="03BF2776" w:rsidR="00A461FA" w:rsidRPr="008C109B" w:rsidRDefault="00201C31" w:rsidP="00A461FA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052C883" w14:textId="77777777" w:rsidR="00AF7B79" w:rsidRPr="005566B1" w:rsidRDefault="00AF7B79" w:rsidP="00AF7B79">
            <w:pPr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A461FA" w:rsidRPr="001C60F2" w14:paraId="347B64EA" w14:textId="77777777" w:rsidTr="00D35826">
        <w:trPr>
          <w:trHeight w:val="284"/>
        </w:trPr>
        <w:sdt>
          <w:sdtPr>
            <w:id w:val="827797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5A975564" w14:textId="1B259A6B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8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sdt>
          <w:sdtPr>
            <w:id w:val="123434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CDB3ADF" w14:textId="7437DCD6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6E1117" w:rsidRPr="008C109B" w14:paraId="15A3F329" w14:textId="77777777" w:rsidTr="00A461FA">
        <w:trPr>
          <w:trHeight w:val="284"/>
        </w:trPr>
        <w:sdt>
          <w:sdtPr>
            <w:id w:val="895552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2EF95E" w14:textId="075861B0" w:rsidR="006E1117" w:rsidRPr="005C27BD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C215F11" w14:textId="77777777" w:rsidR="006E1117" w:rsidRPr="00A461FA" w:rsidRDefault="006E1117" w:rsidP="00BB49CB">
            <w:pPr>
              <w:jc w:val="left"/>
            </w:pPr>
          </w:p>
        </w:tc>
        <w:sdt>
          <w:sdtPr>
            <w:id w:val="-2103868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0748F9CD" w14:textId="76E0AD28" w:rsidR="006E1117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8C109B" w14:paraId="1D5E0E43" w14:textId="77777777" w:rsidTr="00A461FA">
        <w:trPr>
          <w:trHeight w:val="284"/>
        </w:trPr>
        <w:sdt>
          <w:sdtPr>
            <w:id w:val="-19623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435CBB1" w14:textId="40895DB2" w:rsidR="00AF7B79" w:rsidRPr="008C109B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4ED4323F" w14:textId="77777777" w:rsidR="00AF7B79" w:rsidRPr="00A461FA" w:rsidRDefault="00AF7B79" w:rsidP="00BB49CB">
            <w:pPr>
              <w:jc w:val="left"/>
            </w:pPr>
          </w:p>
        </w:tc>
        <w:sdt>
          <w:sdtPr>
            <w:id w:val="-1860341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D9878C6" w14:textId="301C918D" w:rsidR="00AF7B79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3C55DB02" w14:textId="77777777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7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201C31">
        <w:trPr>
          <w:trHeight w:val="786"/>
        </w:trPr>
        <w:tc>
          <w:tcPr>
            <w:tcW w:w="6584" w:type="dxa"/>
            <w:gridSpan w:val="5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784" w:type="dxa"/>
            <w:gridSpan w:val="2"/>
            <w:vAlign w:val="center"/>
          </w:tcPr>
          <w:p w14:paraId="0BAB967D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-4396016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bottom w:val="single" w:sz="4" w:space="0" w:color="7F7F7F"/>
                </w:tcBorders>
                <w:vAlign w:val="bottom"/>
              </w:tcPr>
              <w:p w14:paraId="50B8E53E" w14:textId="3A359923" w:rsidR="00BD110E" w:rsidRPr="00410951" w:rsidRDefault="00201C31" w:rsidP="00144D50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20673963" w14:textId="77777777" w:rsidR="00BD110E" w:rsidRPr="00410951" w:rsidRDefault="00BD110E" w:rsidP="00AD180F">
            <w:pPr>
              <w:ind w:left="-1578"/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3114EC7" w14:textId="77777777" w:rsidR="00BD110E" w:rsidRPr="00807C7E" w:rsidRDefault="00BD110E" w:rsidP="00AD180F">
            <w:pPr>
              <w:ind w:left="-32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sdt>
          <w:sdtPr>
            <w:rPr>
              <w:b/>
            </w:rPr>
            <w:id w:val="13391991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3A07EA88" w14:textId="12F8010A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79E92F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4864769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9786CEA" w14:textId="096BDF89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5C30244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CCF585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9F3EBD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DABB95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7111543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7FF188A7" w14:textId="387F8AEC" w:rsidR="00BD110E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70147742" w14:textId="455FCC7F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AAAC12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DEC70A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32AAFE6E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4EF7F2D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-16273059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2EECA8C" w14:textId="2DAD96D3" w:rsidR="00BD110E" w:rsidRPr="00410951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2DDD3799" w14:textId="5411758A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1C60F2" w14:paraId="36D6D195" w14:textId="77777777" w:rsidTr="00A461FA">
        <w:trPr>
          <w:trHeight w:val="284"/>
        </w:trPr>
        <w:tc>
          <w:tcPr>
            <w:tcW w:w="7102" w:type="dxa"/>
            <w:gridSpan w:val="6"/>
            <w:noWrap/>
            <w:tcMar>
              <w:left w:w="28" w:type="dxa"/>
            </w:tcMar>
            <w:vAlign w:val="center"/>
          </w:tcPr>
          <w:p w14:paraId="23C09D1B" w14:textId="77777777" w:rsidR="00BD110E" w:rsidRPr="00410951" w:rsidRDefault="00BD110E" w:rsidP="00D35826">
            <w:pPr>
              <w:pStyle w:val="berschrift1"/>
            </w:pPr>
            <w:r>
              <w:t>Anzahl der Nebenangebote</w:t>
            </w:r>
          </w:p>
        </w:tc>
        <w:tc>
          <w:tcPr>
            <w:tcW w:w="773" w:type="dxa"/>
            <w:gridSpan w:val="2"/>
            <w:vAlign w:val="center"/>
          </w:tcPr>
          <w:p w14:paraId="2F57E78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1023" w:type="dxa"/>
            <w:tcBorders>
              <w:bottom w:val="single" w:sz="4" w:space="0" w:color="7F7F7F"/>
            </w:tcBorders>
            <w:vAlign w:val="center"/>
          </w:tcPr>
          <w:p w14:paraId="5A5A144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CC82F9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6D18A91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A33022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1E6F89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4DAE7C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ACF5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CF0A40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26D069FA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FBDB76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C32361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D514534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1D8AEB0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10B264C4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7191760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47E6D3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12FD4AF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42FEF5EC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A2D28FD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18A4BF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C23FB20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46A044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233A6F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3298ECA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FBABE59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2A25185A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40F732FD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B65F0F0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0D8F9D5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F547A2" w14:textId="77777777" w:rsidR="00BD110E" w:rsidRPr="00807C7E" w:rsidRDefault="00BD110E" w:rsidP="007A78B0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12C9D0DF" w14:textId="77777777" w:rsidR="00BD110E" w:rsidRPr="00410951" w:rsidRDefault="00BD110E" w:rsidP="007A78B0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35EA545" w14:textId="77777777" w:rsidR="00BD110E" w:rsidRPr="00410951" w:rsidRDefault="00BD110E" w:rsidP="007A78B0">
            <w:pPr>
              <w:jc w:val="center"/>
              <w:rPr>
                <w:b/>
              </w:rPr>
            </w:pPr>
          </w:p>
        </w:tc>
      </w:tr>
      <w:tr w:rsidR="00BD110E" w:rsidRPr="008C109B" w14:paraId="56B4C31A" w14:textId="77777777" w:rsidTr="007A78B0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666BF577" w14:textId="77777777" w:rsidR="00BD110E" w:rsidRPr="008C109B" w:rsidRDefault="00BD110E" w:rsidP="001C60F2"/>
        </w:tc>
      </w:tr>
      <w:tr w:rsidR="00BD110E" w:rsidRPr="001C60F2" w14:paraId="55EBD9BD" w14:textId="77777777" w:rsidTr="00A461FA">
        <w:trPr>
          <w:trHeight w:val="291"/>
        </w:trPr>
        <w:tc>
          <w:tcPr>
            <w:tcW w:w="7102" w:type="dxa"/>
            <w:gridSpan w:val="6"/>
            <w:noWrap/>
            <w:tcMar>
              <w:left w:w="28" w:type="dxa"/>
            </w:tcMar>
          </w:tcPr>
          <w:p w14:paraId="6FAD935C" w14:textId="77777777" w:rsidR="00BD110E" w:rsidRPr="00A11C8E" w:rsidRDefault="00BD110E" w:rsidP="00D35826">
            <w:pPr>
              <w:pStyle w:val="berschrift1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773" w:type="dxa"/>
            <w:gridSpan w:val="2"/>
            <w:vAlign w:val="bottom"/>
          </w:tcPr>
          <w:p w14:paraId="70FB253C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18381858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bottom w:val="single" w:sz="4" w:space="0" w:color="7F7F7F"/>
                </w:tcBorders>
                <w:vAlign w:val="center"/>
              </w:tcPr>
              <w:p w14:paraId="6DD04F87" w14:textId="7155FF71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B87DB10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08EA4053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0D1B4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5DC30B0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3B4484C3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sdt>
          <w:sdtPr>
            <w:rPr>
              <w:b/>
            </w:rPr>
            <w:id w:val="-166708244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center"/>
              </w:tcPr>
              <w:p w14:paraId="4EA608DA" w14:textId="3E0DBB0E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2AE6F22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11BCFFE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DB262E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F882A74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05D1806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21375550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136D3B7" w14:textId="33468713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650273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E703BA9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07116C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0134476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4DA34AB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-11374077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C75958A" w14:textId="454E7764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15F68C4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565D2B4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2ADA14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A1012CD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55AE3AA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110122548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80D265C" w14:textId="53771ADC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855D68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631C244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F525474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47EC42D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38CA9D" w14:textId="77777777" w:rsidR="00BD110E" w:rsidRPr="00807C7E" w:rsidRDefault="00BD110E" w:rsidP="00143642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53C1C1D3" w14:textId="77777777" w:rsidR="00BD110E" w:rsidRPr="00410951" w:rsidRDefault="00BD110E" w:rsidP="00143642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B359EDB" w14:textId="77777777" w:rsidR="00BD110E" w:rsidRPr="00410951" w:rsidRDefault="00BD110E" w:rsidP="00143642">
            <w:pPr>
              <w:jc w:val="center"/>
              <w:rPr>
                <w:b/>
              </w:rPr>
            </w:pPr>
          </w:p>
        </w:tc>
      </w:tr>
      <w:tr w:rsidR="00BD110E" w:rsidRPr="008C109B" w14:paraId="6620C068" w14:textId="77777777" w:rsidTr="00456DC3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49A8A723" w14:textId="77777777" w:rsidR="00BD110E" w:rsidRPr="008C109B" w:rsidRDefault="00BD110E" w:rsidP="00143642"/>
        </w:tc>
      </w:tr>
      <w:tr w:rsidR="00BD110E" w:rsidRPr="001C60F2" w14:paraId="4B528DF5" w14:textId="77777777" w:rsidTr="007A78B0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118235B1" w14:textId="77777777" w:rsidR="00BD110E" w:rsidRPr="00410951" w:rsidRDefault="00BD110E" w:rsidP="00D35826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D110E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BD110E" w:rsidRPr="001C60F2" w:rsidRDefault="00BD110E" w:rsidP="00BB49CB">
            <w:pPr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221EC222" w14:textId="77777777" w:rsidR="00BD110E" w:rsidRPr="001C60F2" w:rsidRDefault="00BD110E" w:rsidP="00BA485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="00702ED4">
              <w:t>/B), Ausgabe </w:t>
            </w:r>
            <w:r>
              <w:t>2003</w:t>
            </w:r>
            <w:r w:rsidRPr="001C60F2">
              <w:t>,</w:t>
            </w:r>
          </w:p>
        </w:tc>
      </w:tr>
      <w:tr w:rsidR="00BD110E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BD110E" w:rsidRPr="001C60F2" w:rsidRDefault="00BD110E" w:rsidP="00BB49CB">
            <w:pPr>
              <w:contextualSpacing/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0B66AB4A" w14:textId="77777777" w:rsidR="00BD110E" w:rsidRDefault="00BD110E" w:rsidP="00E33206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</w:t>
            </w:r>
            <w:r w:rsidR="00702ED4">
              <w:t xml:space="preserve"> Angebotsabgabe, Anlagen – Teil </w:t>
            </w:r>
            <w:r>
              <w:t>B</w:t>
            </w:r>
          </w:p>
        </w:tc>
      </w:tr>
      <w:tr w:rsidR="00BD110E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BD110E" w:rsidRPr="008C109B" w:rsidRDefault="00BD110E" w:rsidP="00A630FF"/>
        </w:tc>
        <w:tc>
          <w:tcPr>
            <w:tcW w:w="8193" w:type="dxa"/>
            <w:gridSpan w:val="7"/>
            <w:noWrap/>
            <w:vAlign w:val="center"/>
          </w:tcPr>
          <w:p w14:paraId="0996AFD3" w14:textId="77777777" w:rsidR="00BD110E" w:rsidRPr="008C109B" w:rsidRDefault="00BD110E" w:rsidP="00666F19"/>
        </w:tc>
      </w:tr>
      <w:tr w:rsidR="00BD110E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6838D07" w14:textId="77777777" w:rsidR="00BD110E" w:rsidRPr="00666F19" w:rsidRDefault="00BD110E" w:rsidP="00D35826">
            <w:pPr>
              <w:pStyle w:val="berschrift1"/>
            </w:pPr>
            <w:r w:rsidRPr="00666F19">
              <w:t>Ich/Wir erkläre(n), dass</w:t>
            </w:r>
          </w:p>
        </w:tc>
      </w:tr>
      <w:tr w:rsidR="00BD110E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BD110E" w:rsidRPr="0027784E" w:rsidRDefault="00BD110E" w:rsidP="00CC4D24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BD110E" w:rsidRDefault="00BD110E" w:rsidP="00CC4D24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8803506" w14:textId="77777777" w:rsidR="00BD110E" w:rsidRDefault="00BD110E" w:rsidP="00CC4D24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BD110E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BD110E" w:rsidRPr="00973D97" w:rsidRDefault="00BD110E" w:rsidP="00B70393"/>
        </w:tc>
        <w:tc>
          <w:tcPr>
            <w:tcW w:w="278" w:type="dxa"/>
            <w:noWrap/>
          </w:tcPr>
          <w:p w14:paraId="79367148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38A4E153" w14:textId="77777777" w:rsidR="00BD110E" w:rsidRPr="00666F19" w:rsidRDefault="00BD110E" w:rsidP="00002326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proofErr w:type="gramStart"/>
            <w:r w:rsidRPr="00666F19">
              <w:t>Leistungsverzeichnisses  als</w:t>
            </w:r>
            <w:proofErr w:type="gramEnd"/>
            <w:r w:rsidRPr="00666F19">
              <w:t xml:space="preserve"> alleinverbindlich anerkenne(n)</w:t>
            </w:r>
            <w:r>
              <w:t>.</w:t>
            </w:r>
          </w:p>
        </w:tc>
      </w:tr>
      <w:tr w:rsidR="00BD110E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BD110E" w:rsidRPr="00973D97" w:rsidRDefault="00BD110E" w:rsidP="00B70393"/>
        </w:tc>
        <w:tc>
          <w:tcPr>
            <w:tcW w:w="278" w:type="dxa"/>
            <w:noWrap/>
          </w:tcPr>
          <w:p w14:paraId="411EFB5D" w14:textId="77777777" w:rsidR="00BD110E" w:rsidRPr="00B739CD" w:rsidRDefault="00BD110E" w:rsidP="00F808BF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5C9E08E2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BD110E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BD110E" w:rsidRPr="00973D97" w:rsidRDefault="00BD110E" w:rsidP="00B70393"/>
        </w:tc>
        <w:tc>
          <w:tcPr>
            <w:tcW w:w="278" w:type="dxa"/>
            <w:noWrap/>
          </w:tcPr>
          <w:p w14:paraId="471012BA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4EAB3865" w14:textId="77777777" w:rsidR="00BD110E" w:rsidRPr="00666F19" w:rsidRDefault="00BD110E" w:rsidP="00666F19">
            <w:pPr>
              <w:jc w:val="left"/>
            </w:pPr>
            <w:proofErr w:type="gramStart"/>
            <w:r w:rsidRPr="00666F19">
              <w:t>das</w:t>
            </w:r>
            <w:proofErr w:type="gramEnd"/>
            <w:r w:rsidRPr="00666F19"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BD110E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BD110E" w:rsidRPr="00973D97" w:rsidRDefault="00BD110E" w:rsidP="007625C5"/>
        </w:tc>
        <w:tc>
          <w:tcPr>
            <w:tcW w:w="278" w:type="dxa"/>
            <w:noWrap/>
          </w:tcPr>
          <w:p w14:paraId="42E886D8" w14:textId="77777777" w:rsidR="00BD110E" w:rsidRPr="005566B1" w:rsidRDefault="00BD110E" w:rsidP="007625C5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6D89EB2D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AF7B79" w:rsidRPr="005566B1" w14:paraId="091D7D4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F496E0" w14:textId="77777777" w:rsidR="00AF7B79" w:rsidRPr="00973D97" w:rsidRDefault="00AF7B79" w:rsidP="007625C5"/>
        </w:tc>
        <w:tc>
          <w:tcPr>
            <w:tcW w:w="278" w:type="dxa"/>
            <w:noWrap/>
          </w:tcPr>
          <w:p w14:paraId="134CB032" w14:textId="77777777" w:rsidR="00AF7B79" w:rsidRPr="001C60F2" w:rsidRDefault="00AF7B79" w:rsidP="00AF7B79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0103713" w14:textId="45E3824C" w:rsidR="00AF7B79" w:rsidRDefault="00AF7B79" w:rsidP="00290DDB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290DDB">
              <w:t>Prozent</w:t>
            </w:r>
            <w:r w:rsidRPr="008854F1">
              <w:t xml:space="preserve"> der </w:t>
            </w:r>
            <w:r w:rsidR="00290DDB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AF7B79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AF7B79" w:rsidRPr="00635A4E" w:rsidRDefault="00AF7B79" w:rsidP="00347E05">
            <w:pPr>
              <w:jc w:val="left"/>
              <w:rPr>
                <w:b/>
              </w:rPr>
            </w:pPr>
          </w:p>
        </w:tc>
      </w:tr>
      <w:tr w:rsidR="00AF7B79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AF7B79" w:rsidRDefault="00AF7B79" w:rsidP="00347E05">
            <w:pPr>
              <w:jc w:val="left"/>
            </w:pPr>
            <w:r>
              <w:lastRenderedPageBreak/>
              <w:t>Unterschrift (bei schriftlichem Angebot)</w:t>
            </w:r>
          </w:p>
          <w:p w14:paraId="2A5673AF" w14:textId="77777777" w:rsidR="00AF7B79" w:rsidRPr="00126C7B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A0BBF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1E58DAB0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CA5C7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B4B1D59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6BB1B56C" w14:textId="77777777" w:rsidR="00AF7B79" w:rsidRPr="00FA6D6C" w:rsidRDefault="00AF7B79" w:rsidP="00347E05">
            <w:pPr>
              <w:jc w:val="left"/>
            </w:pPr>
          </w:p>
        </w:tc>
      </w:tr>
      <w:tr w:rsidR="00AF7B79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AF7B79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</w:t>
            </w:r>
            <w:r w:rsidR="003A5406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 </w:t>
            </w:r>
            <w:r w:rsidR="006E1117">
              <w:rPr>
                <w:b/>
                <w:bCs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6E1117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6E1117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6E1117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AF7B79" w:rsidRPr="00807C7E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70DA" w14:textId="77777777" w:rsidR="004317AA" w:rsidRDefault="004317AA">
      <w:r>
        <w:separator/>
      </w:r>
    </w:p>
    <w:p w14:paraId="54111D48" w14:textId="77777777" w:rsidR="004317AA" w:rsidRDefault="004317AA"/>
    <w:p w14:paraId="2F9D34F0" w14:textId="77777777" w:rsidR="004317AA" w:rsidRDefault="004317AA"/>
  </w:endnote>
  <w:endnote w:type="continuationSeparator" w:id="0">
    <w:p w14:paraId="78DDFC7F" w14:textId="77777777" w:rsidR="004317AA" w:rsidRDefault="004317AA">
      <w:r>
        <w:continuationSeparator/>
      </w:r>
    </w:p>
    <w:p w14:paraId="772C8A12" w14:textId="77777777" w:rsidR="004317AA" w:rsidRDefault="004317AA"/>
    <w:p w14:paraId="02B9D126" w14:textId="77777777" w:rsidR="004317AA" w:rsidRDefault="004317AA"/>
  </w:endnote>
  <w:endnote w:type="continuationNotice" w:id="1">
    <w:p w14:paraId="6E5DE12C" w14:textId="77777777" w:rsidR="004317AA" w:rsidRDefault="00431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3DEDAB72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4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0DA4" w14:textId="77777777" w:rsidR="004317AA" w:rsidRDefault="004317AA" w:rsidP="00026D23">
      <w:r>
        <w:separator/>
      </w:r>
    </w:p>
  </w:footnote>
  <w:footnote w:type="continuationSeparator" w:id="0">
    <w:p w14:paraId="4F99B0C4" w14:textId="77777777" w:rsidR="004317AA" w:rsidRDefault="004317AA">
      <w:r>
        <w:continuationSeparator/>
      </w:r>
    </w:p>
    <w:p w14:paraId="561F1D64" w14:textId="77777777" w:rsidR="004317AA" w:rsidRDefault="004317AA"/>
    <w:p w14:paraId="02B760BF" w14:textId="77777777" w:rsidR="004317AA" w:rsidRDefault="004317AA"/>
  </w:footnote>
  <w:footnote w:type="continuationNotice" w:id="1">
    <w:p w14:paraId="3CECB458" w14:textId="77777777" w:rsidR="004317AA" w:rsidRDefault="004317AA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proofErr w:type="gramStart"/>
    <w:r w:rsidRPr="00DC6699">
      <w:rPr>
        <w:b w:val="0"/>
        <w:sz w:val="16"/>
        <w:szCs w:val="16"/>
      </w:rPr>
      <w:t xml:space="preserve">Angebotsschreiben </w:t>
    </w:r>
    <w:r>
      <w:rPr>
        <w:b w:val="0"/>
        <w:sz w:val="16"/>
        <w:szCs w:val="16"/>
      </w:rPr>
      <w:t xml:space="preserve"> Lose</w:t>
    </w:r>
    <w:proofErr w:type="gramEnd"/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6125872">
    <w:abstractNumId w:val="1"/>
  </w:num>
  <w:num w:numId="2" w16cid:durableId="1763528983">
    <w:abstractNumId w:val="7"/>
  </w:num>
  <w:num w:numId="3" w16cid:durableId="325283512">
    <w:abstractNumId w:val="9"/>
  </w:num>
  <w:num w:numId="4" w16cid:durableId="1096055842">
    <w:abstractNumId w:val="24"/>
  </w:num>
  <w:num w:numId="5" w16cid:durableId="264462290">
    <w:abstractNumId w:val="11"/>
  </w:num>
  <w:num w:numId="6" w16cid:durableId="21444546">
    <w:abstractNumId w:val="3"/>
  </w:num>
  <w:num w:numId="7" w16cid:durableId="1378427633">
    <w:abstractNumId w:val="15"/>
  </w:num>
  <w:num w:numId="8" w16cid:durableId="846867210">
    <w:abstractNumId w:val="10"/>
  </w:num>
  <w:num w:numId="9" w16cid:durableId="1183785949">
    <w:abstractNumId w:val="23"/>
  </w:num>
  <w:num w:numId="10" w16cid:durableId="1235359120">
    <w:abstractNumId w:val="6"/>
  </w:num>
  <w:num w:numId="11" w16cid:durableId="387803509">
    <w:abstractNumId w:val="13"/>
  </w:num>
  <w:num w:numId="12" w16cid:durableId="1398167290">
    <w:abstractNumId w:val="13"/>
  </w:num>
  <w:num w:numId="13" w16cid:durableId="917180166">
    <w:abstractNumId w:val="13"/>
  </w:num>
  <w:num w:numId="14" w16cid:durableId="1885018442">
    <w:abstractNumId w:val="13"/>
  </w:num>
  <w:num w:numId="15" w16cid:durableId="619724928">
    <w:abstractNumId w:val="13"/>
  </w:num>
  <w:num w:numId="16" w16cid:durableId="1424380145">
    <w:abstractNumId w:val="2"/>
  </w:num>
  <w:num w:numId="17" w16cid:durableId="416558909">
    <w:abstractNumId w:val="2"/>
  </w:num>
  <w:num w:numId="18" w16cid:durableId="1435053322">
    <w:abstractNumId w:val="18"/>
  </w:num>
  <w:num w:numId="19" w16cid:durableId="208689576">
    <w:abstractNumId w:val="16"/>
  </w:num>
  <w:num w:numId="20" w16cid:durableId="686714850">
    <w:abstractNumId w:val="12"/>
  </w:num>
  <w:num w:numId="21" w16cid:durableId="1608000812">
    <w:abstractNumId w:val="8"/>
  </w:num>
  <w:num w:numId="22" w16cid:durableId="1576477296">
    <w:abstractNumId w:val="0"/>
  </w:num>
  <w:num w:numId="23" w16cid:durableId="1516110483">
    <w:abstractNumId w:val="17"/>
  </w:num>
  <w:num w:numId="24" w16cid:durableId="2099445980">
    <w:abstractNumId w:val="19"/>
  </w:num>
  <w:num w:numId="25" w16cid:durableId="1955672635">
    <w:abstractNumId w:val="22"/>
  </w:num>
  <w:num w:numId="26" w16cid:durableId="476193002">
    <w:abstractNumId w:val="4"/>
  </w:num>
  <w:num w:numId="27" w16cid:durableId="1911889107">
    <w:abstractNumId w:val="21"/>
  </w:num>
  <w:num w:numId="28" w16cid:durableId="110174209">
    <w:abstractNumId w:val="20"/>
  </w:num>
  <w:num w:numId="29" w16cid:durableId="478813804">
    <w:abstractNumId w:val="14"/>
  </w:num>
  <w:num w:numId="30" w16cid:durableId="1655140536">
    <w:abstractNumId w:val="2"/>
  </w:num>
  <w:num w:numId="31" w16cid:durableId="612592552">
    <w:abstractNumId w:val="2"/>
  </w:num>
  <w:num w:numId="32" w16cid:durableId="36976877">
    <w:abstractNumId w:val="2"/>
  </w:num>
  <w:num w:numId="33" w16cid:durableId="212612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fNLo0Wj/DcgU9I26Hc1fx9Tl3ihb9ltjNQXNStP2WbJ9G6ya4mPtImquz/g/L8+M+Dm/BucIyUB5tiJIegi/A==" w:salt="Sx8TsAB0TNiFnNgZsmE/1w==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07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0E34C0"/>
    <w:rsid w:val="000F27B5"/>
    <w:rsid w:val="001028D9"/>
    <w:rsid w:val="00106076"/>
    <w:rsid w:val="00112821"/>
    <w:rsid w:val="00113FAB"/>
    <w:rsid w:val="0012133E"/>
    <w:rsid w:val="00125245"/>
    <w:rsid w:val="00126C7B"/>
    <w:rsid w:val="00126E84"/>
    <w:rsid w:val="00127C79"/>
    <w:rsid w:val="00140608"/>
    <w:rsid w:val="001426F7"/>
    <w:rsid w:val="00143642"/>
    <w:rsid w:val="00144AAA"/>
    <w:rsid w:val="00144D50"/>
    <w:rsid w:val="00154EED"/>
    <w:rsid w:val="00170AA3"/>
    <w:rsid w:val="001954E4"/>
    <w:rsid w:val="001A1B62"/>
    <w:rsid w:val="001A2170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1C31"/>
    <w:rsid w:val="002031BB"/>
    <w:rsid w:val="00206D22"/>
    <w:rsid w:val="0020785E"/>
    <w:rsid w:val="0021419F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771F5"/>
    <w:rsid w:val="00280E29"/>
    <w:rsid w:val="00286C4B"/>
    <w:rsid w:val="00290DDB"/>
    <w:rsid w:val="002A481A"/>
    <w:rsid w:val="002B4870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05BBC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480E"/>
    <w:rsid w:val="00385A75"/>
    <w:rsid w:val="00387E5A"/>
    <w:rsid w:val="00390CBB"/>
    <w:rsid w:val="00391455"/>
    <w:rsid w:val="0039428B"/>
    <w:rsid w:val="003A04A8"/>
    <w:rsid w:val="003A0DC8"/>
    <w:rsid w:val="003A36E9"/>
    <w:rsid w:val="003A5406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17AA"/>
    <w:rsid w:val="00434409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87AEB"/>
    <w:rsid w:val="00487FD2"/>
    <w:rsid w:val="00492429"/>
    <w:rsid w:val="00495CCD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0721E"/>
    <w:rsid w:val="00520D3B"/>
    <w:rsid w:val="005210E9"/>
    <w:rsid w:val="005233E8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B36F5"/>
    <w:rsid w:val="005C16A9"/>
    <w:rsid w:val="005C301C"/>
    <w:rsid w:val="005C41DA"/>
    <w:rsid w:val="005D2752"/>
    <w:rsid w:val="005E64B0"/>
    <w:rsid w:val="005E6C74"/>
    <w:rsid w:val="005E7534"/>
    <w:rsid w:val="005F32A5"/>
    <w:rsid w:val="005F41CD"/>
    <w:rsid w:val="005F7F18"/>
    <w:rsid w:val="0060026A"/>
    <w:rsid w:val="00603E73"/>
    <w:rsid w:val="00605DD3"/>
    <w:rsid w:val="00606550"/>
    <w:rsid w:val="00607EE7"/>
    <w:rsid w:val="00614636"/>
    <w:rsid w:val="00620173"/>
    <w:rsid w:val="00635A4E"/>
    <w:rsid w:val="00640260"/>
    <w:rsid w:val="00643351"/>
    <w:rsid w:val="0066119D"/>
    <w:rsid w:val="00666F19"/>
    <w:rsid w:val="00667DCD"/>
    <w:rsid w:val="00673BE2"/>
    <w:rsid w:val="00673E8D"/>
    <w:rsid w:val="00680FAC"/>
    <w:rsid w:val="00692939"/>
    <w:rsid w:val="006A1F5B"/>
    <w:rsid w:val="006A5AED"/>
    <w:rsid w:val="006A66F3"/>
    <w:rsid w:val="006B1CF3"/>
    <w:rsid w:val="006B7CF1"/>
    <w:rsid w:val="006C5A31"/>
    <w:rsid w:val="006D70A3"/>
    <w:rsid w:val="006E0FEE"/>
    <w:rsid w:val="006E1117"/>
    <w:rsid w:val="006F369F"/>
    <w:rsid w:val="00702ED4"/>
    <w:rsid w:val="00724A78"/>
    <w:rsid w:val="00724CA7"/>
    <w:rsid w:val="00733C41"/>
    <w:rsid w:val="00734EDE"/>
    <w:rsid w:val="00736584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7F3F76"/>
    <w:rsid w:val="00807C7E"/>
    <w:rsid w:val="0081095D"/>
    <w:rsid w:val="0081723D"/>
    <w:rsid w:val="00823EDF"/>
    <w:rsid w:val="008372A6"/>
    <w:rsid w:val="008406FE"/>
    <w:rsid w:val="0086388B"/>
    <w:rsid w:val="00863C0C"/>
    <w:rsid w:val="00876BB1"/>
    <w:rsid w:val="00893505"/>
    <w:rsid w:val="00894C0C"/>
    <w:rsid w:val="00895BA7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01E08"/>
    <w:rsid w:val="0091009E"/>
    <w:rsid w:val="00910F0B"/>
    <w:rsid w:val="0091717A"/>
    <w:rsid w:val="0091799E"/>
    <w:rsid w:val="009371B9"/>
    <w:rsid w:val="00940F19"/>
    <w:rsid w:val="009423AD"/>
    <w:rsid w:val="00942AB9"/>
    <w:rsid w:val="00962412"/>
    <w:rsid w:val="00967807"/>
    <w:rsid w:val="0097166A"/>
    <w:rsid w:val="00973D97"/>
    <w:rsid w:val="0098019F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11C8E"/>
    <w:rsid w:val="00A12D13"/>
    <w:rsid w:val="00A1691E"/>
    <w:rsid w:val="00A274E8"/>
    <w:rsid w:val="00A357E4"/>
    <w:rsid w:val="00A35AB2"/>
    <w:rsid w:val="00A3706C"/>
    <w:rsid w:val="00A461FA"/>
    <w:rsid w:val="00A5084B"/>
    <w:rsid w:val="00A53396"/>
    <w:rsid w:val="00A55ADE"/>
    <w:rsid w:val="00A566F9"/>
    <w:rsid w:val="00A56A1F"/>
    <w:rsid w:val="00A61338"/>
    <w:rsid w:val="00A630A9"/>
    <w:rsid w:val="00A630FF"/>
    <w:rsid w:val="00A6439E"/>
    <w:rsid w:val="00A75824"/>
    <w:rsid w:val="00A80F15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5F0"/>
    <w:rsid w:val="00AB4B05"/>
    <w:rsid w:val="00AB5636"/>
    <w:rsid w:val="00AC56D5"/>
    <w:rsid w:val="00AC6626"/>
    <w:rsid w:val="00AC7F2D"/>
    <w:rsid w:val="00AD180F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A756F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3032C"/>
    <w:rsid w:val="00C32E75"/>
    <w:rsid w:val="00C45CD7"/>
    <w:rsid w:val="00C552DA"/>
    <w:rsid w:val="00C625C6"/>
    <w:rsid w:val="00C71FD0"/>
    <w:rsid w:val="00C764C5"/>
    <w:rsid w:val="00C81A77"/>
    <w:rsid w:val="00CA1D37"/>
    <w:rsid w:val="00CB2EEB"/>
    <w:rsid w:val="00CC4D24"/>
    <w:rsid w:val="00CD254F"/>
    <w:rsid w:val="00CD54C7"/>
    <w:rsid w:val="00CF64C4"/>
    <w:rsid w:val="00CF68D2"/>
    <w:rsid w:val="00CF73FA"/>
    <w:rsid w:val="00D00C76"/>
    <w:rsid w:val="00D00F35"/>
    <w:rsid w:val="00D05C74"/>
    <w:rsid w:val="00D10838"/>
    <w:rsid w:val="00D16F15"/>
    <w:rsid w:val="00D20CF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2310"/>
    <w:rsid w:val="00D73780"/>
    <w:rsid w:val="00D8480E"/>
    <w:rsid w:val="00D93428"/>
    <w:rsid w:val="00DA276D"/>
    <w:rsid w:val="00DB0D4A"/>
    <w:rsid w:val="00DB1F99"/>
    <w:rsid w:val="00DB4595"/>
    <w:rsid w:val="00DB5789"/>
    <w:rsid w:val="00DB5B7E"/>
    <w:rsid w:val="00DB6C0D"/>
    <w:rsid w:val="00DC2EA6"/>
    <w:rsid w:val="00DC7E08"/>
    <w:rsid w:val="00DD3F56"/>
    <w:rsid w:val="00DE1038"/>
    <w:rsid w:val="00DE2EDC"/>
    <w:rsid w:val="00DE2F64"/>
    <w:rsid w:val="00DE420C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0E71"/>
    <w:rsid w:val="00EB6115"/>
    <w:rsid w:val="00EC7AED"/>
    <w:rsid w:val="00F074FC"/>
    <w:rsid w:val="00F104BB"/>
    <w:rsid w:val="00F1319B"/>
    <w:rsid w:val="00F133C2"/>
    <w:rsid w:val="00F21669"/>
    <w:rsid w:val="00F21827"/>
    <w:rsid w:val="00F25E67"/>
    <w:rsid w:val="00F32C49"/>
    <w:rsid w:val="00F33AC7"/>
    <w:rsid w:val="00F562AE"/>
    <w:rsid w:val="00F71560"/>
    <w:rsid w:val="00F763FF"/>
    <w:rsid w:val="00F808BF"/>
    <w:rsid w:val="00F82DD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E74E6"/>
    <w:rsid w:val="00FF094B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520EFB6"/>
  <w15:docId w15:val="{73FC5DAD-00CB-4D96-A3CC-877DA447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01C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8FC33-5A27-4D72-9C15-8A64BB1FFE52}"/>
      </w:docPartPr>
      <w:docPartBody>
        <w:p w:rsidR="00622F69" w:rsidRDefault="00CC2EC5"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4DACA3CDB442687EA6799C25162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E6C3-D2DA-4797-A3B1-BE5FF6838050}"/>
      </w:docPartPr>
      <w:docPartBody>
        <w:p w:rsidR="00622F69" w:rsidRDefault="00CC2EC5" w:rsidP="00CC2EC5">
          <w:pPr>
            <w:pStyle w:val="E564DACA3CDB442687EA6799C251624A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C5"/>
    <w:rsid w:val="00022077"/>
    <w:rsid w:val="000E34C0"/>
    <w:rsid w:val="00125245"/>
    <w:rsid w:val="00170AA3"/>
    <w:rsid w:val="001A2170"/>
    <w:rsid w:val="0021419F"/>
    <w:rsid w:val="002A481A"/>
    <w:rsid w:val="002B4870"/>
    <w:rsid w:val="00464116"/>
    <w:rsid w:val="00487AEB"/>
    <w:rsid w:val="00622F69"/>
    <w:rsid w:val="00692939"/>
    <w:rsid w:val="009371B9"/>
    <w:rsid w:val="00A6439E"/>
    <w:rsid w:val="00A80F15"/>
    <w:rsid w:val="00CC2EC5"/>
    <w:rsid w:val="00D20CF5"/>
    <w:rsid w:val="00EA0E71"/>
    <w:rsid w:val="00F1319B"/>
    <w:rsid w:val="00F763FF"/>
    <w:rsid w:val="00F82DDF"/>
    <w:rsid w:val="00F9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2EC5"/>
    <w:rPr>
      <w:color w:val="808080"/>
    </w:rPr>
  </w:style>
  <w:style w:type="paragraph" w:customStyle="1" w:styleId="E564DACA3CDB442687EA6799C251624A">
    <w:name w:val="E564DACA3CDB442687EA6799C251624A"/>
    <w:rsid w:val="00CC2EC5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0EC4-85A0-4009-9309-859DC8A8C5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602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Ottenströer, Katrin</cp:lastModifiedBy>
  <cp:revision>3</cp:revision>
  <cp:lastPrinted>2012-05-04T08:43:00Z</cp:lastPrinted>
  <dcterms:created xsi:type="dcterms:W3CDTF">2026-04-08T09:34:00Z</dcterms:created>
  <dcterms:modified xsi:type="dcterms:W3CDTF">2026-04-08T13:34:00Z</dcterms:modified>
</cp:coreProperties>
</file>