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4C557910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D4094D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A75A36A" w14:textId="77777777" w:rsidR="009E0802" w:rsidRPr="009501B4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E0B0E8C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939E00F" w14:textId="77777777" w:rsidR="009E0802" w:rsidRPr="008F6547" w:rsidRDefault="009E0802" w:rsidP="00940F19"/>
        </w:tc>
      </w:tr>
      <w:tr w:rsidR="009E0802" w:rsidRPr="008F6547" w14:paraId="0046940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23DF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4DF2C4F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0B37971" w14:textId="77777777" w:rsidR="009E0802" w:rsidRPr="008F6547" w:rsidRDefault="009E0802" w:rsidP="00940F19"/>
        </w:tc>
      </w:tr>
      <w:tr w:rsidR="009E0802" w:rsidRPr="008F6547" w14:paraId="01FA7B84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8CDCC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CEBCB83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CEB17BD" w14:textId="77777777" w:rsidR="009E0802" w:rsidRPr="008F6547" w:rsidRDefault="009E0802" w:rsidP="00940F19"/>
        </w:tc>
      </w:tr>
      <w:tr w:rsidR="009E0802" w:rsidRPr="008F6547" w14:paraId="194D11F8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611FD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61041E0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38BBD7A8" w14:textId="77777777" w:rsidR="009E0802" w:rsidRPr="008F6547" w:rsidRDefault="009E0802" w:rsidP="00940F19"/>
        </w:tc>
      </w:tr>
      <w:tr w:rsidR="009E0802" w:rsidRPr="008F6547" w14:paraId="464632BD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B71D2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7E634A3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357E3864" w14:textId="77777777" w:rsidR="009E0802" w:rsidRPr="008F6547" w:rsidRDefault="009E0802" w:rsidP="00940F19"/>
        </w:tc>
      </w:tr>
      <w:tr w:rsidR="009E0802" w:rsidRPr="008F6547" w14:paraId="33669E50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15516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E0C6F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43DD6CF" w14:textId="77777777" w:rsidR="009E0802" w:rsidRPr="008F6547" w:rsidRDefault="009E0802" w:rsidP="00940F19"/>
        </w:tc>
      </w:tr>
      <w:tr w:rsidR="009E0802" w:rsidRPr="008F6547" w14:paraId="6737EE23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D4381C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27943DE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12D703F" w14:textId="77777777" w:rsidR="009E0802" w:rsidRPr="008F6547" w:rsidRDefault="009E0802" w:rsidP="00940F19"/>
        </w:tc>
      </w:tr>
      <w:tr w:rsidR="009501B4" w:rsidRPr="00341A7F" w14:paraId="359B808F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7B798F8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09743D49" w14:textId="77777777" w:rsidR="009501B4" w:rsidRPr="009501B4" w:rsidRDefault="009501B4" w:rsidP="00940F19">
            <w:r w:rsidRPr="009501B4">
              <w:t>Registergericht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4B5FCF2B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477F955E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99FC2EB" w14:textId="157276A1" w:rsidR="009501B4" w:rsidRPr="00341A7F" w:rsidRDefault="006E3F5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58A75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DA9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B54AD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49201B5" w14:textId="005AC29E" w:rsidR="009501B4" w:rsidRPr="00341A7F" w:rsidRDefault="006E3F5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5825F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2CE9FAB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46044F41" w14:textId="6ACB74DC" w:rsidR="009501B4" w:rsidRPr="00341A7F" w:rsidRDefault="006E3F5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8" w:type="dxa"/>
            <w:gridSpan w:val="2"/>
          </w:tcPr>
          <w:p w14:paraId="2E6138D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E2CFEB5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BD03DD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EE1F97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12317963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4F345EE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272A05E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1E588AFD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0A983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247E5A3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278666E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5D8C18F" w14:textId="77777777" w:rsidR="0013068A" w:rsidRPr="008F6547" w:rsidRDefault="0013068A" w:rsidP="0013068A"/>
        </w:tc>
      </w:tr>
      <w:tr w:rsidR="00597968" w:rsidRPr="008F6547" w14:paraId="4B2C666A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A25E76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F716BF2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161C93A" w14:textId="77777777" w:rsidR="0013068A" w:rsidRPr="008F6547" w:rsidRDefault="0013068A" w:rsidP="0013068A"/>
        </w:tc>
      </w:tr>
      <w:tr w:rsidR="00597968" w:rsidRPr="008F6547" w14:paraId="050E0FCD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D46ED64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837A7F4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780EE03" w14:textId="77777777" w:rsidR="0013068A" w:rsidRPr="008F6547" w:rsidRDefault="0013068A" w:rsidP="00940F19"/>
        </w:tc>
      </w:tr>
      <w:tr w:rsidR="00140608" w:rsidRPr="00597968" w14:paraId="6E6CF0FE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0A3324B2" w14:textId="77777777" w:rsidR="00140608" w:rsidRPr="006E3F5C" w:rsidRDefault="004E122C" w:rsidP="004E122C">
            <w:pPr>
              <w:rPr>
                <w:b/>
                <w:bCs/>
                <w:sz w:val="16"/>
                <w:szCs w:val="16"/>
              </w:rPr>
            </w:pPr>
            <w:r w:rsidRPr="006E3F5C">
              <w:rPr>
                <w:b/>
                <w:bCs/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67136740" w14:textId="77777777" w:rsidR="00140608" w:rsidRPr="006E3F5C" w:rsidRDefault="00C256AF" w:rsidP="004E122C">
            <w:pPr>
              <w:rPr>
                <w:b/>
                <w:bCs/>
                <w:sz w:val="16"/>
                <w:szCs w:val="16"/>
              </w:rPr>
            </w:pPr>
            <w:r w:rsidRPr="006E3F5C">
              <w:rPr>
                <w:b/>
                <w:bCs/>
                <w:sz w:val="16"/>
                <w:szCs w:val="16"/>
              </w:rPr>
              <w:t>Maßnahme</w:t>
            </w:r>
          </w:p>
        </w:tc>
      </w:tr>
      <w:tr w:rsidR="000D2F1B" w:rsidRPr="008F6547" w14:paraId="1D62C87F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64662BF2" w14:textId="77777777" w:rsidR="000D2F1B" w:rsidRPr="006E3F5C" w:rsidRDefault="000D2F1B" w:rsidP="00940F19">
            <w:pPr>
              <w:rPr>
                <w:b/>
                <w:bCs/>
              </w:rPr>
            </w:pP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EB0BD81" w14:textId="4CE81CE8" w:rsidR="000D2F1B" w:rsidRPr="006E3F5C" w:rsidRDefault="006E3F5C" w:rsidP="00940F19">
            <w:r w:rsidRPr="006E3F5C">
              <w:t>Modernisierung und Umstrukturierung des Handwerkskammer Bildungszentrums Münster</w:t>
            </w:r>
          </w:p>
        </w:tc>
      </w:tr>
      <w:tr w:rsidR="000D2F1B" w:rsidRPr="008F6547" w14:paraId="3D78791B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B26050" w14:textId="77777777" w:rsidR="000D2F1B" w:rsidRPr="006E3F5C" w:rsidRDefault="000D2F1B" w:rsidP="00940F19">
            <w:pPr>
              <w:rPr>
                <w:b/>
                <w:bCs/>
              </w:rPr>
            </w:pP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6325D565" w14:textId="77777777" w:rsidR="000D2F1B" w:rsidRPr="006E3F5C" w:rsidRDefault="000D2F1B" w:rsidP="00940F19">
            <w:pPr>
              <w:rPr>
                <w:b/>
                <w:bCs/>
              </w:rPr>
            </w:pPr>
          </w:p>
        </w:tc>
      </w:tr>
      <w:tr w:rsidR="00140608" w:rsidRPr="00597968" w14:paraId="476499E0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CACC7C" w14:textId="77777777" w:rsidR="00140608" w:rsidRPr="006E3F5C" w:rsidRDefault="004E122C" w:rsidP="004E122C">
            <w:pPr>
              <w:rPr>
                <w:b/>
                <w:bCs/>
                <w:sz w:val="16"/>
                <w:szCs w:val="16"/>
              </w:rPr>
            </w:pPr>
            <w:r w:rsidRPr="006E3F5C">
              <w:rPr>
                <w:b/>
                <w:bCs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C139C6B" w14:textId="77777777" w:rsidR="00140608" w:rsidRPr="006E3F5C" w:rsidRDefault="004E122C" w:rsidP="00940F19">
            <w:pPr>
              <w:rPr>
                <w:b/>
                <w:bCs/>
                <w:sz w:val="16"/>
                <w:szCs w:val="16"/>
              </w:rPr>
            </w:pPr>
            <w:r w:rsidRPr="006E3F5C">
              <w:rPr>
                <w:b/>
                <w:bCs/>
                <w:sz w:val="16"/>
                <w:szCs w:val="16"/>
              </w:rPr>
              <w:t>Leistung</w:t>
            </w:r>
          </w:p>
        </w:tc>
      </w:tr>
      <w:tr w:rsidR="000D2F1B" w:rsidRPr="008F6547" w14:paraId="5E0EE384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6FFA84" w14:textId="6AFEA4B3" w:rsidR="000D2F1B" w:rsidRPr="008F6547" w:rsidRDefault="006E3F5C" w:rsidP="00940F19">
            <w:r>
              <w:t xml:space="preserve">HWK </w:t>
            </w:r>
            <w:r w:rsidR="008D6BEC">
              <w:t>23</w:t>
            </w:r>
            <w:r>
              <w:t>/202</w:t>
            </w:r>
            <w:r w:rsidR="00E44581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7EA997B" w14:textId="5DD8633A" w:rsidR="000D2F1B" w:rsidRPr="008F6547" w:rsidRDefault="00DD4C4C" w:rsidP="00940F19">
            <w:proofErr w:type="gramStart"/>
            <w:r w:rsidRPr="0003653A">
              <w:rPr>
                <w:rFonts w:cs="Arial"/>
              </w:rPr>
              <w:t>Sachverständige</w:t>
            </w:r>
            <w:r>
              <w:rPr>
                <w:rFonts w:cs="Arial"/>
              </w:rPr>
              <w:t xml:space="preserve">nleistungen </w:t>
            </w:r>
            <w:r w:rsidR="006A75D9">
              <w:rPr>
                <w:rFonts w:cs="Arial"/>
              </w:rPr>
              <w:t xml:space="preserve"> Explosionsschutz</w:t>
            </w:r>
            <w:proofErr w:type="gramEnd"/>
          </w:p>
        </w:tc>
      </w:tr>
    </w:tbl>
    <w:p w14:paraId="7C3B250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2ED34F84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0407805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343353" w:rsidRPr="001C60F2" w14:paraId="3197ADC9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B9E407C" w14:textId="77777777" w:rsidR="00343353" w:rsidRDefault="00343353" w:rsidP="000A77E4">
            <w:pPr>
              <w:jc w:val="left"/>
              <w:rPr>
                <w:b/>
              </w:rPr>
            </w:pPr>
          </w:p>
          <w:p w14:paraId="011CC478" w14:textId="77777777" w:rsidR="00343353" w:rsidRPr="00597968" w:rsidRDefault="00343353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92" w:type="dxa"/>
            <w:vAlign w:val="center"/>
          </w:tcPr>
          <w:p w14:paraId="47A9E6F7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5C0E747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7A9A947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2D1B6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5863F6DA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0E01EAD5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8C55880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73F7892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790147EF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4131A64B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5A59AB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5E0E464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0FA6AB85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080EC2F8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71291939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A2ECA17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500BAD72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6B09C720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753CE3D3" w14:textId="77777777" w:rsidTr="0054032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B990A0" w14:textId="77777777" w:rsidR="00343353" w:rsidRPr="00DF0D66" w:rsidRDefault="00343353" w:rsidP="00540329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79EE19C5" w14:textId="77777777" w:rsidR="00343353" w:rsidRPr="00D425A1" w:rsidRDefault="00343353" w:rsidP="00540329">
            <w:pPr>
              <w:jc w:val="left"/>
            </w:pPr>
          </w:p>
        </w:tc>
        <w:tc>
          <w:tcPr>
            <w:tcW w:w="8221" w:type="dxa"/>
            <w:vAlign w:val="center"/>
          </w:tcPr>
          <w:p w14:paraId="3E5F9DFE" w14:textId="77777777" w:rsidR="00343353" w:rsidRPr="00D425A1" w:rsidRDefault="00343353" w:rsidP="00540329">
            <w:pPr>
              <w:jc w:val="left"/>
            </w:pPr>
          </w:p>
        </w:tc>
      </w:tr>
      <w:tr w:rsidR="00343353" w:rsidRPr="001C60F2" w14:paraId="1B68A908" w14:textId="77777777" w:rsidTr="00A516F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BFD0B97" w14:textId="77777777" w:rsidR="00343353" w:rsidRPr="00DF0D66" w:rsidRDefault="00343353" w:rsidP="00A516F3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75B27618" w14:textId="77777777" w:rsidR="00343353" w:rsidRPr="00D425A1" w:rsidRDefault="00343353" w:rsidP="00A516F3">
            <w:pPr>
              <w:jc w:val="left"/>
            </w:pPr>
          </w:p>
        </w:tc>
        <w:tc>
          <w:tcPr>
            <w:tcW w:w="8221" w:type="dxa"/>
            <w:vAlign w:val="center"/>
          </w:tcPr>
          <w:p w14:paraId="5A69798B" w14:textId="77777777" w:rsidR="00343353" w:rsidRPr="00D425A1" w:rsidRDefault="00343353" w:rsidP="00A516F3">
            <w:pPr>
              <w:jc w:val="left"/>
            </w:pPr>
          </w:p>
        </w:tc>
      </w:tr>
      <w:tr w:rsidR="00343353" w:rsidRPr="001C60F2" w14:paraId="37F931F4" w14:textId="77777777" w:rsidTr="00190F7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96217" w14:textId="77777777" w:rsidR="00343353" w:rsidRPr="00DF0D66" w:rsidRDefault="00343353" w:rsidP="00190F7D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63A4B916" w14:textId="77777777" w:rsidR="00343353" w:rsidRPr="00D425A1" w:rsidRDefault="00343353" w:rsidP="00190F7D">
            <w:pPr>
              <w:jc w:val="left"/>
            </w:pPr>
          </w:p>
        </w:tc>
        <w:tc>
          <w:tcPr>
            <w:tcW w:w="8221" w:type="dxa"/>
            <w:vAlign w:val="center"/>
          </w:tcPr>
          <w:p w14:paraId="415D6BB1" w14:textId="77777777" w:rsidR="00343353" w:rsidRPr="00D425A1" w:rsidRDefault="00343353" w:rsidP="00190F7D">
            <w:pPr>
              <w:jc w:val="left"/>
            </w:pPr>
          </w:p>
        </w:tc>
      </w:tr>
      <w:tr w:rsidR="00343353" w:rsidRPr="001C60F2" w14:paraId="63272604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DFE3082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4B97E762" w14:textId="77777777" w:rsidR="00343353" w:rsidRPr="00D425A1" w:rsidRDefault="00343353" w:rsidP="00DF0D66">
            <w:pPr>
              <w:jc w:val="left"/>
            </w:pPr>
          </w:p>
        </w:tc>
        <w:tc>
          <w:tcPr>
            <w:tcW w:w="8221" w:type="dxa"/>
            <w:vAlign w:val="center"/>
          </w:tcPr>
          <w:p w14:paraId="1D9473B2" w14:textId="77777777" w:rsidR="00343353" w:rsidRPr="00597968" w:rsidRDefault="00343353" w:rsidP="00A01770">
            <w:pPr>
              <w:jc w:val="left"/>
            </w:pPr>
          </w:p>
        </w:tc>
      </w:tr>
      <w:tr w:rsidR="00343353" w:rsidRPr="001C60F2" w14:paraId="0933A7C8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FEA43B0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008878DB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B86C6A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4723E04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46608984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770FE39D" w14:textId="77777777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E910C41" w14:textId="77777777" w:rsidR="00343353" w:rsidRPr="005C27BD" w:rsidRDefault="00343353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6D8FD0E9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414E61EF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0ED868B7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79BFD6A" w14:textId="77777777" w:rsidR="00343353" w:rsidRPr="00DF0D66" w:rsidRDefault="00652F3F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  <w:r w:rsidR="00343353"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343353" w:rsidRPr="00DF0D66">
              <w:instrText xml:space="preserve"> FORMCHECKBOX </w:instrText>
            </w:r>
            <w:r w:rsidR="00343353" w:rsidRPr="00DF0D66">
              <w:fldChar w:fldCharType="separate"/>
            </w:r>
            <w:r w:rsidR="00343353"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76559D40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4D7EA6F8" w14:textId="77777777" w:rsidR="00343353" w:rsidRPr="00D425A1" w:rsidRDefault="00343353" w:rsidP="00DF0D66">
            <w:pPr>
              <w:jc w:val="left"/>
            </w:pPr>
          </w:p>
        </w:tc>
      </w:tr>
    </w:tbl>
    <w:p w14:paraId="1F35E82F" w14:textId="77777777" w:rsidR="00652F3F" w:rsidRDefault="00652F3F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44461BFE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72191349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4705CAE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0F54678B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50ACC6D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249FD646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414FFA3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20EFECB7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22EC0EE7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18290437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50474BB" w14:textId="124FA747" w:rsidR="00341A7F" w:rsidRPr="00410951" w:rsidRDefault="0075399D" w:rsidP="00DD6287">
                <w:pPr>
                  <w:jc w:val="left"/>
                  <w:rPr>
                    <w:b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6FF0858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017C1AD7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2F58ECAB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3C7B0712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111E5ED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5529CC9A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F9B1B81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5615789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6CB03E5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599DE221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4267F976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1834722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29DA03C7" w14:textId="577BCC47" w:rsidR="00341A7F" w:rsidRPr="00410951" w:rsidRDefault="0075399D" w:rsidP="00DC6699">
                <w:pPr>
                  <w:rPr>
                    <w:b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2BCFAFF4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00DDECFF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18F8F890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2264675C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25928F07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5CD9AB6E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48AB9BD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285CC59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61FD2CC6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2A75AF72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869E3C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19714BCD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28333697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FD8763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E3AFE1C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603DC43F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4FC1FE18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535CC202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C9E837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28258F19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43EF6E06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5BE786D1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88B9AC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0EBE564F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701D224" w14:textId="77777777" w:rsidR="00341A7F" w:rsidRDefault="00341A7F" w:rsidP="008F4FFB">
            <w:r>
              <w:t xml:space="preserve">ich/wir den Wortlaut der vom Auftraggeber verfassten Langfassung des </w:t>
            </w:r>
            <w:proofErr w:type="gramStart"/>
            <w:r>
              <w:t>Leistungsverzeichnisses  als</w:t>
            </w:r>
            <w:proofErr w:type="gramEnd"/>
            <w:r>
              <w:t xml:space="preserve"> alleinverbindlich anerkenne(n).</w:t>
            </w:r>
          </w:p>
        </w:tc>
      </w:tr>
      <w:tr w:rsidR="00341A7F" w:rsidRPr="0027784E" w14:paraId="31BA153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C2BF4A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D55F773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602BA84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7AB805E0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CCF92F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48052DF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9F803D6" w14:textId="77777777" w:rsidR="00341A7F" w:rsidRPr="001C60F2" w:rsidRDefault="00341A7F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6EEA40D2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0C65A1D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47BC833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BBC392D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59473CE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C5B173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A3557AD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4B716BF4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6B9C8FD0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7DB16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2C14913F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620EF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4D6A7320" w14:textId="77777777" w:rsidR="00343353" w:rsidRDefault="00343353" w:rsidP="00347E05">
            <w:pPr>
              <w:jc w:val="left"/>
            </w:pPr>
          </w:p>
          <w:sdt>
            <w:sdtPr>
              <w:id w:val="310066582"/>
              <w:placeholder>
                <w:docPart w:val="DefaultPlaceholder_-1854013440"/>
              </w:placeholder>
              <w:showingPlcHdr/>
            </w:sdtPr>
            <w:sdtEndPr/>
            <w:sdtContent>
              <w:p w14:paraId="07CF67AC" w14:textId="0119ED21" w:rsidR="00343353" w:rsidRDefault="0075399D" w:rsidP="00347E05">
                <w:pPr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AC8EB2E" w14:textId="77777777" w:rsidR="00343353" w:rsidRDefault="00343353" w:rsidP="00347E05">
            <w:pPr>
              <w:jc w:val="left"/>
            </w:pPr>
          </w:p>
          <w:p w14:paraId="48F3184E" w14:textId="77777777" w:rsidR="00343353" w:rsidRDefault="00343353" w:rsidP="00347E05">
            <w:pPr>
              <w:jc w:val="left"/>
            </w:pPr>
          </w:p>
          <w:p w14:paraId="30F844F3" w14:textId="77777777" w:rsidR="00343353" w:rsidRDefault="00343353" w:rsidP="00347E05">
            <w:pPr>
              <w:jc w:val="left"/>
            </w:pPr>
          </w:p>
          <w:p w14:paraId="3F79E53C" w14:textId="77777777" w:rsidR="00343353" w:rsidRDefault="00343353" w:rsidP="00347E05">
            <w:pPr>
              <w:jc w:val="left"/>
            </w:pPr>
          </w:p>
          <w:p w14:paraId="425C0929" w14:textId="77777777" w:rsidR="00343353" w:rsidRDefault="00343353" w:rsidP="00347E05">
            <w:pPr>
              <w:jc w:val="left"/>
            </w:pPr>
          </w:p>
          <w:p w14:paraId="5FD845FB" w14:textId="77777777" w:rsidR="00343353" w:rsidRDefault="00343353" w:rsidP="00347E05">
            <w:pPr>
              <w:jc w:val="left"/>
            </w:pPr>
          </w:p>
          <w:p w14:paraId="07019118" w14:textId="77777777" w:rsidR="00343353" w:rsidRDefault="00343353" w:rsidP="00347E05">
            <w:pPr>
              <w:jc w:val="left"/>
            </w:pPr>
          </w:p>
          <w:p w14:paraId="6227F034" w14:textId="77777777" w:rsidR="00343353" w:rsidRDefault="00343353" w:rsidP="00347E05">
            <w:pPr>
              <w:jc w:val="left"/>
            </w:pPr>
          </w:p>
          <w:p w14:paraId="3136D45B" w14:textId="77777777" w:rsidR="00343353" w:rsidRDefault="00343353" w:rsidP="00347E05">
            <w:pPr>
              <w:jc w:val="left"/>
            </w:pPr>
          </w:p>
          <w:p w14:paraId="1F7D7C41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4536D90A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14EA3D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96B0386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5972EB98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28C4FDBD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2846F522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4313D9B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BBD54" w14:textId="77777777" w:rsidR="00285E79" w:rsidRDefault="00285E79">
      <w:r>
        <w:separator/>
      </w:r>
    </w:p>
    <w:p w14:paraId="7C9B1202" w14:textId="77777777" w:rsidR="00285E79" w:rsidRDefault="00285E79"/>
    <w:p w14:paraId="640ED667" w14:textId="77777777" w:rsidR="00285E79" w:rsidRDefault="00285E79"/>
  </w:endnote>
  <w:endnote w:type="continuationSeparator" w:id="0">
    <w:p w14:paraId="57CE1E81" w14:textId="77777777" w:rsidR="00285E79" w:rsidRDefault="00285E79">
      <w:r>
        <w:continuationSeparator/>
      </w:r>
    </w:p>
    <w:p w14:paraId="19752CD5" w14:textId="77777777" w:rsidR="00285E79" w:rsidRDefault="00285E79"/>
    <w:p w14:paraId="3F45A56B" w14:textId="77777777" w:rsidR="00285E79" w:rsidRDefault="00285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2FCE076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7EA0808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842E191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7C845C3" wp14:editId="79290C4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8D4362B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02ED5D4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C37D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C37D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DFF992C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8AEF9" w14:textId="77777777" w:rsidR="00285E79" w:rsidRDefault="00285E79" w:rsidP="00026D23">
      <w:r>
        <w:separator/>
      </w:r>
    </w:p>
  </w:footnote>
  <w:footnote w:type="continuationSeparator" w:id="0">
    <w:p w14:paraId="0E9C2E1D" w14:textId="77777777" w:rsidR="00285E79" w:rsidRDefault="00285E79">
      <w:r>
        <w:continuationSeparator/>
      </w:r>
    </w:p>
    <w:p w14:paraId="18A1D98B" w14:textId="77777777" w:rsidR="00285E79" w:rsidRDefault="00285E79"/>
    <w:p w14:paraId="14235628" w14:textId="77777777" w:rsidR="00285E79" w:rsidRDefault="00285E79"/>
  </w:footnote>
  <w:footnote w:id="1">
    <w:p w14:paraId="36C9C43C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4EE2E" w14:textId="77777777" w:rsidR="002E3481" w:rsidRDefault="002E3481">
    <w:pPr>
      <w:pStyle w:val="Kopfzeile"/>
    </w:pPr>
    <w:r>
      <w:t>633</w:t>
    </w:r>
  </w:p>
  <w:p w14:paraId="53B22B55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6467133">
    <w:abstractNumId w:val="1"/>
  </w:num>
  <w:num w:numId="2" w16cid:durableId="616329681">
    <w:abstractNumId w:val="7"/>
  </w:num>
  <w:num w:numId="3" w16cid:durableId="302468164">
    <w:abstractNumId w:val="9"/>
  </w:num>
  <w:num w:numId="4" w16cid:durableId="270089491">
    <w:abstractNumId w:val="23"/>
  </w:num>
  <w:num w:numId="5" w16cid:durableId="455831341">
    <w:abstractNumId w:val="11"/>
  </w:num>
  <w:num w:numId="6" w16cid:durableId="1949267215">
    <w:abstractNumId w:val="3"/>
  </w:num>
  <w:num w:numId="7" w16cid:durableId="1825194363">
    <w:abstractNumId w:val="14"/>
  </w:num>
  <w:num w:numId="8" w16cid:durableId="520582166">
    <w:abstractNumId w:val="10"/>
  </w:num>
  <w:num w:numId="9" w16cid:durableId="54936363">
    <w:abstractNumId w:val="22"/>
  </w:num>
  <w:num w:numId="10" w16cid:durableId="1986086028">
    <w:abstractNumId w:val="6"/>
  </w:num>
  <w:num w:numId="11" w16cid:durableId="534347724">
    <w:abstractNumId w:val="13"/>
  </w:num>
  <w:num w:numId="12" w16cid:durableId="1855073552">
    <w:abstractNumId w:val="13"/>
  </w:num>
  <w:num w:numId="13" w16cid:durableId="639577934">
    <w:abstractNumId w:val="13"/>
  </w:num>
  <w:num w:numId="14" w16cid:durableId="1664426980">
    <w:abstractNumId w:val="13"/>
  </w:num>
  <w:num w:numId="15" w16cid:durableId="1375694310">
    <w:abstractNumId w:val="13"/>
  </w:num>
  <w:num w:numId="16" w16cid:durableId="877277763">
    <w:abstractNumId w:val="2"/>
  </w:num>
  <w:num w:numId="17" w16cid:durableId="2126148201">
    <w:abstractNumId w:val="2"/>
  </w:num>
  <w:num w:numId="18" w16cid:durableId="1201867341">
    <w:abstractNumId w:val="18"/>
  </w:num>
  <w:num w:numId="19" w16cid:durableId="392894520">
    <w:abstractNumId w:val="15"/>
  </w:num>
  <w:num w:numId="20" w16cid:durableId="2015178968">
    <w:abstractNumId w:val="12"/>
  </w:num>
  <w:num w:numId="21" w16cid:durableId="878396236">
    <w:abstractNumId w:val="8"/>
  </w:num>
  <w:num w:numId="22" w16cid:durableId="1570261782">
    <w:abstractNumId w:val="0"/>
  </w:num>
  <w:num w:numId="23" w16cid:durableId="729039714">
    <w:abstractNumId w:val="17"/>
  </w:num>
  <w:num w:numId="24" w16cid:durableId="1962803808">
    <w:abstractNumId w:val="20"/>
  </w:num>
  <w:num w:numId="25" w16cid:durableId="1303923655">
    <w:abstractNumId w:val="21"/>
  </w:num>
  <w:num w:numId="26" w16cid:durableId="710568967">
    <w:abstractNumId w:val="4"/>
  </w:num>
  <w:num w:numId="27" w16cid:durableId="1260257964">
    <w:abstractNumId w:val="16"/>
  </w:num>
  <w:num w:numId="28" w16cid:durableId="559558226">
    <w:abstractNumId w:val="19"/>
  </w:num>
  <w:num w:numId="29" w16cid:durableId="814613731">
    <w:abstractNumId w:val="2"/>
  </w:num>
  <w:num w:numId="30" w16cid:durableId="100809630">
    <w:abstractNumId w:val="2"/>
  </w:num>
  <w:num w:numId="31" w16cid:durableId="675309871">
    <w:abstractNumId w:val="2"/>
  </w:num>
  <w:num w:numId="32" w16cid:durableId="1738356671">
    <w:abstractNumId w:val="2"/>
  </w:num>
  <w:num w:numId="33" w16cid:durableId="130221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uhFiXZxGHGooLrNgk5STPbQ/VfrUQwfCJXoL4LWC/3LzYiZNfR3kbAn/eAKIODUPwThNAV3bVG67c69s9TKOg==" w:salt="DsSBCc2oKD0I91YVcbrIkw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4C8F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D2327"/>
    <w:rsid w:val="000D2F1B"/>
    <w:rsid w:val="001028D9"/>
    <w:rsid w:val="00106076"/>
    <w:rsid w:val="00112821"/>
    <w:rsid w:val="00112B6B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E7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2F725C"/>
    <w:rsid w:val="00310390"/>
    <w:rsid w:val="0031123C"/>
    <w:rsid w:val="00315E2A"/>
    <w:rsid w:val="003220B5"/>
    <w:rsid w:val="00323123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7080D"/>
    <w:rsid w:val="00371E50"/>
    <w:rsid w:val="00380D6C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71F"/>
    <w:rsid w:val="00402A1B"/>
    <w:rsid w:val="00410951"/>
    <w:rsid w:val="004212BA"/>
    <w:rsid w:val="00424038"/>
    <w:rsid w:val="00425909"/>
    <w:rsid w:val="00435DB1"/>
    <w:rsid w:val="00436D60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F1C10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191D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C64E0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35D0"/>
    <w:rsid w:val="0069669F"/>
    <w:rsid w:val="006A5AED"/>
    <w:rsid w:val="006A5CF2"/>
    <w:rsid w:val="006A66F3"/>
    <w:rsid w:val="006A75D9"/>
    <w:rsid w:val="006B7CF1"/>
    <w:rsid w:val="006C5A31"/>
    <w:rsid w:val="006C76A1"/>
    <w:rsid w:val="006D70A3"/>
    <w:rsid w:val="006E3F5C"/>
    <w:rsid w:val="006F0570"/>
    <w:rsid w:val="006F369F"/>
    <w:rsid w:val="00706FDC"/>
    <w:rsid w:val="00717DE4"/>
    <w:rsid w:val="00724A78"/>
    <w:rsid w:val="00724CA7"/>
    <w:rsid w:val="00732EEA"/>
    <w:rsid w:val="00733C41"/>
    <w:rsid w:val="00734EDE"/>
    <w:rsid w:val="00745C15"/>
    <w:rsid w:val="007531A1"/>
    <w:rsid w:val="0075399D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BD3"/>
    <w:rsid w:val="007C4F39"/>
    <w:rsid w:val="007C545B"/>
    <w:rsid w:val="007D614C"/>
    <w:rsid w:val="007E61DB"/>
    <w:rsid w:val="007E7294"/>
    <w:rsid w:val="007F5591"/>
    <w:rsid w:val="007F6392"/>
    <w:rsid w:val="008039B3"/>
    <w:rsid w:val="00804FF9"/>
    <w:rsid w:val="0081095D"/>
    <w:rsid w:val="0081723D"/>
    <w:rsid w:val="00823EDF"/>
    <w:rsid w:val="008240BA"/>
    <w:rsid w:val="00845FFD"/>
    <w:rsid w:val="00853F45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D6BEC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1B5D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5C1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90065"/>
    <w:rsid w:val="00A90B27"/>
    <w:rsid w:val="00A90C84"/>
    <w:rsid w:val="00A946BA"/>
    <w:rsid w:val="00AA0988"/>
    <w:rsid w:val="00AA2452"/>
    <w:rsid w:val="00AA43C5"/>
    <w:rsid w:val="00AA6B7B"/>
    <w:rsid w:val="00AA7259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1E26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411B"/>
    <w:rsid w:val="00C45CD7"/>
    <w:rsid w:val="00C647C8"/>
    <w:rsid w:val="00C764C5"/>
    <w:rsid w:val="00C81A77"/>
    <w:rsid w:val="00C931C6"/>
    <w:rsid w:val="00CB1036"/>
    <w:rsid w:val="00CB2EEB"/>
    <w:rsid w:val="00CB73E8"/>
    <w:rsid w:val="00CC39B4"/>
    <w:rsid w:val="00CD254F"/>
    <w:rsid w:val="00CD54C7"/>
    <w:rsid w:val="00CD5B35"/>
    <w:rsid w:val="00CD6BE8"/>
    <w:rsid w:val="00CE2A5E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53E3F"/>
    <w:rsid w:val="00D579EF"/>
    <w:rsid w:val="00D6072E"/>
    <w:rsid w:val="00D6465F"/>
    <w:rsid w:val="00D64A5D"/>
    <w:rsid w:val="00D66680"/>
    <w:rsid w:val="00D66A47"/>
    <w:rsid w:val="00D73780"/>
    <w:rsid w:val="00D8356B"/>
    <w:rsid w:val="00D93428"/>
    <w:rsid w:val="00D942F8"/>
    <w:rsid w:val="00DA276D"/>
    <w:rsid w:val="00DA590D"/>
    <w:rsid w:val="00DB0D4A"/>
    <w:rsid w:val="00DB4595"/>
    <w:rsid w:val="00DB5B7E"/>
    <w:rsid w:val="00DB6C0D"/>
    <w:rsid w:val="00DC2EA6"/>
    <w:rsid w:val="00DC6699"/>
    <w:rsid w:val="00DC7E08"/>
    <w:rsid w:val="00DD4C4C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4C05"/>
    <w:rsid w:val="00E26892"/>
    <w:rsid w:val="00E322E9"/>
    <w:rsid w:val="00E33F0A"/>
    <w:rsid w:val="00E3730E"/>
    <w:rsid w:val="00E4388C"/>
    <w:rsid w:val="00E44581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1230"/>
    <w:rsid w:val="00F32C49"/>
    <w:rsid w:val="00F36772"/>
    <w:rsid w:val="00F41371"/>
    <w:rsid w:val="00F43051"/>
    <w:rsid w:val="00F562AE"/>
    <w:rsid w:val="00F656B8"/>
    <w:rsid w:val="00F71560"/>
    <w:rsid w:val="00F74388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8BCA8E"/>
  <w15:docId w15:val="{977AA4E5-CA0F-4341-97A7-BD2FF7A8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5399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E50691-0C18-42D9-A98E-02483BD7850B}"/>
      </w:docPartPr>
      <w:docPartBody>
        <w:p w:rsidR="004364F3" w:rsidRDefault="004364F3"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4F3"/>
    <w:rsid w:val="00347454"/>
    <w:rsid w:val="003E6084"/>
    <w:rsid w:val="003F271F"/>
    <w:rsid w:val="00425909"/>
    <w:rsid w:val="004364F3"/>
    <w:rsid w:val="004F1C10"/>
    <w:rsid w:val="005C64E0"/>
    <w:rsid w:val="00717DE4"/>
    <w:rsid w:val="007F5591"/>
    <w:rsid w:val="00A90065"/>
    <w:rsid w:val="00AA7259"/>
    <w:rsid w:val="00B91E94"/>
    <w:rsid w:val="00CC432A"/>
    <w:rsid w:val="00CD5B35"/>
    <w:rsid w:val="00D53E3F"/>
    <w:rsid w:val="00D6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364F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6D698-7D56-4E96-9ACE-38FD9E5F7F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507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2026-09-11T06:31:00Z</dcterms:created>
  <dcterms:modified xsi:type="dcterms:W3CDTF">2026-09-11T06:31:00Z</dcterms:modified>
</cp:coreProperties>
</file>