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EndPr/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7DCE659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409A3155" w:rsidR="00A11C8E" w:rsidRPr="008F6547" w:rsidRDefault="00FE74E6" w:rsidP="00AB25F0">
            <w:r>
              <w:t xml:space="preserve">HWK </w:t>
            </w:r>
            <w:r w:rsidR="008460AF">
              <w:t>5</w:t>
            </w:r>
            <w:r w:rsidR="00D72310">
              <w:t>3</w:t>
            </w:r>
            <w:r w:rsidR="00CA1D37">
              <w:t>/202</w:t>
            </w:r>
            <w:r w:rsidR="008460AF">
              <w:t>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3569E3AD" w:rsidR="00A11C8E" w:rsidRPr="008F6547" w:rsidRDefault="008460AF" w:rsidP="00940F19">
            <w:r w:rsidRPr="00BE07E1">
              <w:rPr>
                <w:rFonts w:cs="Arial"/>
              </w:rPr>
              <w:t>Fahrzeugtechnik WB 2025 Digitalisierung:</w:t>
            </w:r>
            <w:r>
              <w:t xml:space="preserve"> </w:t>
            </w:r>
            <w:r w:rsidRPr="00BE07E1">
              <w:rPr>
                <w:rFonts w:cs="Arial"/>
              </w:rPr>
              <w:t>Laptops</w:t>
            </w:r>
            <w:r>
              <w:rPr>
                <w:rFonts w:cs="Arial"/>
              </w:rPr>
              <w:t>,</w:t>
            </w:r>
            <w:r>
              <w:t xml:space="preserve"> </w:t>
            </w:r>
            <w:r w:rsidRPr="00BE07E1">
              <w:rPr>
                <w:rFonts w:cs="Arial"/>
              </w:rPr>
              <w:t>Diagnosetester</w:t>
            </w:r>
            <w:r>
              <w:rPr>
                <w:rFonts w:cs="Arial"/>
              </w:rPr>
              <w:t xml:space="preserve">, </w:t>
            </w:r>
            <w:r w:rsidRPr="00BE07E1">
              <w:rPr>
                <w:rFonts w:cs="Arial"/>
              </w:rPr>
              <w:t>Fehlerschaltbox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22371AC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 xml:space="preserve">Los </w:t>
            </w:r>
            <w:r w:rsidR="008460AF">
              <w:rPr>
                <w:b/>
              </w:rPr>
              <w:t>6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3A359923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3F539E40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7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1C2AEBF6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8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497F6833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6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59C0ADEE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7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CD227CD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8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40F732FD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B65F0F0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0D8F9D5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F547A2" w14:textId="77777777" w:rsidR="00BD110E" w:rsidRPr="00807C7E" w:rsidRDefault="00BD110E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12C9D0DF" w14:textId="77777777" w:rsidR="00BD110E" w:rsidRPr="00410951" w:rsidRDefault="00BD110E" w:rsidP="007A78B0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35EA545" w14:textId="77777777" w:rsidR="00BD110E" w:rsidRPr="00410951" w:rsidRDefault="00BD110E" w:rsidP="007A78B0">
            <w:pPr>
              <w:jc w:val="center"/>
              <w:rPr>
                <w:b/>
              </w:rPr>
            </w:pPr>
          </w:p>
        </w:tc>
      </w:tr>
      <w:tr w:rsidR="00BD110E" w:rsidRPr="008C109B" w14:paraId="56B4C31A" w14:textId="77777777" w:rsidTr="007A78B0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666BF577" w14:textId="77777777" w:rsidR="00BD110E" w:rsidRPr="008C109B" w:rsidRDefault="00BD110E" w:rsidP="001C60F2"/>
        </w:tc>
      </w:tr>
      <w:tr w:rsidR="00BD110E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BD110E" w:rsidRPr="00A11C8E" w:rsidRDefault="00BD110E" w:rsidP="00D35826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6AAC96C3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 xml:space="preserve">Los </w:t>
            </w:r>
            <w:r w:rsidR="008460AF">
              <w:rPr>
                <w:b/>
              </w:rPr>
              <w:t>6</w:t>
            </w:r>
          </w:p>
        </w:tc>
        <w:sdt>
          <w:sdtPr>
            <w:rPr>
              <w:b/>
            </w:rPr>
            <w:id w:val="18381858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54712ECA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 xml:space="preserve">Los </w:t>
            </w:r>
            <w:r w:rsidR="008460AF">
              <w:rPr>
                <w:b/>
              </w:rPr>
              <w:t>7</w:t>
            </w:r>
          </w:p>
        </w:tc>
        <w:sdt>
          <w:sdtPr>
            <w:rPr>
              <w:b/>
            </w:rPr>
            <w:id w:val="-16670824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0CD3CCE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8460AF">
              <w:rPr>
                <w:b/>
                <w:bCs/>
              </w:rPr>
              <w:t>8</w:t>
            </w:r>
          </w:p>
        </w:tc>
        <w:sdt>
          <w:sdtPr>
            <w:rPr>
              <w:b/>
            </w:rPr>
            <w:id w:val="-21375550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77777777" w:rsidR="00BD110E" w:rsidRPr="00807C7E" w:rsidRDefault="00BD110E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53C1C1D3" w14:textId="77777777" w:rsidR="00BD110E" w:rsidRPr="00410951" w:rsidRDefault="00BD110E" w:rsidP="00143642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B359EDB" w14:textId="77777777" w:rsidR="00BD110E" w:rsidRPr="00410951" w:rsidRDefault="00BD110E" w:rsidP="00143642">
            <w:pPr>
              <w:jc w:val="center"/>
              <w:rPr>
                <w:b/>
              </w:rPr>
            </w:pPr>
          </w:p>
        </w:tc>
      </w:tr>
      <w:tr w:rsidR="00BD110E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BD110E" w:rsidRPr="008C109B" w:rsidRDefault="00BD110E" w:rsidP="00143642"/>
        </w:tc>
      </w:tr>
      <w:tr w:rsidR="00BD110E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BD110E" w:rsidRPr="00410951" w:rsidRDefault="00BD110E" w:rsidP="00D35826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BD110E" w:rsidRPr="001C60F2" w:rsidRDefault="00BD110E" w:rsidP="00BB49CB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BD110E" w:rsidRPr="001C60F2" w:rsidRDefault="00BD110E" w:rsidP="00BA485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="00702ED4">
              <w:t>/B), Ausgabe </w:t>
            </w:r>
            <w:r>
              <w:t>2003</w:t>
            </w:r>
            <w:r w:rsidRPr="001C60F2">
              <w:t>,</w:t>
            </w:r>
          </w:p>
        </w:tc>
      </w:tr>
      <w:tr w:rsidR="00BD110E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BD110E" w:rsidRDefault="00BD110E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702ED4">
              <w:t xml:space="preserve"> Angebotsabgabe, Anlagen – Teil </w:t>
            </w:r>
            <w:r>
              <w:t>B</w:t>
            </w:r>
          </w:p>
        </w:tc>
      </w:tr>
      <w:tr w:rsidR="00BD110E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BD110E" w:rsidRPr="008C109B" w:rsidRDefault="00BD110E" w:rsidP="00A630FF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BD110E" w:rsidRPr="008C109B" w:rsidRDefault="00BD110E" w:rsidP="00666F19"/>
        </w:tc>
      </w:tr>
      <w:tr w:rsidR="00BD110E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BD110E" w:rsidRPr="00666F19" w:rsidRDefault="00BD110E" w:rsidP="00D35826">
            <w:pPr>
              <w:pStyle w:val="berschrift1"/>
            </w:pPr>
            <w:r w:rsidRPr="00666F19">
              <w:t>Ich/Wir erkläre(n), dass</w:t>
            </w:r>
          </w:p>
        </w:tc>
      </w:tr>
      <w:tr w:rsidR="00BD110E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BD110E" w:rsidRPr="0027784E" w:rsidRDefault="00BD110E" w:rsidP="00CC4D24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BD110E" w:rsidRDefault="00BD110E" w:rsidP="00CC4D24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BD110E" w:rsidRDefault="00BD110E" w:rsidP="00CC4D24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D110E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BD110E" w:rsidRPr="00973D97" w:rsidRDefault="00BD110E" w:rsidP="00B70393"/>
        </w:tc>
        <w:tc>
          <w:tcPr>
            <w:tcW w:w="278" w:type="dxa"/>
            <w:noWrap/>
          </w:tcPr>
          <w:p w14:paraId="79367148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BD110E" w:rsidRPr="00666F19" w:rsidRDefault="00BD110E" w:rsidP="00002326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BD110E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BD110E" w:rsidRPr="00973D97" w:rsidRDefault="00BD110E" w:rsidP="00B70393"/>
        </w:tc>
        <w:tc>
          <w:tcPr>
            <w:tcW w:w="278" w:type="dxa"/>
            <w:noWrap/>
          </w:tcPr>
          <w:p w14:paraId="411EFB5D" w14:textId="77777777" w:rsidR="00BD110E" w:rsidRPr="00B739CD" w:rsidRDefault="00BD110E" w:rsidP="00F808BF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BD110E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BD110E" w:rsidRPr="00973D97" w:rsidRDefault="00BD110E" w:rsidP="00B70393"/>
        </w:tc>
        <w:tc>
          <w:tcPr>
            <w:tcW w:w="278" w:type="dxa"/>
            <w:noWrap/>
          </w:tcPr>
          <w:p w14:paraId="471012BA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BD110E" w:rsidRPr="00666F19" w:rsidRDefault="00BD110E" w:rsidP="00666F19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BD110E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BD110E" w:rsidRPr="00973D97" w:rsidRDefault="00BD110E" w:rsidP="007625C5"/>
        </w:tc>
        <w:tc>
          <w:tcPr>
            <w:tcW w:w="278" w:type="dxa"/>
            <w:noWrap/>
          </w:tcPr>
          <w:p w14:paraId="42E886D8" w14:textId="77777777" w:rsidR="00BD110E" w:rsidRPr="005566B1" w:rsidRDefault="00BD110E" w:rsidP="007625C5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AF7B79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AF7B79" w:rsidRPr="00973D97" w:rsidRDefault="00AF7B79" w:rsidP="007625C5"/>
        </w:tc>
        <w:tc>
          <w:tcPr>
            <w:tcW w:w="278" w:type="dxa"/>
            <w:noWrap/>
          </w:tcPr>
          <w:p w14:paraId="134CB032" w14:textId="77777777" w:rsidR="00AF7B79" w:rsidRPr="001C60F2" w:rsidRDefault="00AF7B79" w:rsidP="00AF7B79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AF7B79" w:rsidRDefault="00AF7B79" w:rsidP="00290DDB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290DDB">
              <w:t>Prozent</w:t>
            </w:r>
            <w:r w:rsidRPr="008854F1">
              <w:t xml:space="preserve"> der </w:t>
            </w:r>
            <w:r w:rsidR="00290DDB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AF7B79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AF7B79" w:rsidRPr="00635A4E" w:rsidRDefault="00AF7B79" w:rsidP="00347E05">
            <w:pPr>
              <w:jc w:val="left"/>
              <w:rPr>
                <w:b/>
              </w:rPr>
            </w:pPr>
          </w:p>
        </w:tc>
      </w:tr>
      <w:tr w:rsidR="00AF7B79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AF7B79" w:rsidRDefault="00AF7B79" w:rsidP="00347E05">
            <w:pPr>
              <w:jc w:val="left"/>
            </w:pPr>
            <w:r>
              <w:t>Unterschrift (bei schriftlichem Angebot)</w:t>
            </w:r>
          </w:p>
          <w:p w14:paraId="2A5673AF" w14:textId="77777777" w:rsidR="00AF7B79" w:rsidRPr="00126C7B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AF7B79" w:rsidRPr="00FA6D6C" w:rsidRDefault="00AF7B79" w:rsidP="00347E05">
            <w:pPr>
              <w:jc w:val="left"/>
            </w:pPr>
          </w:p>
        </w:tc>
      </w:tr>
      <w:tr w:rsidR="00AF7B79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AF7B79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</w:t>
            </w:r>
            <w:r w:rsidR="003A5406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 </w:t>
            </w:r>
            <w:r w:rsidR="006E1117">
              <w:rPr>
                <w:b/>
                <w:bCs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6E1117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6E1117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6E1117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AF7B79" w:rsidRPr="00807C7E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CDC5" w14:textId="77777777" w:rsidR="001F1EF0" w:rsidRDefault="001F1EF0">
      <w:r>
        <w:separator/>
      </w:r>
    </w:p>
    <w:p w14:paraId="224907B0" w14:textId="77777777" w:rsidR="001F1EF0" w:rsidRDefault="001F1EF0"/>
    <w:p w14:paraId="66B8ADFF" w14:textId="77777777" w:rsidR="001F1EF0" w:rsidRDefault="001F1EF0"/>
  </w:endnote>
  <w:endnote w:type="continuationSeparator" w:id="0">
    <w:p w14:paraId="2609395C" w14:textId="77777777" w:rsidR="001F1EF0" w:rsidRDefault="001F1EF0">
      <w:r>
        <w:continuationSeparator/>
      </w:r>
    </w:p>
    <w:p w14:paraId="4AEA4DD8" w14:textId="77777777" w:rsidR="001F1EF0" w:rsidRDefault="001F1EF0"/>
    <w:p w14:paraId="19B945FE" w14:textId="77777777" w:rsidR="001F1EF0" w:rsidRDefault="001F1EF0"/>
  </w:endnote>
  <w:endnote w:type="continuationNotice" w:id="1">
    <w:p w14:paraId="7A7EC0B9" w14:textId="77777777" w:rsidR="001F1EF0" w:rsidRDefault="001F1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58BF" w14:textId="77777777" w:rsidR="001F1EF0" w:rsidRDefault="001F1EF0" w:rsidP="00026D23">
      <w:r>
        <w:separator/>
      </w:r>
    </w:p>
  </w:footnote>
  <w:footnote w:type="continuationSeparator" w:id="0">
    <w:p w14:paraId="254AC6A3" w14:textId="77777777" w:rsidR="001F1EF0" w:rsidRDefault="001F1EF0">
      <w:r>
        <w:continuationSeparator/>
      </w:r>
    </w:p>
    <w:p w14:paraId="40B30EC4" w14:textId="77777777" w:rsidR="001F1EF0" w:rsidRDefault="001F1EF0"/>
    <w:p w14:paraId="304A4DD8" w14:textId="77777777" w:rsidR="001F1EF0" w:rsidRDefault="001F1EF0"/>
  </w:footnote>
  <w:footnote w:type="continuationNotice" w:id="1">
    <w:p w14:paraId="68561D42" w14:textId="77777777" w:rsidR="001F1EF0" w:rsidRDefault="001F1EF0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dysQxpi6mv6MM0ro1zHo0orEnRbGImg2Sm2EOvruivR516gz0rbGsDmecuPperXC01ANWJUJg2+A+VGOoxNrw==" w:salt="sIh7zTtfvp4IPAyGXwT+U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FAB"/>
    <w:rsid w:val="0012133E"/>
    <w:rsid w:val="00125245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1EF0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771F5"/>
    <w:rsid w:val="00280E29"/>
    <w:rsid w:val="00286C4B"/>
    <w:rsid w:val="00290DDB"/>
    <w:rsid w:val="002A481A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17AA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20D3B"/>
    <w:rsid w:val="005233E8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7CF1"/>
    <w:rsid w:val="006C5A31"/>
    <w:rsid w:val="006D70A3"/>
    <w:rsid w:val="006E0FEE"/>
    <w:rsid w:val="006E1117"/>
    <w:rsid w:val="006F369F"/>
    <w:rsid w:val="00702ED4"/>
    <w:rsid w:val="00724A78"/>
    <w:rsid w:val="00724CA7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460AF"/>
    <w:rsid w:val="0086388B"/>
    <w:rsid w:val="00863C0C"/>
    <w:rsid w:val="00876BB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C4AA9"/>
    <w:rsid w:val="009D3CC0"/>
    <w:rsid w:val="009D5046"/>
    <w:rsid w:val="009E444D"/>
    <w:rsid w:val="009F77A7"/>
    <w:rsid w:val="00A00872"/>
    <w:rsid w:val="00A010E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32E75"/>
    <w:rsid w:val="00C45CD7"/>
    <w:rsid w:val="00C552DA"/>
    <w:rsid w:val="00C625C6"/>
    <w:rsid w:val="00C71FD0"/>
    <w:rsid w:val="00C764C5"/>
    <w:rsid w:val="00C81A77"/>
    <w:rsid w:val="00CA1D37"/>
    <w:rsid w:val="00CB2EEB"/>
    <w:rsid w:val="00CC4D24"/>
    <w:rsid w:val="00CD254F"/>
    <w:rsid w:val="00CD54C7"/>
    <w:rsid w:val="00CF64C4"/>
    <w:rsid w:val="00CF68D2"/>
    <w:rsid w:val="00CF73FA"/>
    <w:rsid w:val="00D00C76"/>
    <w:rsid w:val="00D00F35"/>
    <w:rsid w:val="00D05C74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93428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B6115"/>
    <w:rsid w:val="00EC7AED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1BB4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5245"/>
    <w:rsid w:val="0021419F"/>
    <w:rsid w:val="002A481A"/>
    <w:rsid w:val="00464116"/>
    <w:rsid w:val="00487AEB"/>
    <w:rsid w:val="00622F69"/>
    <w:rsid w:val="00692939"/>
    <w:rsid w:val="009371B9"/>
    <w:rsid w:val="009C4AA9"/>
    <w:rsid w:val="00A6439E"/>
    <w:rsid w:val="00CC2EC5"/>
    <w:rsid w:val="00D20CF5"/>
    <w:rsid w:val="00EA0E71"/>
    <w:rsid w:val="00F1319B"/>
    <w:rsid w:val="00F763FF"/>
    <w:rsid w:val="00F964A9"/>
    <w:rsid w:val="00FC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2EC5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608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2</cp:revision>
  <cp:lastPrinted>2012-05-04T08:43:00Z</cp:lastPrinted>
  <dcterms:created xsi:type="dcterms:W3CDTF">2026-08-27T12:05:00Z</dcterms:created>
  <dcterms:modified xsi:type="dcterms:W3CDTF">2026-08-27T12:05:00Z</dcterms:modified>
</cp:coreProperties>
</file>