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798AE983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8169B16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648950E" w14:textId="77777777" w:rsidR="00682D2C" w:rsidRPr="00F45CAD" w:rsidRDefault="00682D2C" w:rsidP="002D4CA7"/>
        </w:tc>
      </w:tr>
      <w:tr w:rsidR="00682D2C" w:rsidRPr="00F45CAD" w14:paraId="5467C35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2D45F7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E20CD8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137477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7A5332E7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BD865F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8B2F8" w14:textId="2E9D2D67" w:rsidR="00682D2C" w:rsidRPr="00F45CAD" w:rsidRDefault="00EF6E25" w:rsidP="002D4CA7">
            <w:r>
              <w:rPr>
                <w:rFonts w:cs="Arial"/>
                <w:sz w:val="22"/>
              </w:rPr>
              <w:fldChar w:fldCharType="begin">
                <w:ffData>
                  <w:name w:val="Vergabenummer"/>
                  <w:enabled/>
                  <w:calcOnExit w:val="0"/>
                  <w:textInput/>
                </w:ffData>
              </w:fldChar>
            </w:r>
            <w:bookmarkStart w:id="0" w:name="Vergabenummer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1C5863">
              <w:rPr>
                <w:rFonts w:cs="Arial"/>
                <w:sz w:val="22"/>
              </w:rPr>
              <w:t>20-652-331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56A05F" w14:textId="04EC95E7" w:rsidR="00682D2C" w:rsidRPr="00F45CAD" w:rsidRDefault="00EF6E25" w:rsidP="002D4CA7">
            <w:r>
              <w:rPr>
                <w:rFonts w:cs="Arial"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/>
                </w:ffData>
              </w:fldChar>
            </w:r>
            <w:bookmarkStart w:id="1" w:name="Datum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1"/>
          </w:p>
        </w:tc>
      </w:tr>
      <w:tr w:rsidR="00682D2C" w:rsidRPr="00F45CAD" w14:paraId="28BB320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D4B250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C9A491" w14:textId="77777777" w:rsidR="00682D2C" w:rsidRPr="00F45CAD" w:rsidRDefault="00682D2C" w:rsidP="002D4CA7"/>
        </w:tc>
      </w:tr>
      <w:tr w:rsidR="00682D2C" w:rsidRPr="00F45CAD" w14:paraId="011B58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07B3134" w14:textId="79C95B6E" w:rsidR="00682D2C" w:rsidRPr="00F45CAD" w:rsidRDefault="00EF6E25" w:rsidP="001C5863">
            <w:r>
              <w:rPr>
                <w:rFonts w:cs="Arial"/>
                <w:sz w:val="22"/>
              </w:rPr>
              <w:fldChar w:fldCharType="begin">
                <w:ffData>
                  <w:name w:val="Baumaßnahme"/>
                  <w:enabled/>
                  <w:calcOnExit w:val="0"/>
                  <w:textInput/>
                </w:ffData>
              </w:fldChar>
            </w:r>
            <w:bookmarkStart w:id="2" w:name="Baumaßnahme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1C5863" w:rsidRPr="001C5863">
              <w:rPr>
                <w:rFonts w:cs="Arial"/>
                <w:sz w:val="22"/>
              </w:rPr>
              <w:t>Erweiterung Feuer- und Rettungswache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682D2C" w:rsidRPr="00F45CAD" w14:paraId="2AB8565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123EFEF" w14:textId="77777777" w:rsidR="00682D2C" w:rsidRPr="00F45CAD" w:rsidRDefault="00682D2C" w:rsidP="002D4CA7"/>
        </w:tc>
      </w:tr>
      <w:tr w:rsidR="00682D2C" w:rsidRPr="00F45CAD" w14:paraId="34CA83B9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D4A3D3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9DCCE8" w14:textId="77777777" w:rsidR="00682D2C" w:rsidRPr="00F45CAD" w:rsidRDefault="00682D2C" w:rsidP="002D4CA7"/>
        </w:tc>
      </w:tr>
      <w:tr w:rsidR="00682D2C" w:rsidRPr="00F45CAD" w14:paraId="30DA459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82C26D3" w14:textId="73BFB8FF" w:rsidR="00682D2C" w:rsidRPr="00F45CAD" w:rsidRDefault="00EF6E25" w:rsidP="001C5863">
            <w:r>
              <w:rPr>
                <w:rFonts w:cs="Arial"/>
                <w:sz w:val="22"/>
              </w:rPr>
              <w:fldChar w:fldCharType="begin">
                <w:ffData>
                  <w:name w:val="Leistung"/>
                  <w:enabled/>
                  <w:calcOnExit w:val="0"/>
                  <w:textInput/>
                </w:ffData>
              </w:fldChar>
            </w:r>
            <w:bookmarkStart w:id="3" w:name="Leistung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1C5863" w:rsidRPr="001C5863">
              <w:rPr>
                <w:rFonts w:cs="Arial"/>
                <w:sz w:val="22"/>
              </w:rPr>
              <w:t>Trockenbauarbeiten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3"/>
          </w:p>
        </w:tc>
      </w:tr>
    </w:tbl>
    <w:p w14:paraId="40ACA2FF" w14:textId="77777777" w:rsidR="00682D2C" w:rsidRPr="00F45CAD" w:rsidRDefault="00682D2C" w:rsidP="00682D2C"/>
    <w:p w14:paraId="39F5F51E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2BC949A1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641A7523" w14:textId="77777777" w:rsidR="00682D2C" w:rsidRPr="00F45CAD" w:rsidRDefault="00682D2C" w:rsidP="00682D2C"/>
    <w:p w14:paraId="660C9CC6" w14:textId="36B5B7BE" w:rsidR="00682D2C" w:rsidRPr="00F45CAD" w:rsidRDefault="001C5863" w:rsidP="00AF2BE2"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4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4"/>
      <w:r w:rsidR="00682D2C" w:rsidRPr="00AF2BE2">
        <w:tab/>
        <w:t>Die Namen der Nachunternehmer sind bereits bei Angebotsabgabe anzugeben.</w:t>
      </w:r>
    </w:p>
    <w:p w14:paraId="0CE748B3" w14:textId="77777777" w:rsidR="00682D2C" w:rsidRPr="00F45CAD" w:rsidRDefault="00682D2C" w:rsidP="00682D2C"/>
    <w:p w14:paraId="1FDCBCAB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198A7788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3EA417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829FA7E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D7BA298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B196D7E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490F181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18608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3B860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092F30B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082E81A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FB7DAA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1B303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515D1B3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11A957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3E412F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700540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4B30F9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EA29C2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F4E040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EFE25E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9111F7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A44CDD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25763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C3574E5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9D26F9F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62E96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0F1305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FD822E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1BF61E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61B323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BD12B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A23CA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FFE0A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FEA268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4D55F7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02B112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836A7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4993B3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58185D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4F899A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DEC166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3EDB1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966EE5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CD297C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615D07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EBDB1C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524B38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C0825C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F9DEDB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8B4E4E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6237AE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A0CE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FAE3CE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A6275B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E4A5EC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69A07C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2D90C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118255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65D6EE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9741D7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844BA9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E29896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A89170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8451C8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E63DDE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7AB725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FB7EEC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E4F342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F90DEC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3BEBED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DF686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4ECE7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53C17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931ACF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1C5B5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3DB443F4" w14:textId="77777777" w:rsidR="00682D2C" w:rsidRDefault="00682D2C" w:rsidP="00682D2C"/>
    <w:p w14:paraId="297E25CB" w14:textId="77777777" w:rsidR="00EF6E25" w:rsidRDefault="00EF6E25" w:rsidP="00682D2C">
      <w:pPr>
        <w:sectPr w:rsidR="00EF6E25" w:rsidSect="00682D2C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EF6E25" w:rsidRPr="00F45CAD" w14:paraId="6A024A8E" w14:textId="77777777" w:rsidTr="00A0357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20916A4" w14:textId="77777777" w:rsidR="00EF6E25" w:rsidRPr="00F45CAD" w:rsidRDefault="00EF6E25" w:rsidP="00A03579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1B64F06" w14:textId="77777777" w:rsidR="00EF6E25" w:rsidRPr="00F45CAD" w:rsidRDefault="00EF6E25" w:rsidP="00A03579"/>
        </w:tc>
      </w:tr>
      <w:tr w:rsidR="00EF6E25" w:rsidRPr="00F45CAD" w14:paraId="0877CD66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F31E52" w14:textId="77777777" w:rsidR="00EF6E25" w:rsidRPr="00F45CAD" w:rsidRDefault="00EF6E25" w:rsidP="00A03579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DF2FD8" w14:textId="77777777" w:rsidR="00EF6E25" w:rsidRPr="00F45CAD" w:rsidRDefault="00EF6E25" w:rsidP="00A03579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63B3547" w14:textId="77777777" w:rsidR="00EF6E25" w:rsidRPr="00F45CAD" w:rsidRDefault="00EF6E25" w:rsidP="00A03579">
            <w:r w:rsidRPr="00F45CAD">
              <w:t>Datum</w:t>
            </w:r>
          </w:p>
        </w:tc>
      </w:tr>
      <w:tr w:rsidR="00EF6E25" w:rsidRPr="00F45CAD" w14:paraId="26D59A64" w14:textId="77777777" w:rsidTr="00A0357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0F650B" w14:textId="77777777" w:rsidR="00EF6E25" w:rsidRPr="00F45CAD" w:rsidRDefault="00EF6E25" w:rsidP="00A0357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A45088" w14:textId="00B3732A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B23CDC" w14:textId="720541C5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EF6E25" w:rsidRPr="00F45CAD" w14:paraId="12E88F4A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B90B954" w14:textId="77777777" w:rsidR="00EF6E25" w:rsidRPr="00F45CAD" w:rsidRDefault="00EF6E25" w:rsidP="00A03579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22C4E7" w14:textId="77777777" w:rsidR="00EF6E25" w:rsidRPr="00F45CAD" w:rsidRDefault="00EF6E25" w:rsidP="00A03579"/>
        </w:tc>
      </w:tr>
      <w:tr w:rsidR="00EF6E25" w:rsidRPr="00F45CAD" w14:paraId="348A73BE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ECDB44A" w14:textId="1E75F3A6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EF6E25" w:rsidRPr="00F45CAD" w14:paraId="5FE6C5BB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87196A" w14:textId="77777777" w:rsidR="00EF6E25" w:rsidRPr="00F45CAD" w:rsidRDefault="00EF6E25" w:rsidP="00A03579"/>
        </w:tc>
      </w:tr>
      <w:tr w:rsidR="00EF6E25" w:rsidRPr="00F45CAD" w14:paraId="42634AE9" w14:textId="77777777" w:rsidTr="00A0357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3C890D" w14:textId="77777777" w:rsidR="00EF6E25" w:rsidRPr="00F45CAD" w:rsidRDefault="00EF6E25" w:rsidP="00A0357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6283B3" w14:textId="77777777" w:rsidR="00EF6E25" w:rsidRPr="00F45CAD" w:rsidRDefault="00EF6E25" w:rsidP="00A03579"/>
        </w:tc>
      </w:tr>
      <w:tr w:rsidR="00EF6E25" w:rsidRPr="00F45CAD" w14:paraId="355C9DE7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63DA129" w14:textId="0CE4721D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511744BB" w14:textId="77777777" w:rsidR="00EF6E25" w:rsidRPr="00F45CAD" w:rsidRDefault="00EF6E25" w:rsidP="00EF6E25"/>
    <w:p w14:paraId="04B49773" w14:textId="77777777" w:rsidR="00EF6E25" w:rsidRPr="00F45CAD" w:rsidRDefault="00EF6E25" w:rsidP="00EF6E25">
      <w:pPr>
        <w:rPr>
          <w:b/>
        </w:rPr>
      </w:pPr>
      <w:r>
        <w:rPr>
          <w:b/>
        </w:rPr>
        <w:t>Erklärung der Bieter- /Arbeitsgemeinschaft</w:t>
      </w:r>
    </w:p>
    <w:p w14:paraId="1F22BE44" w14:textId="77777777" w:rsidR="00EF6E25" w:rsidRDefault="00EF6E25" w:rsidP="00EF6E25"/>
    <w:p w14:paraId="12EA05FB" w14:textId="77777777" w:rsidR="00EF6E25" w:rsidRPr="00F45CAD" w:rsidRDefault="00EF6E25" w:rsidP="00EF6E25"/>
    <w:p w14:paraId="36F42867" w14:textId="77777777" w:rsidR="00EF6E25" w:rsidRPr="00F45CAD" w:rsidRDefault="00EF6E25" w:rsidP="00EF6E25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F6E25" w:rsidRPr="00F45CAD" w14:paraId="6734F9B9" w14:textId="77777777" w:rsidTr="00A03579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FBED66D" w14:textId="77777777" w:rsidR="00EF6E25" w:rsidRPr="00F45CAD" w:rsidRDefault="00EF6E25" w:rsidP="00A03579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F6E25" w:rsidRPr="00F45CAD" w14:paraId="43E8C01E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65D1E26" w14:textId="77777777" w:rsidR="00EF6E25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D5A7FE1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E85268D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31F0F98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9A62C1C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6F70B9C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740AC577" w14:textId="77777777" w:rsidTr="00A03579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524E8FC" w14:textId="77777777" w:rsidR="00EF6E25" w:rsidRPr="00F45CAD" w:rsidRDefault="00EF6E25" w:rsidP="00A03579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F6E25" w:rsidRPr="00F45CAD" w14:paraId="55349827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C464FBA" w14:textId="77777777" w:rsidR="00EF6E25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06D892F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008CA49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DBE0654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E05AF83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1B2B1D1E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092E3CD4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C4529D0" w14:textId="77777777" w:rsidR="00EF6E25" w:rsidRPr="00F45CAD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461DB7E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55A997FA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DE05281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1C9EF43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AECB35C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3FE756F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6383D91" w14:textId="77777777" w:rsidR="00EF6E25" w:rsidRPr="00F45CAD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69EC529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0DF500BE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3EBFE5D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F8A03DB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6CC2F319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DF9A526" w14:textId="77777777" w:rsidTr="00A03579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B2A39D7" w14:textId="77777777" w:rsidR="00EF6E25" w:rsidRPr="00F45CAD" w:rsidRDefault="00EF6E25" w:rsidP="00A0357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Auftraggeber rechtsverbindlich vertritt, zur Entgegennahme der Zahlungen mit befreiender Wirkung berechtigt ist und alle Mitglieder als Gesamtschuldner haften.</w:t>
            </w:r>
          </w:p>
        </w:tc>
      </w:tr>
      <w:tr w:rsidR="00EF6E25" w:rsidRPr="00F45CAD" w14:paraId="2182C2C0" w14:textId="77777777" w:rsidTr="00EF6E25">
        <w:trPr>
          <w:trHeight w:val="567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D419DEA" w14:textId="77777777" w:rsidR="00EF6E25" w:rsidRPr="00F45CAD" w:rsidRDefault="00EF6E25" w:rsidP="00A03579"/>
        </w:tc>
        <w:tc>
          <w:tcPr>
            <w:tcW w:w="9469" w:type="dxa"/>
            <w:gridSpan w:val="8"/>
            <w:noWrap/>
            <w:vAlign w:val="center"/>
          </w:tcPr>
          <w:p w14:paraId="7953DE44" w14:textId="77777777" w:rsidR="00EF6E25" w:rsidRPr="00F45CAD" w:rsidRDefault="00EF6E25" w:rsidP="00A03579"/>
        </w:tc>
      </w:tr>
      <w:tr w:rsidR="00EF6E25" w:rsidRPr="00F45CAD" w14:paraId="2CAE3295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7616E5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D590C2F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C353B5F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1336C40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CCCAAB0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2BD212B" w14:textId="77777777" w:rsidR="00EF6E25" w:rsidRPr="00F45CAD" w:rsidRDefault="00EF6E25" w:rsidP="00A03579">
            <w:pPr>
              <w:jc w:val="center"/>
            </w:pPr>
          </w:p>
        </w:tc>
      </w:tr>
      <w:tr w:rsidR="00EF6E25" w:rsidRPr="00F45CAD" w14:paraId="428045B9" w14:textId="77777777" w:rsidTr="00EF6E25">
        <w:trPr>
          <w:trHeight w:val="567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1D74E4E" w14:textId="77777777" w:rsidR="00EF6E25" w:rsidRPr="00F45CAD" w:rsidRDefault="00EF6E25" w:rsidP="00A03579"/>
        </w:tc>
        <w:tc>
          <w:tcPr>
            <w:tcW w:w="2268" w:type="dxa"/>
            <w:gridSpan w:val="2"/>
            <w:noWrap/>
            <w:vAlign w:val="center"/>
          </w:tcPr>
          <w:p w14:paraId="2BE3DE74" w14:textId="77777777" w:rsidR="00EF6E25" w:rsidRPr="00F45CAD" w:rsidRDefault="00EF6E25" w:rsidP="00A03579"/>
        </w:tc>
        <w:tc>
          <w:tcPr>
            <w:tcW w:w="5075" w:type="dxa"/>
            <w:gridSpan w:val="3"/>
            <w:vAlign w:val="center"/>
          </w:tcPr>
          <w:p w14:paraId="5FD9D2FE" w14:textId="77777777" w:rsidR="00EF6E25" w:rsidRPr="00F45CAD" w:rsidRDefault="00EF6E25" w:rsidP="00A03579"/>
        </w:tc>
      </w:tr>
      <w:tr w:rsidR="00EF6E25" w:rsidRPr="00F45CAD" w14:paraId="796D23B6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DFF8FD1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03D14F3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25987D2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FBC3916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2E6EADD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FCD135F" w14:textId="77777777" w:rsidR="00EF6E25" w:rsidRPr="00F45CAD" w:rsidRDefault="00EF6E25" w:rsidP="00A03579">
            <w:pPr>
              <w:jc w:val="center"/>
            </w:pPr>
          </w:p>
        </w:tc>
      </w:tr>
      <w:tr w:rsidR="00EF6E25" w:rsidRPr="00F45CAD" w14:paraId="17C2B224" w14:textId="77777777" w:rsidTr="00EF6E25">
        <w:trPr>
          <w:trHeight w:val="567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AFFF53A" w14:textId="77777777" w:rsidR="00EF6E25" w:rsidRPr="00F45CAD" w:rsidRDefault="00EF6E25" w:rsidP="00A03579"/>
        </w:tc>
        <w:tc>
          <w:tcPr>
            <w:tcW w:w="2268" w:type="dxa"/>
            <w:gridSpan w:val="2"/>
            <w:noWrap/>
            <w:vAlign w:val="center"/>
          </w:tcPr>
          <w:p w14:paraId="786F9280" w14:textId="77777777" w:rsidR="00EF6E25" w:rsidRPr="00F45CAD" w:rsidRDefault="00EF6E25" w:rsidP="00A03579"/>
        </w:tc>
        <w:tc>
          <w:tcPr>
            <w:tcW w:w="5075" w:type="dxa"/>
            <w:gridSpan w:val="3"/>
            <w:vAlign w:val="center"/>
          </w:tcPr>
          <w:p w14:paraId="6B543002" w14:textId="77777777" w:rsidR="00EF6E25" w:rsidRPr="00F45CAD" w:rsidRDefault="00EF6E25" w:rsidP="00A03579"/>
        </w:tc>
      </w:tr>
      <w:tr w:rsidR="00EF6E25" w:rsidRPr="00F45CAD" w14:paraId="3C7A9A28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38DAD5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72FE95B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41828F0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DE77A13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442DA30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3B90828" w14:textId="77777777" w:rsidR="00EF6E25" w:rsidRPr="00F45CAD" w:rsidRDefault="00EF6E25" w:rsidP="00A03579">
            <w:pPr>
              <w:jc w:val="center"/>
            </w:pPr>
          </w:p>
        </w:tc>
      </w:tr>
      <w:tr w:rsidR="00EF6E25" w:rsidRPr="00F45CAD" w14:paraId="52E48711" w14:textId="77777777" w:rsidTr="00EF6E25">
        <w:trPr>
          <w:trHeight w:val="567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678D024" w14:textId="77777777" w:rsidR="00EF6E25" w:rsidRPr="00F45CAD" w:rsidRDefault="00EF6E25" w:rsidP="00A03579"/>
        </w:tc>
        <w:tc>
          <w:tcPr>
            <w:tcW w:w="2268" w:type="dxa"/>
            <w:gridSpan w:val="2"/>
            <w:noWrap/>
            <w:vAlign w:val="center"/>
          </w:tcPr>
          <w:p w14:paraId="23D5C63A" w14:textId="77777777" w:rsidR="00EF6E25" w:rsidRPr="00F45CAD" w:rsidRDefault="00EF6E25" w:rsidP="00A03579"/>
        </w:tc>
        <w:tc>
          <w:tcPr>
            <w:tcW w:w="5075" w:type="dxa"/>
            <w:gridSpan w:val="3"/>
            <w:vAlign w:val="center"/>
          </w:tcPr>
          <w:p w14:paraId="5B226E0B" w14:textId="77777777" w:rsidR="00EF6E25" w:rsidRPr="00F45CAD" w:rsidRDefault="00EF6E25" w:rsidP="00A03579"/>
        </w:tc>
      </w:tr>
      <w:tr w:rsidR="00EF6E25" w:rsidRPr="00F45CAD" w14:paraId="48203E46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1E86AC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22132C0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EA4C76B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2831B47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ABA509A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8B30DAB" w14:textId="77777777" w:rsidR="00EF6E25" w:rsidRPr="00F45CAD" w:rsidRDefault="00EF6E25" w:rsidP="00A03579">
            <w:pPr>
              <w:jc w:val="center"/>
            </w:pPr>
          </w:p>
        </w:tc>
      </w:tr>
    </w:tbl>
    <w:p w14:paraId="1801E583" w14:textId="7C33EB95" w:rsidR="00EF6E25" w:rsidRDefault="00EF6E25" w:rsidP="00EF6E25"/>
    <w:p w14:paraId="292E410D" w14:textId="77777777" w:rsidR="00EF6E25" w:rsidRDefault="00EF6E25" w:rsidP="00EF6E25">
      <w:pPr>
        <w:sectPr w:rsidR="00EF6E25" w:rsidSect="00682D2C">
          <w:head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E68BC" w:rsidRPr="00F45CAD" w14:paraId="7965F039" w14:textId="77777777" w:rsidTr="00A0357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21D9CC4" w14:textId="77777777" w:rsidR="00AE68BC" w:rsidRPr="00F45CAD" w:rsidRDefault="00AE68BC" w:rsidP="00A03579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513F334" w14:textId="77777777" w:rsidR="00AE68BC" w:rsidRPr="00F45CAD" w:rsidRDefault="00AE68BC" w:rsidP="00A03579"/>
        </w:tc>
      </w:tr>
      <w:tr w:rsidR="00AE68BC" w:rsidRPr="00F45CAD" w14:paraId="05814D4A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6BDAED8" w14:textId="77777777" w:rsidR="00AE68BC" w:rsidRPr="00F45CAD" w:rsidRDefault="00AE68BC" w:rsidP="00A03579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E9834A" w14:textId="77777777" w:rsidR="00AE68BC" w:rsidRPr="00F45CAD" w:rsidRDefault="00AE68BC" w:rsidP="00A03579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5E7A29" w14:textId="77777777" w:rsidR="00AE68BC" w:rsidRPr="00F45CAD" w:rsidRDefault="00AE68BC" w:rsidP="00A03579">
            <w:r w:rsidRPr="00F45CAD">
              <w:t>Datum</w:t>
            </w:r>
          </w:p>
        </w:tc>
      </w:tr>
      <w:tr w:rsidR="00AE68BC" w:rsidRPr="00F45CAD" w14:paraId="0AFC2936" w14:textId="77777777" w:rsidTr="00A0357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7ED3EB" w14:textId="77777777" w:rsidR="00AE68BC" w:rsidRPr="00F45CAD" w:rsidRDefault="00AE68BC" w:rsidP="00A0357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94B583" w14:textId="2AF9283E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0445F2" w14:textId="5E5B6DA5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32A4BE5E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C5BD5C" w14:textId="77777777" w:rsidR="00AE68BC" w:rsidRPr="00F45CAD" w:rsidRDefault="00AE68BC" w:rsidP="00A03579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FE237F" w14:textId="77777777" w:rsidR="00AE68BC" w:rsidRPr="00F45CAD" w:rsidRDefault="00AE68BC" w:rsidP="00A03579"/>
        </w:tc>
      </w:tr>
      <w:tr w:rsidR="00AE68BC" w:rsidRPr="00F45CAD" w14:paraId="15CD6259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527E01B" w14:textId="4A525241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30A3F614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342B199" w14:textId="77777777" w:rsidR="00AE68BC" w:rsidRPr="00F45CAD" w:rsidRDefault="00AE68BC" w:rsidP="00A03579"/>
        </w:tc>
      </w:tr>
      <w:tr w:rsidR="00AE68BC" w:rsidRPr="00F45CAD" w14:paraId="2A1197E3" w14:textId="77777777" w:rsidTr="00A0357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24194A" w14:textId="77777777" w:rsidR="00AE68BC" w:rsidRPr="00F45CAD" w:rsidRDefault="00AE68BC" w:rsidP="00A0357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EAE2F5" w14:textId="77777777" w:rsidR="00AE68BC" w:rsidRPr="00F45CAD" w:rsidRDefault="00AE68BC" w:rsidP="00A03579"/>
        </w:tc>
      </w:tr>
      <w:tr w:rsidR="00AE68BC" w:rsidRPr="00F45CAD" w14:paraId="1C668222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FFCB2DB" w14:textId="757CF9E3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5C500047" w14:textId="77777777" w:rsidR="00EF6E25" w:rsidRDefault="00EF6E25" w:rsidP="00EF6E25">
      <w:pPr>
        <w:rPr>
          <w:rFonts w:cs="Arial"/>
          <w:szCs w:val="20"/>
        </w:rPr>
      </w:pPr>
    </w:p>
    <w:p w14:paraId="042797DC" w14:textId="77777777" w:rsidR="00EF6E25" w:rsidRDefault="00EF6E25" w:rsidP="00EF6E25">
      <w:pPr>
        <w:pStyle w:val="Oben"/>
      </w:pPr>
      <w:r w:rsidRPr="00880E78">
        <w:t>Ergänzung des Angebotsschreibens</w:t>
      </w:r>
    </w:p>
    <w:p w14:paraId="7DF99442" w14:textId="77777777" w:rsidR="00EF6E25" w:rsidRDefault="00EF6E25" w:rsidP="00EF6E25"/>
    <w:p w14:paraId="6AB990CD" w14:textId="77777777" w:rsidR="00EF6E25" w:rsidRDefault="00EF6E25" w:rsidP="00EF6E25">
      <w:pPr>
        <w:pStyle w:val="Oben"/>
      </w:pPr>
      <w:r w:rsidRPr="000E6CD2">
        <w:t xml:space="preserve">Verzeichnis über Art und Umfang der Leistungen, für die sich der Bieter der </w:t>
      </w:r>
      <w:r>
        <w:t>Kapazitäten</w:t>
      </w:r>
      <w:r w:rsidRPr="000E6CD2">
        <w:t xml:space="preserve">  anderer Unternehmen bedienen wird</w:t>
      </w:r>
      <w:r>
        <w:t xml:space="preserve"> </w:t>
      </w:r>
    </w:p>
    <w:p w14:paraId="6BF4E6CE" w14:textId="77777777" w:rsidR="00EF6E25" w:rsidRPr="000E6CD2" w:rsidRDefault="00EF6E25" w:rsidP="00EF6E25"/>
    <w:p w14:paraId="2D4760FA" w14:textId="77777777" w:rsidR="00EF6E25" w:rsidRDefault="00EF6E25" w:rsidP="00EF6E25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mich/wir uns anderer Unternehmen bedienen werde(n).</w:t>
      </w:r>
    </w:p>
    <w:p w14:paraId="26601F47" w14:textId="77777777" w:rsidR="00EF6E25" w:rsidRDefault="00EF6E25" w:rsidP="00EF6E25"/>
    <w:p w14:paraId="509CB312" w14:textId="77777777" w:rsidR="00EF6E25" w:rsidRPr="000E6CD2" w:rsidRDefault="00EF6E25" w:rsidP="00EF6E25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EF6E25" w:rsidRPr="00EE7B92" w14:paraId="684CDA10" w14:textId="77777777" w:rsidTr="00A03579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8E8FEF" w14:textId="77777777" w:rsidR="00EF6E25" w:rsidRPr="00EE7B92" w:rsidRDefault="00EF6E25" w:rsidP="00A03579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63487DC" w14:textId="77777777" w:rsidR="00EF6E25" w:rsidRPr="00EE7B92" w:rsidRDefault="00EF6E25" w:rsidP="00A03579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EF6E25" w:rsidRPr="00EE7B92" w14:paraId="0E239C1D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567B2A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BBFF4E9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151701BB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28B59E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FCC20E7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2D7226C7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AA252C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060D257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14574CC9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466B99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B9A951D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0AE94AB6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2966ED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35E7CDE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0F68D920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2E3D78C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9D0EEDF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634FC3C6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5E5A9F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C74FDD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0E6CD2" w14:paraId="26169F07" w14:textId="77777777" w:rsidTr="00A0357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1671C1" w14:textId="77777777" w:rsidR="00EF6E25" w:rsidRPr="000E6CD2" w:rsidRDefault="00EF6E25" w:rsidP="00A03579">
            <w:pPr>
              <w:jc w:val="center"/>
            </w:pPr>
          </w:p>
        </w:tc>
      </w:tr>
      <w:tr w:rsidR="00EF6E25" w:rsidRPr="000E6CD2" w14:paraId="3AEDAC39" w14:textId="77777777" w:rsidTr="00A0357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CDFA5EF" w14:textId="77777777" w:rsidR="00EF6E25" w:rsidRPr="000E6CD2" w:rsidDel="002871A9" w:rsidRDefault="00EF6E25" w:rsidP="00A03579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EF6E25" w:rsidRPr="000E6CD2" w14:paraId="3C6D52BB" w14:textId="77777777" w:rsidTr="00A03579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F4DDD9" w14:textId="77777777" w:rsidR="00EF6E25" w:rsidRPr="000E6CD2" w:rsidDel="002871A9" w:rsidRDefault="00EF6E25" w:rsidP="00A03579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EFB130" w14:textId="77777777" w:rsidR="00EF6E25" w:rsidRPr="000E6CD2" w:rsidDel="002871A9" w:rsidRDefault="00EF6E25" w:rsidP="00A03579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EF6E25" w:rsidRPr="000E6CD2" w14:paraId="13BD3DFC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0BB709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79ABB6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471DCBC0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FFB05B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51D7BA9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0DB07C2B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1E57EB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01FC409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56052820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6982A81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6A36922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5126C562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EE1273F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AB6AA3" w14:textId="77777777" w:rsidR="00EF6E25" w:rsidRPr="000E6CD2" w:rsidDel="002871A9" w:rsidRDefault="00EF6E25" w:rsidP="00A03579">
            <w:pPr>
              <w:jc w:val="center"/>
            </w:pPr>
          </w:p>
        </w:tc>
      </w:tr>
    </w:tbl>
    <w:p w14:paraId="3D227212" w14:textId="77777777" w:rsidR="00EF6E25" w:rsidRDefault="00EF6E25" w:rsidP="00EF6E25">
      <w:pPr>
        <w:sectPr w:rsidR="00EF6E25" w:rsidSect="00682D2C">
          <w:headerReference w:type="default" r:id="rId11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E68BC" w:rsidRPr="00F45CAD" w14:paraId="32ED9FA5" w14:textId="77777777" w:rsidTr="00A0357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9B0E85" w14:textId="77777777" w:rsidR="00AE68BC" w:rsidRPr="00F45CAD" w:rsidRDefault="00AE68BC" w:rsidP="00A03579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E88D8B0" w14:textId="77777777" w:rsidR="00AE68BC" w:rsidRPr="00F45CAD" w:rsidRDefault="00AE68BC" w:rsidP="00A03579"/>
        </w:tc>
      </w:tr>
      <w:tr w:rsidR="00AE68BC" w:rsidRPr="00F45CAD" w14:paraId="573DEBDD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125043" w14:textId="77777777" w:rsidR="00AE68BC" w:rsidRPr="00F45CAD" w:rsidRDefault="00AE68BC" w:rsidP="00A03579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9DF395" w14:textId="77777777" w:rsidR="00AE68BC" w:rsidRPr="00F45CAD" w:rsidRDefault="00AE68BC" w:rsidP="00A03579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965B6B" w14:textId="77777777" w:rsidR="00AE68BC" w:rsidRPr="00F45CAD" w:rsidRDefault="00AE68BC" w:rsidP="00A03579">
            <w:r w:rsidRPr="00F45CAD">
              <w:t>Datum</w:t>
            </w:r>
          </w:p>
        </w:tc>
      </w:tr>
      <w:tr w:rsidR="00AE68BC" w:rsidRPr="00F45CAD" w14:paraId="62E81F5F" w14:textId="77777777" w:rsidTr="00A0357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8E6EDF" w14:textId="77777777" w:rsidR="00AE68BC" w:rsidRPr="00F45CAD" w:rsidRDefault="00AE68BC" w:rsidP="00A0357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406F4D" w14:textId="79076E1B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FAB46A" w14:textId="72E4D8CE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487652B4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E0869AF" w14:textId="77777777" w:rsidR="00AE68BC" w:rsidRPr="00F45CAD" w:rsidRDefault="00AE68BC" w:rsidP="00A03579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3CB472D" w14:textId="77777777" w:rsidR="00AE68BC" w:rsidRPr="00F45CAD" w:rsidRDefault="00AE68BC" w:rsidP="00A03579"/>
        </w:tc>
      </w:tr>
      <w:tr w:rsidR="00AE68BC" w:rsidRPr="00F45CAD" w14:paraId="4E4FDD9D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E4F968F" w14:textId="5510A558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36AD6394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8F5BF00" w14:textId="77777777" w:rsidR="00AE68BC" w:rsidRPr="00F45CAD" w:rsidRDefault="00AE68BC" w:rsidP="00A03579"/>
        </w:tc>
      </w:tr>
      <w:tr w:rsidR="00AE68BC" w:rsidRPr="00F45CAD" w14:paraId="216A5CA2" w14:textId="77777777" w:rsidTr="00A0357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D1F2EB" w14:textId="77777777" w:rsidR="00AE68BC" w:rsidRPr="00F45CAD" w:rsidRDefault="00AE68BC" w:rsidP="00A0357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60E627" w14:textId="77777777" w:rsidR="00AE68BC" w:rsidRPr="00F45CAD" w:rsidRDefault="00AE68BC" w:rsidP="00A03579"/>
        </w:tc>
      </w:tr>
      <w:tr w:rsidR="00AE68BC" w:rsidRPr="00F45CAD" w14:paraId="5C152A8C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8706D13" w14:textId="1EA648A2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49C99170" w14:textId="77777777" w:rsidR="001A335E" w:rsidRPr="006C79B9" w:rsidRDefault="001A335E" w:rsidP="001A335E"/>
    <w:p w14:paraId="54DD56CB" w14:textId="77777777" w:rsidR="001A335E" w:rsidRPr="006C79B9" w:rsidRDefault="001A335E" w:rsidP="001A335E"/>
    <w:p w14:paraId="4A57932B" w14:textId="77777777" w:rsidR="001A335E" w:rsidRPr="006C79B9" w:rsidRDefault="001A335E" w:rsidP="001A335E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1A335E" w:rsidRPr="006C79B9" w14:paraId="04D0A4E9" w14:textId="77777777" w:rsidTr="00A0357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B5C844" w14:textId="77777777" w:rsidR="001A335E" w:rsidRPr="006C79B9" w:rsidRDefault="001A335E" w:rsidP="00A03579">
            <w:pPr>
              <w:jc w:val="left"/>
            </w:pPr>
            <w:r w:rsidRPr="006C79B9">
              <w:t>Name</w:t>
            </w:r>
            <w:r>
              <w:t>, gesetzlicher Vertreter, Kontaktdaten</w:t>
            </w:r>
            <w:r w:rsidRPr="006C79B9">
              <w:t xml:space="preserve"> des </w:t>
            </w:r>
            <w:r>
              <w:t xml:space="preserve">sich verpflichtenden </w:t>
            </w:r>
            <w:r w:rsidRPr="006C79B9">
              <w:t>Unternehmens</w:t>
            </w:r>
          </w:p>
        </w:tc>
      </w:tr>
    </w:tbl>
    <w:p w14:paraId="535327B4" w14:textId="77777777" w:rsidR="001A335E" w:rsidRPr="006C79B9" w:rsidRDefault="001A335E" w:rsidP="001A335E"/>
    <w:p w14:paraId="382712E9" w14:textId="77777777" w:rsidR="001A335E" w:rsidRPr="006C79B9" w:rsidRDefault="001A335E" w:rsidP="001A335E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4E0D4B69" w14:textId="77777777" w:rsidR="001A335E" w:rsidRPr="006C79B9" w:rsidRDefault="001A335E" w:rsidP="001A335E"/>
    <w:p w14:paraId="6F12E205" w14:textId="77777777" w:rsidR="001A335E" w:rsidRPr="006C79B9" w:rsidRDefault="001A335E" w:rsidP="001A335E"/>
    <w:p w14:paraId="4275C2B7" w14:textId="77777777" w:rsidR="001A335E" w:rsidRPr="006C79B9" w:rsidRDefault="001A335E" w:rsidP="001A335E">
      <w:r>
        <w:t>Ich/</w:t>
      </w:r>
      <w:r w:rsidRPr="006C79B9">
        <w:t>Wir verpflichte</w:t>
      </w:r>
      <w:r>
        <w:t>(</w:t>
      </w:r>
      <w:r w:rsidRPr="006C79B9">
        <w:t>n</w:t>
      </w:r>
      <w:r>
        <w:t>)</w:t>
      </w:r>
      <w:r w:rsidRPr="006C79B9">
        <w:t xml:space="preserve"> </w:t>
      </w:r>
      <w:r>
        <w:t>mich/uns gegenüber dem Auftraggeber</w:t>
      </w:r>
      <w:r w:rsidRPr="006C79B9">
        <w:t xml:space="preserve">, im Falle der Auftragsvergabe an den o.g. </w:t>
      </w:r>
      <w:r>
        <w:t>Bewerber/</w:t>
      </w:r>
      <w:r w:rsidRPr="006C79B9">
        <w:t xml:space="preserve">Bieter diesem mit den </w:t>
      </w:r>
      <w:r>
        <w:t xml:space="preserve">erforderlichen </w:t>
      </w:r>
      <w:r w:rsidRPr="006C79B9">
        <w:t xml:space="preserve">Kapazitäten </w:t>
      </w:r>
      <w:r>
        <w:t>meines/</w:t>
      </w:r>
      <w:r w:rsidRPr="006C79B9">
        <w:t xml:space="preserve">unseres Unternehmens für den/die </w:t>
      </w:r>
      <w:r>
        <w:t xml:space="preserve">nachfolgenden </w:t>
      </w:r>
      <w:r w:rsidRPr="006C79B9">
        <w:t>Leistungsbereich(e)</w:t>
      </w:r>
      <w:r>
        <w:t xml:space="preserve"> zur Verfügung zu stehen.</w:t>
      </w:r>
      <w:r w:rsidRPr="006C79B9">
        <w:t xml:space="preserve"> </w:t>
      </w:r>
    </w:p>
    <w:p w14:paraId="3ABBCBB6" w14:textId="77777777" w:rsidR="001A335E" w:rsidRPr="006C79B9" w:rsidRDefault="001A335E" w:rsidP="001A335E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1A335E" w:rsidRPr="006C79B9" w14:paraId="7AFDAC05" w14:textId="77777777" w:rsidTr="00A0357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5182C7CD" w14:textId="77777777" w:rsidR="001A335E" w:rsidRPr="006C79B9" w:rsidRDefault="001A335E" w:rsidP="00A03579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2137F6A4" w14:textId="77777777" w:rsidR="001A335E" w:rsidRPr="006C79B9" w:rsidRDefault="001A335E" w:rsidP="00A03579">
            <w:pPr>
              <w:jc w:val="center"/>
            </w:pPr>
            <w:r w:rsidRPr="006C79B9">
              <w:t xml:space="preserve">Beschreibung der </w:t>
            </w:r>
            <w:r>
              <w:t>(</w:t>
            </w:r>
            <w:r w:rsidRPr="006C79B9">
              <w:t>Teil</w:t>
            </w:r>
            <w:r>
              <w:t>)L</w:t>
            </w:r>
            <w:r w:rsidRPr="006C79B9">
              <w:t>eistungen</w:t>
            </w:r>
          </w:p>
        </w:tc>
      </w:tr>
      <w:tr w:rsidR="001A335E" w:rsidRPr="006C79B9" w14:paraId="4B5A67AD" w14:textId="77777777" w:rsidTr="00A03579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70BD2FBA" w14:textId="77777777" w:rsidR="001A335E" w:rsidRPr="006C79B9" w:rsidRDefault="001A335E" w:rsidP="00A03579"/>
        </w:tc>
        <w:tc>
          <w:tcPr>
            <w:tcW w:w="7190" w:type="dxa"/>
            <w:noWrap/>
            <w:vAlign w:val="center"/>
          </w:tcPr>
          <w:p w14:paraId="24DCF2C6" w14:textId="77777777" w:rsidR="001A335E" w:rsidRPr="006C79B9" w:rsidRDefault="001A335E" w:rsidP="00A03579"/>
        </w:tc>
      </w:tr>
    </w:tbl>
    <w:p w14:paraId="66483834" w14:textId="77777777" w:rsidR="001A335E" w:rsidRDefault="001A335E" w:rsidP="001A335E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1A335E" w:rsidRPr="006C79B9" w14:paraId="6D707C8C" w14:textId="77777777" w:rsidTr="00A0357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BA1135B" w14:textId="77777777" w:rsidR="001A335E" w:rsidRPr="006C79B9" w:rsidRDefault="001A335E" w:rsidP="00A03579"/>
        </w:tc>
      </w:tr>
    </w:tbl>
    <w:p w14:paraId="0F66F5AE" w14:textId="77777777" w:rsidR="001A335E" w:rsidRDefault="001A335E" w:rsidP="001A335E">
      <w:r w:rsidRPr="006C79B9">
        <w:t>(Ort, Datum, Unterschrift</w:t>
      </w:r>
      <w:r>
        <w:t>)</w:t>
      </w:r>
    </w:p>
    <w:p w14:paraId="7BEBE08F" w14:textId="77777777" w:rsidR="001A335E" w:rsidRDefault="001A335E" w:rsidP="001A335E"/>
    <w:p w14:paraId="2312D1AD" w14:textId="77777777" w:rsidR="001A335E" w:rsidRDefault="001A335E" w:rsidP="001A335E"/>
    <w:p w14:paraId="240299EA" w14:textId="77777777" w:rsidR="001A335E" w:rsidRDefault="001A335E" w:rsidP="001A335E"/>
    <w:p w14:paraId="12D7651A" w14:textId="77777777" w:rsidR="001A335E" w:rsidRPr="00063289" w:rsidRDefault="001A335E" w:rsidP="001A335E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1A335E" w14:paraId="02B36A74" w14:textId="77777777" w:rsidTr="00A03579">
        <w:tc>
          <w:tcPr>
            <w:tcW w:w="423" w:type="dxa"/>
          </w:tcPr>
          <w:p w14:paraId="6C4E47AC" w14:textId="77777777" w:rsidR="001A335E" w:rsidRDefault="001A335E" w:rsidP="00A0357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5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5"/>
          </w:p>
        </w:tc>
        <w:tc>
          <w:tcPr>
            <w:tcW w:w="9499" w:type="dxa"/>
          </w:tcPr>
          <w:p w14:paraId="1220784A" w14:textId="77777777" w:rsidR="001A335E" w:rsidRDefault="001A335E" w:rsidP="00A03579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 gegenüber dem Auftraggeber</w:t>
            </w:r>
            <w:r w:rsidRPr="006C79B9">
              <w:t xml:space="preserve">, im Falle der Auftragsvergabe an den o.g. </w:t>
            </w:r>
            <w:r>
              <w:t>Bewerber/</w:t>
            </w:r>
            <w:r w:rsidRPr="006C79B9">
              <w:t xml:space="preserve">Bieter </w:t>
            </w:r>
            <w:r>
              <w:t>mit diesem gemeinsam für die Auftragsausführung zu haften.</w:t>
            </w:r>
            <w:r>
              <w:rPr>
                <w:rStyle w:val="Funotenzeichen"/>
              </w:rPr>
              <w:footnoteReference w:id="2"/>
            </w:r>
          </w:p>
        </w:tc>
      </w:tr>
    </w:tbl>
    <w:p w14:paraId="3807A721" w14:textId="77777777" w:rsidR="001A335E" w:rsidRPr="006C79B9" w:rsidRDefault="001A335E" w:rsidP="001A335E"/>
    <w:p w14:paraId="18A35F4E" w14:textId="77777777" w:rsidR="001A335E" w:rsidRPr="006C79B9" w:rsidRDefault="001A335E" w:rsidP="001A335E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1A335E" w:rsidRPr="006C79B9" w14:paraId="6A27F3F4" w14:textId="77777777" w:rsidTr="00A0357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4E8BF44C" w14:textId="77777777" w:rsidR="001A335E" w:rsidRPr="006C79B9" w:rsidRDefault="001A335E" w:rsidP="00A03579"/>
        </w:tc>
      </w:tr>
    </w:tbl>
    <w:p w14:paraId="19C6CA82" w14:textId="77777777" w:rsidR="001A335E" w:rsidRPr="006C79B9" w:rsidRDefault="001A335E" w:rsidP="001A335E">
      <w:r w:rsidRPr="006C79B9">
        <w:t>(Ort, Datum, Unterschrift</w:t>
      </w:r>
      <w:r>
        <w:t>)</w:t>
      </w:r>
    </w:p>
    <w:p w14:paraId="7A53A228" w14:textId="77777777" w:rsidR="001A335E" w:rsidRDefault="001A335E" w:rsidP="001A335E"/>
    <w:p w14:paraId="7580DCED" w14:textId="77777777" w:rsidR="001A335E" w:rsidRDefault="001A335E" w:rsidP="001A335E"/>
    <w:p w14:paraId="6BA86ECD" w14:textId="77777777" w:rsidR="001A335E" w:rsidRDefault="001A335E" w:rsidP="001A335E"/>
    <w:p w14:paraId="37AF8E4F" w14:textId="77777777" w:rsidR="001A335E" w:rsidRPr="0081723D" w:rsidRDefault="001A335E" w:rsidP="001A335E">
      <w:r>
        <w:t>Anmerkung: Sofern Verpflichtungserklärungen in Kopie oder als Telefax vorgelegt werden, behält sich die Vergabestelle vor, die Originale zu verlangen.</w:t>
      </w:r>
    </w:p>
    <w:p w14:paraId="3A94DECB" w14:textId="785327E4" w:rsidR="00EF6E25" w:rsidRPr="0081723D" w:rsidRDefault="00EF6E25" w:rsidP="00EF6E25"/>
    <w:sectPr w:rsidR="00EF6E25" w:rsidRPr="0081723D" w:rsidSect="00682D2C">
      <w:head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92AAC" w14:textId="77777777" w:rsidR="00D60CB7" w:rsidRDefault="00D60CB7">
      <w:r>
        <w:separator/>
      </w:r>
    </w:p>
    <w:p w14:paraId="4076C39A" w14:textId="77777777" w:rsidR="00D60CB7" w:rsidRDefault="00D60CB7"/>
    <w:p w14:paraId="273AD0DA" w14:textId="77777777" w:rsidR="00D60CB7" w:rsidRDefault="00D60CB7"/>
  </w:endnote>
  <w:endnote w:type="continuationSeparator" w:id="0">
    <w:p w14:paraId="2138D84D" w14:textId="77777777" w:rsidR="00D60CB7" w:rsidRDefault="00D60CB7">
      <w:r>
        <w:continuationSeparator/>
      </w:r>
    </w:p>
    <w:p w14:paraId="1CCED572" w14:textId="77777777" w:rsidR="00D60CB7" w:rsidRDefault="00D60CB7"/>
    <w:p w14:paraId="45DF373A" w14:textId="77777777" w:rsidR="00D60CB7" w:rsidRDefault="00D60C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47FB3899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B58D2D8" w14:textId="091DE1C3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599D6E27" w14:textId="596428A2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0797A52A" w14:textId="18A18FFF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5FA7EB50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BB72BF0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A5B9C" w14:textId="77777777" w:rsidR="00D60CB7" w:rsidRDefault="00D60CB7">
      <w:r>
        <w:separator/>
      </w:r>
    </w:p>
    <w:p w14:paraId="2F895820" w14:textId="77777777" w:rsidR="00D60CB7" w:rsidRDefault="00D60CB7"/>
    <w:p w14:paraId="43067F31" w14:textId="77777777" w:rsidR="00D60CB7" w:rsidRDefault="00D60CB7"/>
  </w:footnote>
  <w:footnote w:type="continuationSeparator" w:id="0">
    <w:p w14:paraId="1FF0EE7B" w14:textId="77777777" w:rsidR="00D60CB7" w:rsidRDefault="00D60CB7">
      <w:r>
        <w:continuationSeparator/>
      </w:r>
    </w:p>
    <w:p w14:paraId="78F9B514" w14:textId="77777777" w:rsidR="00D60CB7" w:rsidRDefault="00D60CB7"/>
    <w:p w14:paraId="1EA4BCA6" w14:textId="77777777" w:rsidR="00D60CB7" w:rsidRDefault="00D60CB7"/>
  </w:footnote>
  <w:footnote w:id="1">
    <w:p w14:paraId="1BCEA384" w14:textId="77777777" w:rsidR="00EF6E25" w:rsidRPr="00094F52" w:rsidRDefault="00EF6E25" w:rsidP="00EF6E25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6163B905" w14:textId="77777777" w:rsidR="00EF6E25" w:rsidRPr="00236845" w:rsidRDefault="00EF6E25" w:rsidP="00EF6E25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  <w:footnote w:id="2">
    <w:p w14:paraId="64F32C76" w14:textId="77777777" w:rsidR="001A335E" w:rsidRPr="003122B3" w:rsidRDefault="001A335E" w:rsidP="001A335E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7E0E2" w14:textId="77777777" w:rsidR="007A7D5E" w:rsidRDefault="007A7D5E"/>
  <w:p w14:paraId="68DAE78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92D04" w14:textId="505FBF20" w:rsidR="007A7D5E" w:rsidRDefault="00EF6E25" w:rsidP="00701419">
    <w:pPr>
      <w:pStyle w:val="Kopfzeile"/>
    </w:pPr>
    <w:r w:rsidRPr="00EF6E25">
      <w:t>Verzeichnis der Nachunternehmerleistungen</w:t>
    </w:r>
  </w:p>
  <w:p w14:paraId="72E0B390" w14:textId="2E38AD06" w:rsidR="007A7D5E" w:rsidRPr="00701419" w:rsidRDefault="007A7D5E" w:rsidP="00701419">
    <w:pPr>
      <w:pStyle w:val="UnterKopfzeile"/>
    </w:pPr>
    <w:r>
      <w:t>(</w:t>
    </w:r>
    <w:r w:rsidR="00EF6E25">
      <w:t xml:space="preserve">ehemals </w:t>
    </w:r>
    <w:r w:rsidR="00EF6E25" w:rsidRPr="00EF6E25">
      <w:t>233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148F4" w14:textId="08FDBD6E" w:rsidR="00EF6E25" w:rsidRDefault="00EF6E25" w:rsidP="00EF6E25">
    <w:pPr>
      <w:pStyle w:val="Kopfzeile"/>
    </w:pPr>
    <w:r w:rsidRPr="00EF6E25">
      <w:t>Erklärung Bieter-/Arbeitsgemeinschaft</w:t>
    </w:r>
  </w:p>
  <w:p w14:paraId="610888BD" w14:textId="7B3C975F" w:rsidR="00EF6E25" w:rsidRPr="00EF6E25" w:rsidRDefault="00EF6E25" w:rsidP="00EF6E25">
    <w:pPr>
      <w:pStyle w:val="Kopfzeile"/>
      <w:rPr>
        <w:b w:val="0"/>
        <w:sz w:val="16"/>
        <w:szCs w:val="16"/>
      </w:rPr>
    </w:pPr>
    <w:r w:rsidRPr="00EF6E25">
      <w:rPr>
        <w:b w:val="0"/>
        <w:sz w:val="16"/>
        <w:szCs w:val="16"/>
      </w:rPr>
      <w:t>(ehemals 234)</w:t>
    </w:r>
  </w:p>
  <w:p w14:paraId="30C15377" w14:textId="03ABCC7C" w:rsidR="00EF6E25" w:rsidRPr="00EF6E25" w:rsidRDefault="00EF6E25" w:rsidP="00EF6E25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DC14F" w14:textId="7EC877E0" w:rsidR="00EF6E25" w:rsidRDefault="00EF6E25" w:rsidP="00EF6E25">
    <w:pPr>
      <w:pStyle w:val="Kopfzeile"/>
    </w:pPr>
    <w:r w:rsidRPr="00EF6E25">
      <w:t>Verzeichnis der Leistungen/Kapazitäten anderer Unternehmen</w:t>
    </w:r>
  </w:p>
  <w:p w14:paraId="08DDD52F" w14:textId="126A600F" w:rsidR="00EF6E25" w:rsidRDefault="00EF6E25" w:rsidP="00EF6E25">
    <w:pPr>
      <w:pStyle w:val="UnterKopfzeile"/>
    </w:pPr>
    <w:r>
      <w:t xml:space="preserve">(ehemals </w:t>
    </w:r>
    <w:r w:rsidRPr="00EF6E25">
      <w:t>235</w:t>
    </w:r>
    <w:r>
      <w:t>)</w:t>
    </w:r>
  </w:p>
  <w:p w14:paraId="26718AC0" w14:textId="77777777" w:rsidR="00EF6E25" w:rsidRPr="00EF6E25" w:rsidRDefault="00EF6E25" w:rsidP="00EF6E25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B9DFF" w14:textId="3E1AEEAB" w:rsidR="00EF6E25" w:rsidRDefault="00EF6E25" w:rsidP="00EF6E25">
    <w:pPr>
      <w:pStyle w:val="Kopfzeile"/>
    </w:pPr>
    <w:r w:rsidRPr="00EF6E25">
      <w:t>Verpflichtungserklärung anderer Unternehmen</w:t>
    </w:r>
  </w:p>
  <w:p w14:paraId="52838D20" w14:textId="3DDF9BA3" w:rsidR="00EF6E25" w:rsidRDefault="00EF6E25" w:rsidP="00EF6E25">
    <w:pPr>
      <w:pStyle w:val="UnterKopfzeile"/>
    </w:pPr>
    <w:r>
      <w:t xml:space="preserve">(ehemals </w:t>
    </w:r>
    <w:r w:rsidRPr="00EF6E25">
      <w:t>236</w:t>
    </w:r>
    <w:r>
      <w:t>)</w:t>
    </w:r>
  </w:p>
  <w:p w14:paraId="1BC9D34D" w14:textId="77777777" w:rsidR="00EF6E25" w:rsidRPr="00EF6E25" w:rsidRDefault="00EF6E25" w:rsidP="00EF6E2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85554912">
    <w:abstractNumId w:val="1"/>
  </w:num>
  <w:num w:numId="2" w16cid:durableId="1491674602">
    <w:abstractNumId w:val="5"/>
  </w:num>
  <w:num w:numId="3" w16cid:durableId="1197429152">
    <w:abstractNumId w:val="7"/>
  </w:num>
  <w:num w:numId="4" w16cid:durableId="1061247890">
    <w:abstractNumId w:val="16"/>
  </w:num>
  <w:num w:numId="5" w16cid:durableId="1371956748">
    <w:abstractNumId w:val="9"/>
  </w:num>
  <w:num w:numId="6" w16cid:durableId="852457326">
    <w:abstractNumId w:val="3"/>
  </w:num>
  <w:num w:numId="7" w16cid:durableId="1053113521">
    <w:abstractNumId w:val="12"/>
  </w:num>
  <w:num w:numId="8" w16cid:durableId="1832018182">
    <w:abstractNumId w:val="8"/>
  </w:num>
  <w:num w:numId="9" w16cid:durableId="2114204031">
    <w:abstractNumId w:val="15"/>
  </w:num>
  <w:num w:numId="10" w16cid:durableId="1100174859">
    <w:abstractNumId w:val="4"/>
  </w:num>
  <w:num w:numId="11" w16cid:durableId="1161196906">
    <w:abstractNumId w:val="11"/>
  </w:num>
  <w:num w:numId="12" w16cid:durableId="1760832882">
    <w:abstractNumId w:val="11"/>
  </w:num>
  <w:num w:numId="13" w16cid:durableId="1677876500">
    <w:abstractNumId w:val="11"/>
  </w:num>
  <w:num w:numId="14" w16cid:durableId="814682319">
    <w:abstractNumId w:val="11"/>
  </w:num>
  <w:num w:numId="15" w16cid:durableId="724253678">
    <w:abstractNumId w:val="11"/>
  </w:num>
  <w:num w:numId="16" w16cid:durableId="392898242">
    <w:abstractNumId w:val="2"/>
  </w:num>
  <w:num w:numId="17" w16cid:durableId="1295024082">
    <w:abstractNumId w:val="2"/>
  </w:num>
  <w:num w:numId="18" w16cid:durableId="1567642812">
    <w:abstractNumId w:val="14"/>
  </w:num>
  <w:num w:numId="19" w16cid:durableId="2095585411">
    <w:abstractNumId w:val="13"/>
  </w:num>
  <w:num w:numId="20" w16cid:durableId="514149856">
    <w:abstractNumId w:val="10"/>
  </w:num>
  <w:num w:numId="21" w16cid:durableId="2119789594">
    <w:abstractNumId w:val="6"/>
  </w:num>
  <w:num w:numId="22" w16cid:durableId="1613050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0C66"/>
    <w:rsid w:val="000B158E"/>
    <w:rsid w:val="000E7F83"/>
    <w:rsid w:val="001028D9"/>
    <w:rsid w:val="00106076"/>
    <w:rsid w:val="001176FC"/>
    <w:rsid w:val="00127C79"/>
    <w:rsid w:val="001426F7"/>
    <w:rsid w:val="001A335E"/>
    <w:rsid w:val="001A6205"/>
    <w:rsid w:val="001B705C"/>
    <w:rsid w:val="001C3E5C"/>
    <w:rsid w:val="001C509D"/>
    <w:rsid w:val="001C5863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29B8"/>
    <w:rsid w:val="003552CC"/>
    <w:rsid w:val="00355C7F"/>
    <w:rsid w:val="003607A8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6C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D1796"/>
    <w:rsid w:val="007E61DB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073BE"/>
    <w:rsid w:val="00A319CC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E68BC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C74"/>
    <w:rsid w:val="00D40728"/>
    <w:rsid w:val="00D6072E"/>
    <w:rsid w:val="00D60CB7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EF6E25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E233A9"/>
  <w15:docId w15:val="{979095C4-4448-4506-BCA6-F6C9B4DC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F6E25"/>
    <w:rPr>
      <w:rFonts w:ascii="Arial" w:hAnsi="Arial"/>
      <w:szCs w:val="24"/>
    </w:rPr>
  </w:style>
  <w:style w:type="paragraph" w:customStyle="1" w:styleId="Oben">
    <w:name w:val="Oben"/>
    <w:basedOn w:val="Standard"/>
    <w:next w:val="Standard"/>
    <w:rsid w:val="00EF6E25"/>
    <w:pPr>
      <w:jc w:val="left"/>
    </w:pPr>
    <w:rPr>
      <w:b/>
    </w:rPr>
  </w:style>
  <w:style w:type="table" w:styleId="Tabellenraster">
    <w:name w:val="Table Grid"/>
    <w:basedOn w:val="NormaleTabelle"/>
    <w:rsid w:val="001A3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522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Hübner, Nike (Stadt Emsdetten)</cp:lastModifiedBy>
  <cp:revision>8</cp:revision>
  <cp:lastPrinted>2010-02-09T14:25:00Z</cp:lastPrinted>
  <dcterms:created xsi:type="dcterms:W3CDTF">2021-03-02T10:04:00Z</dcterms:created>
  <dcterms:modified xsi:type="dcterms:W3CDTF">2026-05-26T09:16:00Z</dcterms:modified>
</cp:coreProperties>
</file>