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B3734" w:rsidRPr="001C55D1" w14:paraId="6E6046C5" w14:textId="77777777" w:rsidTr="00116FF0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1F63EECD" w14:textId="77777777" w:rsidR="000B3734" w:rsidRPr="00116FF0" w:rsidRDefault="000B3734" w:rsidP="00037387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57CCFF05" w14:textId="77777777" w:rsidR="000B3734" w:rsidRPr="001C55D1" w:rsidRDefault="000B3734" w:rsidP="00037387"/>
        </w:tc>
      </w:tr>
      <w:tr w:rsidR="000B3734" w:rsidRPr="001C55D1" w14:paraId="0B68486F" w14:textId="77777777" w:rsidTr="00116FF0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E87D93E" w14:textId="77777777" w:rsidR="000B3734" w:rsidRPr="001C55D1" w:rsidRDefault="000B3734" w:rsidP="00037387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CA60C18" w14:textId="77777777" w:rsidR="000B3734" w:rsidRPr="001C55D1" w:rsidRDefault="000B3734" w:rsidP="00037387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92AD633" w14:textId="77777777" w:rsidR="000B3734" w:rsidRPr="001C55D1" w:rsidRDefault="000B3734" w:rsidP="00037387">
            <w:r>
              <w:t>Datum</w:t>
            </w:r>
          </w:p>
        </w:tc>
      </w:tr>
      <w:tr w:rsidR="000B3734" w:rsidRPr="001C55D1" w14:paraId="169EDBED" w14:textId="77777777" w:rsidTr="00116FF0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AAF7F00" w14:textId="77777777" w:rsidR="000B3734" w:rsidRPr="001C55D1" w:rsidRDefault="00844F04" w:rsidP="00037387">
            <w:r w:rsidRPr="007420EC">
              <w:rPr>
                <w:rFonts w:cs="Arial"/>
                <w:sz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7420EC">
              <w:rPr>
                <w:rFonts w:cs="Arial"/>
                <w:sz w:val="22"/>
              </w:rPr>
              <w:instrText xml:space="preserve"> FORMTEXT </w:instrText>
            </w:r>
            <w:r w:rsidRPr="007420EC">
              <w:rPr>
                <w:rFonts w:cs="Arial"/>
                <w:sz w:val="22"/>
              </w:rPr>
            </w:r>
            <w:r w:rsidRPr="007420EC">
              <w:rPr>
                <w:rFonts w:cs="Arial"/>
                <w:sz w:val="22"/>
              </w:rPr>
              <w:fldChar w:fldCharType="separate"/>
            </w:r>
            <w:r w:rsidRPr="007420EC">
              <w:rPr>
                <w:rFonts w:cs="Arial"/>
                <w:sz w:val="22"/>
              </w:rPr>
              <w:t> </w:t>
            </w:r>
            <w:r w:rsidRPr="007420EC">
              <w:rPr>
                <w:rFonts w:cs="Arial"/>
                <w:sz w:val="22"/>
              </w:rPr>
              <w:t> </w:t>
            </w:r>
            <w:r w:rsidRPr="007420EC">
              <w:rPr>
                <w:rFonts w:cs="Arial"/>
                <w:sz w:val="22"/>
              </w:rPr>
              <w:t> </w:t>
            </w:r>
            <w:r w:rsidRPr="007420EC">
              <w:rPr>
                <w:rFonts w:cs="Arial"/>
                <w:sz w:val="22"/>
              </w:rPr>
              <w:t> </w:t>
            </w:r>
            <w:r w:rsidRPr="007420EC">
              <w:rPr>
                <w:rFonts w:cs="Arial"/>
                <w:sz w:val="22"/>
              </w:rPr>
              <w:t> </w:t>
            </w:r>
            <w:r w:rsidRPr="007420EC">
              <w:rPr>
                <w:rFonts w:cs="Arial"/>
                <w:sz w:val="22"/>
              </w:rPr>
              <w:fldChar w:fldCharType="end"/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9A7F112" w14:textId="5FD5C778" w:rsidR="000B3734" w:rsidRPr="001C55D1" w:rsidRDefault="000B64AD" w:rsidP="00037387">
            <w:r>
              <w:rPr>
                <w:rFonts w:cs="Arial"/>
                <w:sz w:val="22"/>
              </w:rPr>
              <w:t>20-652-331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AD84A15" w14:textId="77777777" w:rsidR="000B3734" w:rsidRPr="001C55D1" w:rsidRDefault="00844F04" w:rsidP="00037387">
            <w:r w:rsidRPr="007420EC">
              <w:rPr>
                <w:rFonts w:cs="Arial"/>
                <w:sz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7420EC">
              <w:rPr>
                <w:rFonts w:cs="Arial"/>
                <w:sz w:val="22"/>
              </w:rPr>
              <w:instrText xml:space="preserve"> FORMTEXT </w:instrText>
            </w:r>
            <w:r w:rsidRPr="007420EC">
              <w:rPr>
                <w:rFonts w:cs="Arial"/>
                <w:sz w:val="22"/>
              </w:rPr>
            </w:r>
            <w:r w:rsidRPr="007420EC">
              <w:rPr>
                <w:rFonts w:cs="Arial"/>
                <w:sz w:val="22"/>
              </w:rPr>
              <w:fldChar w:fldCharType="separate"/>
            </w:r>
            <w:r w:rsidRPr="007420EC">
              <w:rPr>
                <w:rFonts w:cs="Arial"/>
                <w:sz w:val="22"/>
              </w:rPr>
              <w:t> </w:t>
            </w:r>
            <w:r w:rsidRPr="007420EC">
              <w:rPr>
                <w:rFonts w:cs="Arial"/>
                <w:sz w:val="22"/>
              </w:rPr>
              <w:t> </w:t>
            </w:r>
            <w:r w:rsidRPr="007420EC">
              <w:rPr>
                <w:rFonts w:cs="Arial"/>
                <w:sz w:val="22"/>
              </w:rPr>
              <w:t> </w:t>
            </w:r>
            <w:r w:rsidRPr="007420EC">
              <w:rPr>
                <w:rFonts w:cs="Arial"/>
                <w:sz w:val="22"/>
              </w:rPr>
              <w:t> </w:t>
            </w:r>
            <w:r w:rsidRPr="007420EC">
              <w:rPr>
                <w:rFonts w:cs="Arial"/>
                <w:sz w:val="22"/>
              </w:rPr>
              <w:t> </w:t>
            </w:r>
            <w:r w:rsidRPr="007420EC">
              <w:rPr>
                <w:rFonts w:cs="Arial"/>
                <w:sz w:val="22"/>
              </w:rPr>
              <w:fldChar w:fldCharType="end"/>
            </w:r>
          </w:p>
        </w:tc>
      </w:tr>
      <w:tr w:rsidR="000B3734" w:rsidRPr="001C55D1" w14:paraId="694633F0" w14:textId="77777777" w:rsidTr="00116FF0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767D3D5" w14:textId="77777777" w:rsidR="000B3734" w:rsidRPr="001C55D1" w:rsidRDefault="000B3734" w:rsidP="00037387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5369030" w14:textId="77777777" w:rsidR="000B3734" w:rsidRPr="001C55D1" w:rsidRDefault="000B3734" w:rsidP="00037387"/>
        </w:tc>
      </w:tr>
      <w:tr w:rsidR="000B3734" w:rsidRPr="001C55D1" w14:paraId="46077A06" w14:textId="77777777" w:rsidTr="00116FF0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543685C" w14:textId="275227C7" w:rsidR="000B3734" w:rsidRPr="001C55D1" w:rsidRDefault="000B3734" w:rsidP="00037387"/>
        </w:tc>
      </w:tr>
      <w:tr w:rsidR="000B3734" w:rsidRPr="001C55D1" w14:paraId="7E04B7F0" w14:textId="77777777" w:rsidTr="00116FF0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7E10189" w14:textId="245A5839" w:rsidR="000B3734" w:rsidRPr="001C55D1" w:rsidRDefault="000B64AD" w:rsidP="000B64AD">
            <w:r w:rsidRPr="000B64AD">
              <w:rPr>
                <w:rFonts w:cs="Arial"/>
                <w:sz w:val="22"/>
              </w:rPr>
              <w:t>Erweiterung Feuer- und Rettungswache</w:t>
            </w:r>
          </w:p>
        </w:tc>
      </w:tr>
      <w:tr w:rsidR="000B3734" w:rsidRPr="001C55D1" w14:paraId="463DD279" w14:textId="77777777" w:rsidTr="00116FF0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61163DB" w14:textId="65D9400E" w:rsidR="000B3734" w:rsidRPr="001C55D1" w:rsidRDefault="00DF7A13" w:rsidP="00037387">
            <w:r>
              <w:t>Leistung</w:t>
            </w:r>
            <w:r w:rsidR="00903A76">
              <w:t xml:space="preserve"> Trockenbauarbeiten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3430912A" w14:textId="77777777" w:rsidR="000B3734" w:rsidRPr="001C55D1" w:rsidRDefault="000B3734" w:rsidP="00037387"/>
        </w:tc>
      </w:tr>
      <w:tr w:rsidR="000B3734" w:rsidRPr="001C55D1" w14:paraId="058208F6" w14:textId="77777777" w:rsidTr="00116FF0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CC03A1B" w14:textId="5D532D88" w:rsidR="000B3734" w:rsidRPr="001C55D1" w:rsidRDefault="000B64AD" w:rsidP="000B64AD">
            <w:r w:rsidRPr="000B64AD">
              <w:rPr>
                <w:rFonts w:cs="Arial"/>
                <w:sz w:val="22"/>
              </w:rPr>
              <w:t>Trockenbauarbeiten</w:t>
            </w:r>
          </w:p>
        </w:tc>
      </w:tr>
    </w:tbl>
    <w:p w14:paraId="689E6F1A" w14:textId="77777777" w:rsidR="000B3734" w:rsidRPr="00D25B27" w:rsidRDefault="000B3734" w:rsidP="00B5249E">
      <w:pPr>
        <w:rPr>
          <w:sz w:val="16"/>
          <w:szCs w:val="16"/>
        </w:rPr>
      </w:pPr>
    </w:p>
    <w:p w14:paraId="211918F5" w14:textId="77777777" w:rsidR="00B5249E" w:rsidRPr="00B5249E" w:rsidRDefault="00B5249E" w:rsidP="000B3734">
      <w:pPr>
        <w:rPr>
          <w:b/>
          <w:bCs/>
        </w:rPr>
      </w:pPr>
      <w:r w:rsidRPr="00B5249E">
        <w:rPr>
          <w:b/>
          <w:bCs/>
        </w:rPr>
        <w:t>Aufgliederung der Einheitspreise</w:t>
      </w:r>
    </w:p>
    <w:tbl>
      <w:tblPr>
        <w:tblpPr w:leftFromText="141" w:rightFromText="141" w:vertAnchor="text" w:horzAnchor="margin" w:tblpY="56"/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88"/>
        <w:gridCol w:w="2409"/>
        <w:gridCol w:w="851"/>
        <w:gridCol w:w="709"/>
        <w:gridCol w:w="708"/>
        <w:gridCol w:w="709"/>
        <w:gridCol w:w="709"/>
        <w:gridCol w:w="850"/>
        <w:gridCol w:w="851"/>
        <w:gridCol w:w="1139"/>
      </w:tblGrid>
      <w:tr w:rsidR="00F35B36" w:rsidRPr="00B5249E" w14:paraId="2920CD92" w14:textId="77777777" w:rsidTr="00C84536">
        <w:trPr>
          <w:trHeight w:val="207"/>
        </w:trPr>
        <w:tc>
          <w:tcPr>
            <w:tcW w:w="988" w:type="dxa"/>
            <w:vMerge w:val="restart"/>
            <w:noWrap/>
            <w:tcMar>
              <w:left w:w="28" w:type="dxa"/>
            </w:tcMar>
            <w:vAlign w:val="center"/>
          </w:tcPr>
          <w:p w14:paraId="785832CE" w14:textId="77777777" w:rsidR="00903A76" w:rsidRPr="00116FF0" w:rsidRDefault="00903A76" w:rsidP="00903A76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OZ</w:t>
            </w:r>
          </w:p>
          <w:p w14:paraId="6AA1F003" w14:textId="77777777" w:rsidR="00903A76" w:rsidRPr="00116FF0" w:rsidRDefault="00903A76" w:rsidP="00903A76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des</w:t>
            </w:r>
          </w:p>
          <w:p w14:paraId="61818193" w14:textId="77777777" w:rsidR="00903A76" w:rsidRPr="00116FF0" w:rsidRDefault="00903A76" w:rsidP="00903A76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LV </w:t>
            </w:r>
            <w:r w:rsidRPr="00116FF0">
              <w:rPr>
                <w:rStyle w:val="Funotenzeichen"/>
                <w:sz w:val="12"/>
                <w:szCs w:val="12"/>
              </w:rPr>
              <w:footnoteReference w:id="1"/>
            </w:r>
          </w:p>
        </w:tc>
        <w:tc>
          <w:tcPr>
            <w:tcW w:w="2409" w:type="dxa"/>
            <w:vMerge w:val="restart"/>
            <w:noWrap/>
            <w:vAlign w:val="center"/>
          </w:tcPr>
          <w:p w14:paraId="4054C01D" w14:textId="77777777" w:rsidR="00903A76" w:rsidRPr="00116FF0" w:rsidRDefault="00903A76" w:rsidP="00903A76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Kurzbezeichnung d. Teilleistung </w:t>
            </w:r>
            <w:r w:rsidRPr="00116FF0">
              <w:rPr>
                <w:sz w:val="12"/>
                <w:szCs w:val="12"/>
                <w:vertAlign w:val="superscript"/>
              </w:rPr>
              <w:t>1</w:t>
            </w:r>
          </w:p>
        </w:tc>
        <w:tc>
          <w:tcPr>
            <w:tcW w:w="851" w:type="dxa"/>
            <w:vMerge w:val="restart"/>
            <w:noWrap/>
            <w:vAlign w:val="center"/>
          </w:tcPr>
          <w:p w14:paraId="0E5AFEF7" w14:textId="77777777" w:rsidR="00903A76" w:rsidRPr="00116FF0" w:rsidRDefault="00903A76" w:rsidP="00903A76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Menge </w:t>
            </w:r>
            <w:r w:rsidRPr="00116FF0">
              <w:rPr>
                <w:sz w:val="12"/>
                <w:szCs w:val="12"/>
                <w:vertAlign w:val="superscript"/>
              </w:rPr>
              <w:t>1</w:t>
            </w:r>
          </w:p>
        </w:tc>
        <w:tc>
          <w:tcPr>
            <w:tcW w:w="709" w:type="dxa"/>
            <w:vMerge w:val="restart"/>
            <w:noWrap/>
            <w:vAlign w:val="center"/>
          </w:tcPr>
          <w:p w14:paraId="53F408D2" w14:textId="77777777" w:rsidR="00903A76" w:rsidRPr="00116FF0" w:rsidRDefault="00903A76" w:rsidP="00903A76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Men-gen-einheit </w:t>
            </w:r>
            <w:r w:rsidRPr="00116FF0">
              <w:rPr>
                <w:sz w:val="12"/>
                <w:szCs w:val="12"/>
                <w:vertAlign w:val="superscript"/>
              </w:rPr>
              <w:t>1</w:t>
            </w:r>
          </w:p>
        </w:tc>
        <w:tc>
          <w:tcPr>
            <w:tcW w:w="708" w:type="dxa"/>
            <w:vMerge w:val="restart"/>
            <w:noWrap/>
            <w:vAlign w:val="center"/>
          </w:tcPr>
          <w:p w14:paraId="540337E1" w14:textId="77777777" w:rsidR="00903A76" w:rsidRPr="00116FF0" w:rsidRDefault="00903A76" w:rsidP="00903A76">
            <w:pPr>
              <w:jc w:val="center"/>
              <w:rPr>
                <w:sz w:val="12"/>
                <w:szCs w:val="12"/>
              </w:rPr>
            </w:pPr>
            <w:proofErr w:type="spellStart"/>
            <w:r w:rsidRPr="00116FF0">
              <w:rPr>
                <w:sz w:val="12"/>
                <w:szCs w:val="12"/>
              </w:rPr>
              <w:t>Zeitan</w:t>
            </w:r>
            <w:proofErr w:type="spellEnd"/>
            <w:r w:rsidRPr="00116FF0">
              <w:rPr>
                <w:sz w:val="12"/>
                <w:szCs w:val="12"/>
              </w:rPr>
              <w:t>-</w:t>
            </w:r>
          </w:p>
          <w:p w14:paraId="1A83998B" w14:textId="77777777" w:rsidR="00903A76" w:rsidRPr="00116FF0" w:rsidRDefault="00903A76" w:rsidP="00903A76">
            <w:pPr>
              <w:jc w:val="center"/>
              <w:rPr>
                <w:sz w:val="12"/>
                <w:szCs w:val="12"/>
              </w:rPr>
            </w:pPr>
            <w:proofErr w:type="spellStart"/>
            <w:r w:rsidRPr="00116FF0">
              <w:rPr>
                <w:sz w:val="12"/>
                <w:szCs w:val="12"/>
              </w:rPr>
              <w:t>satz</w:t>
            </w:r>
            <w:proofErr w:type="spellEnd"/>
            <w:r w:rsidRPr="00116FF0">
              <w:rPr>
                <w:sz w:val="12"/>
                <w:szCs w:val="12"/>
              </w:rPr>
              <w:t xml:space="preserve"> </w:t>
            </w:r>
            <w:r w:rsidRPr="00116FF0">
              <w:rPr>
                <w:rStyle w:val="Funotenzeichen"/>
                <w:sz w:val="12"/>
                <w:szCs w:val="12"/>
              </w:rPr>
              <w:footnoteReference w:id="2"/>
            </w:r>
          </w:p>
        </w:tc>
        <w:tc>
          <w:tcPr>
            <w:tcW w:w="4258" w:type="dxa"/>
            <w:gridSpan w:val="5"/>
            <w:noWrap/>
            <w:vAlign w:val="center"/>
          </w:tcPr>
          <w:p w14:paraId="45A62510" w14:textId="77777777" w:rsidR="00903A76" w:rsidRPr="00116FF0" w:rsidRDefault="00903A76" w:rsidP="00903A76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Teilkosten einschl. Zuschläge in €</w:t>
            </w:r>
          </w:p>
          <w:p w14:paraId="11E8C02A" w14:textId="77777777" w:rsidR="00903A76" w:rsidRPr="00116FF0" w:rsidRDefault="00903A76" w:rsidP="00903A76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(ohne Umsatzsteuer) je Mengeneinheit </w:t>
            </w:r>
            <w:r w:rsidRPr="00116FF0">
              <w:rPr>
                <w:sz w:val="12"/>
                <w:szCs w:val="12"/>
                <w:vertAlign w:val="superscript"/>
              </w:rPr>
              <w:t>2</w:t>
            </w:r>
          </w:p>
        </w:tc>
      </w:tr>
      <w:tr w:rsidR="00F35B36" w:rsidRPr="00B5249E" w14:paraId="7B6BDE93" w14:textId="77777777" w:rsidTr="00C84536">
        <w:trPr>
          <w:trHeight w:val="206"/>
        </w:trPr>
        <w:tc>
          <w:tcPr>
            <w:tcW w:w="988" w:type="dxa"/>
            <w:vMerge/>
            <w:noWrap/>
            <w:tcMar>
              <w:left w:w="28" w:type="dxa"/>
            </w:tcMar>
            <w:vAlign w:val="center"/>
          </w:tcPr>
          <w:p w14:paraId="6A7B2A5C" w14:textId="77777777" w:rsidR="00903A76" w:rsidRPr="00116FF0" w:rsidRDefault="00903A76" w:rsidP="00903A7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2409" w:type="dxa"/>
            <w:vMerge/>
            <w:noWrap/>
            <w:vAlign w:val="center"/>
          </w:tcPr>
          <w:p w14:paraId="121500D6" w14:textId="77777777" w:rsidR="00903A76" w:rsidRPr="00116FF0" w:rsidRDefault="00903A76" w:rsidP="00903A7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  <w:noWrap/>
            <w:vAlign w:val="center"/>
          </w:tcPr>
          <w:p w14:paraId="4ACDDD6B" w14:textId="77777777" w:rsidR="00903A76" w:rsidRPr="00116FF0" w:rsidRDefault="00903A76" w:rsidP="00903A7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09" w:type="dxa"/>
            <w:vMerge/>
            <w:noWrap/>
            <w:vAlign w:val="center"/>
          </w:tcPr>
          <w:p w14:paraId="56B43D3E" w14:textId="77777777" w:rsidR="00903A76" w:rsidRPr="00116FF0" w:rsidRDefault="00903A76" w:rsidP="00903A7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noWrap/>
            <w:vAlign w:val="center"/>
          </w:tcPr>
          <w:p w14:paraId="5B9E5887" w14:textId="77777777" w:rsidR="00903A76" w:rsidRPr="00116FF0" w:rsidRDefault="00903A76" w:rsidP="00903A7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09" w:type="dxa"/>
            <w:noWrap/>
            <w:vAlign w:val="center"/>
          </w:tcPr>
          <w:p w14:paraId="64B7072F" w14:textId="77777777" w:rsidR="00903A76" w:rsidRPr="00116FF0" w:rsidRDefault="00903A76" w:rsidP="00903A76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Löhne </w:t>
            </w:r>
            <w:r w:rsidRPr="00116FF0">
              <w:rPr>
                <w:sz w:val="12"/>
                <w:szCs w:val="16"/>
                <w:vertAlign w:val="superscript"/>
              </w:rPr>
              <w:t xml:space="preserve">2, </w:t>
            </w:r>
            <w:r w:rsidRPr="00116FF0">
              <w:rPr>
                <w:rStyle w:val="Funotenzeichen"/>
                <w:sz w:val="12"/>
                <w:szCs w:val="16"/>
              </w:rPr>
              <w:footnoteReference w:id="3"/>
            </w:r>
          </w:p>
        </w:tc>
        <w:tc>
          <w:tcPr>
            <w:tcW w:w="709" w:type="dxa"/>
            <w:noWrap/>
            <w:vAlign w:val="center"/>
          </w:tcPr>
          <w:p w14:paraId="5C9B959A" w14:textId="77777777" w:rsidR="00903A76" w:rsidRPr="00116FF0" w:rsidRDefault="00903A76" w:rsidP="00903A76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Stoffe </w:t>
            </w:r>
            <w:r w:rsidRPr="00116FF0">
              <w:rPr>
                <w:sz w:val="12"/>
                <w:szCs w:val="12"/>
                <w:vertAlign w:val="superscript"/>
              </w:rPr>
              <w:t>2</w:t>
            </w:r>
          </w:p>
        </w:tc>
        <w:tc>
          <w:tcPr>
            <w:tcW w:w="850" w:type="dxa"/>
            <w:noWrap/>
            <w:vAlign w:val="center"/>
          </w:tcPr>
          <w:p w14:paraId="57C714A1" w14:textId="77777777" w:rsidR="00903A76" w:rsidRPr="00116FF0" w:rsidRDefault="00903A76" w:rsidP="00903A76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Geräte </w:t>
            </w:r>
            <w:r w:rsidRPr="00116FF0">
              <w:rPr>
                <w:sz w:val="12"/>
                <w:szCs w:val="12"/>
                <w:vertAlign w:val="superscript"/>
              </w:rPr>
              <w:t xml:space="preserve">2, </w:t>
            </w:r>
            <w:r w:rsidRPr="00116FF0">
              <w:rPr>
                <w:rStyle w:val="Funotenzeichen"/>
                <w:sz w:val="12"/>
                <w:szCs w:val="12"/>
              </w:rPr>
              <w:footnoteReference w:id="4"/>
            </w:r>
          </w:p>
        </w:tc>
        <w:tc>
          <w:tcPr>
            <w:tcW w:w="851" w:type="dxa"/>
            <w:noWrap/>
            <w:vAlign w:val="center"/>
          </w:tcPr>
          <w:p w14:paraId="0B6F3C9C" w14:textId="77777777" w:rsidR="00903A76" w:rsidRPr="00116FF0" w:rsidRDefault="00903A76" w:rsidP="00903A76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Sonstiges </w:t>
            </w:r>
            <w:r w:rsidRPr="00116FF0">
              <w:rPr>
                <w:sz w:val="12"/>
                <w:szCs w:val="12"/>
                <w:vertAlign w:val="superscript"/>
              </w:rPr>
              <w:t>2</w:t>
            </w:r>
          </w:p>
        </w:tc>
        <w:tc>
          <w:tcPr>
            <w:tcW w:w="1139" w:type="dxa"/>
            <w:noWrap/>
            <w:vAlign w:val="center"/>
          </w:tcPr>
          <w:p w14:paraId="4574D129" w14:textId="77777777" w:rsidR="00903A76" w:rsidRPr="00116FF0" w:rsidRDefault="00903A76" w:rsidP="00903A76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Angebotener Einheitspreis </w:t>
            </w:r>
          </w:p>
          <w:p w14:paraId="2D88FD58" w14:textId="77777777" w:rsidR="00903A76" w:rsidRPr="00116FF0" w:rsidRDefault="00903A76" w:rsidP="00903A76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(Sp. 6+7+8+9)</w:t>
            </w:r>
          </w:p>
        </w:tc>
      </w:tr>
      <w:tr w:rsidR="00F35B36" w:rsidRPr="00B5249E" w14:paraId="4D18BD9E" w14:textId="77777777" w:rsidTr="00C84536">
        <w:trPr>
          <w:trHeight w:val="170"/>
        </w:trPr>
        <w:tc>
          <w:tcPr>
            <w:tcW w:w="988" w:type="dxa"/>
            <w:noWrap/>
            <w:tcMar>
              <w:left w:w="28" w:type="dxa"/>
            </w:tcMar>
            <w:vAlign w:val="center"/>
          </w:tcPr>
          <w:p w14:paraId="7446A3C9" w14:textId="77777777" w:rsidR="00903A76" w:rsidRPr="00116FF0" w:rsidRDefault="00903A76" w:rsidP="00903A76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1</w:t>
            </w:r>
          </w:p>
        </w:tc>
        <w:tc>
          <w:tcPr>
            <w:tcW w:w="2409" w:type="dxa"/>
            <w:noWrap/>
            <w:vAlign w:val="center"/>
          </w:tcPr>
          <w:p w14:paraId="550655EC" w14:textId="77777777" w:rsidR="00903A76" w:rsidRPr="00116FF0" w:rsidRDefault="00903A76" w:rsidP="00903A76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2</w:t>
            </w:r>
          </w:p>
        </w:tc>
        <w:tc>
          <w:tcPr>
            <w:tcW w:w="851" w:type="dxa"/>
            <w:noWrap/>
            <w:vAlign w:val="center"/>
          </w:tcPr>
          <w:p w14:paraId="6F1B1AF8" w14:textId="77777777" w:rsidR="00903A76" w:rsidRPr="00116FF0" w:rsidRDefault="00903A76" w:rsidP="00903A76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3</w:t>
            </w:r>
          </w:p>
        </w:tc>
        <w:tc>
          <w:tcPr>
            <w:tcW w:w="709" w:type="dxa"/>
            <w:noWrap/>
            <w:vAlign w:val="center"/>
          </w:tcPr>
          <w:p w14:paraId="7DE68CEF" w14:textId="77777777" w:rsidR="00903A76" w:rsidRPr="00116FF0" w:rsidRDefault="00903A76" w:rsidP="00903A76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4</w:t>
            </w:r>
          </w:p>
        </w:tc>
        <w:tc>
          <w:tcPr>
            <w:tcW w:w="708" w:type="dxa"/>
            <w:noWrap/>
            <w:vAlign w:val="center"/>
          </w:tcPr>
          <w:p w14:paraId="10B99BF2" w14:textId="77777777" w:rsidR="00903A76" w:rsidRPr="00116FF0" w:rsidRDefault="00903A76" w:rsidP="00903A76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5</w:t>
            </w:r>
          </w:p>
        </w:tc>
        <w:tc>
          <w:tcPr>
            <w:tcW w:w="709" w:type="dxa"/>
            <w:noWrap/>
            <w:vAlign w:val="center"/>
          </w:tcPr>
          <w:p w14:paraId="3BA054C7" w14:textId="77777777" w:rsidR="00903A76" w:rsidRPr="00116FF0" w:rsidRDefault="00903A76" w:rsidP="00903A76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6</w:t>
            </w:r>
          </w:p>
        </w:tc>
        <w:tc>
          <w:tcPr>
            <w:tcW w:w="709" w:type="dxa"/>
            <w:noWrap/>
            <w:vAlign w:val="center"/>
          </w:tcPr>
          <w:p w14:paraId="10E1232C" w14:textId="77777777" w:rsidR="00903A76" w:rsidRPr="00116FF0" w:rsidRDefault="00903A76" w:rsidP="00903A76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7</w:t>
            </w:r>
          </w:p>
        </w:tc>
        <w:tc>
          <w:tcPr>
            <w:tcW w:w="850" w:type="dxa"/>
            <w:noWrap/>
            <w:vAlign w:val="center"/>
          </w:tcPr>
          <w:p w14:paraId="280F1066" w14:textId="77777777" w:rsidR="00903A76" w:rsidRPr="00116FF0" w:rsidRDefault="00903A76" w:rsidP="00903A76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8</w:t>
            </w:r>
          </w:p>
        </w:tc>
        <w:tc>
          <w:tcPr>
            <w:tcW w:w="851" w:type="dxa"/>
            <w:noWrap/>
            <w:vAlign w:val="center"/>
          </w:tcPr>
          <w:p w14:paraId="64F4E27C" w14:textId="77777777" w:rsidR="00903A76" w:rsidRPr="00116FF0" w:rsidRDefault="00903A76" w:rsidP="00903A76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9</w:t>
            </w:r>
          </w:p>
        </w:tc>
        <w:tc>
          <w:tcPr>
            <w:tcW w:w="1139" w:type="dxa"/>
            <w:noWrap/>
            <w:vAlign w:val="center"/>
          </w:tcPr>
          <w:p w14:paraId="21A18930" w14:textId="77777777" w:rsidR="00903A76" w:rsidRPr="00116FF0" w:rsidRDefault="00903A76" w:rsidP="00903A76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10</w:t>
            </w:r>
          </w:p>
        </w:tc>
      </w:tr>
      <w:tr w:rsidR="00F35B36" w:rsidRPr="00B5249E" w14:paraId="3984BD7C" w14:textId="77777777" w:rsidTr="00C84536">
        <w:trPr>
          <w:trHeight w:val="567"/>
        </w:trPr>
        <w:tc>
          <w:tcPr>
            <w:tcW w:w="988" w:type="dxa"/>
            <w:noWrap/>
            <w:tcMar>
              <w:left w:w="28" w:type="dxa"/>
            </w:tcMar>
            <w:vAlign w:val="center"/>
          </w:tcPr>
          <w:p w14:paraId="359080D9" w14:textId="01434D47" w:rsidR="00903A76" w:rsidRPr="00B5249E" w:rsidRDefault="00903A76" w:rsidP="00903A76">
            <w:r w:rsidRPr="00903A76">
              <w:t>4.1.2</w:t>
            </w:r>
          </w:p>
        </w:tc>
        <w:tc>
          <w:tcPr>
            <w:tcW w:w="2409" w:type="dxa"/>
            <w:noWrap/>
            <w:vAlign w:val="center"/>
          </w:tcPr>
          <w:p w14:paraId="6F516EC8" w14:textId="3424C26B" w:rsidR="00903A76" w:rsidRPr="00B5249E" w:rsidRDefault="00903A76" w:rsidP="00903A76">
            <w:proofErr w:type="spellStart"/>
            <w:r w:rsidRPr="00903A76">
              <w:t>Baustelleneinr</w:t>
            </w:r>
            <w:proofErr w:type="spellEnd"/>
            <w:r w:rsidRPr="00903A76">
              <w:t>. vorhalten</w:t>
            </w:r>
          </w:p>
        </w:tc>
        <w:tc>
          <w:tcPr>
            <w:tcW w:w="851" w:type="dxa"/>
            <w:noWrap/>
            <w:vAlign w:val="center"/>
          </w:tcPr>
          <w:p w14:paraId="6E2D28CB" w14:textId="4785BCE3" w:rsidR="00903A76" w:rsidRPr="00B5249E" w:rsidRDefault="00903A76" w:rsidP="00903A76">
            <w:r w:rsidRPr="00903A76">
              <w:t>40</w:t>
            </w:r>
          </w:p>
        </w:tc>
        <w:tc>
          <w:tcPr>
            <w:tcW w:w="709" w:type="dxa"/>
            <w:noWrap/>
            <w:vAlign w:val="center"/>
          </w:tcPr>
          <w:p w14:paraId="17FB8F50" w14:textId="17711907" w:rsidR="00903A76" w:rsidRPr="00B5249E" w:rsidRDefault="00903A76" w:rsidP="00903A76">
            <w:proofErr w:type="spellStart"/>
            <w:r w:rsidRPr="00903A76">
              <w:t>StWo</w:t>
            </w:r>
            <w:proofErr w:type="spellEnd"/>
          </w:p>
        </w:tc>
        <w:tc>
          <w:tcPr>
            <w:tcW w:w="708" w:type="dxa"/>
            <w:noWrap/>
            <w:vAlign w:val="center"/>
          </w:tcPr>
          <w:p w14:paraId="28B59D2C" w14:textId="77777777" w:rsidR="00903A76" w:rsidRPr="00B5249E" w:rsidRDefault="00903A76" w:rsidP="00903A76"/>
        </w:tc>
        <w:tc>
          <w:tcPr>
            <w:tcW w:w="709" w:type="dxa"/>
            <w:noWrap/>
            <w:vAlign w:val="center"/>
          </w:tcPr>
          <w:p w14:paraId="5A5B61CC" w14:textId="77777777" w:rsidR="00903A76" w:rsidRPr="00B5249E" w:rsidRDefault="00903A76" w:rsidP="00903A76"/>
        </w:tc>
        <w:tc>
          <w:tcPr>
            <w:tcW w:w="709" w:type="dxa"/>
            <w:noWrap/>
            <w:vAlign w:val="center"/>
          </w:tcPr>
          <w:p w14:paraId="7EC3AD84" w14:textId="77777777" w:rsidR="00903A76" w:rsidRPr="00B5249E" w:rsidRDefault="00903A76" w:rsidP="00903A76">
            <w:r>
              <w:t xml:space="preserve"> </w:t>
            </w:r>
          </w:p>
        </w:tc>
        <w:tc>
          <w:tcPr>
            <w:tcW w:w="850" w:type="dxa"/>
            <w:noWrap/>
            <w:vAlign w:val="center"/>
          </w:tcPr>
          <w:p w14:paraId="33E49C10" w14:textId="77777777" w:rsidR="00903A76" w:rsidRPr="00B5249E" w:rsidRDefault="00903A76" w:rsidP="00903A76"/>
        </w:tc>
        <w:tc>
          <w:tcPr>
            <w:tcW w:w="851" w:type="dxa"/>
            <w:noWrap/>
            <w:vAlign w:val="center"/>
          </w:tcPr>
          <w:p w14:paraId="6443D612" w14:textId="77777777" w:rsidR="00903A76" w:rsidRPr="00B5249E" w:rsidRDefault="00903A76" w:rsidP="00903A76"/>
        </w:tc>
        <w:tc>
          <w:tcPr>
            <w:tcW w:w="1139" w:type="dxa"/>
            <w:noWrap/>
            <w:vAlign w:val="center"/>
          </w:tcPr>
          <w:p w14:paraId="19785C97" w14:textId="77777777" w:rsidR="00903A76" w:rsidRPr="00B5249E" w:rsidRDefault="00903A76" w:rsidP="00903A76"/>
        </w:tc>
      </w:tr>
      <w:tr w:rsidR="00F35B36" w:rsidRPr="00B5249E" w14:paraId="2E344DDA" w14:textId="77777777" w:rsidTr="00C84536">
        <w:trPr>
          <w:trHeight w:val="567"/>
        </w:trPr>
        <w:tc>
          <w:tcPr>
            <w:tcW w:w="988" w:type="dxa"/>
            <w:noWrap/>
            <w:tcMar>
              <w:left w:w="28" w:type="dxa"/>
            </w:tcMar>
            <w:vAlign w:val="center"/>
          </w:tcPr>
          <w:p w14:paraId="4B0598C4" w14:textId="0DF85E6F" w:rsidR="00903A76" w:rsidRPr="00B5249E" w:rsidRDefault="00903A76" w:rsidP="00903A76">
            <w:r w:rsidRPr="00903A76">
              <w:t>4.1.3</w:t>
            </w:r>
          </w:p>
        </w:tc>
        <w:tc>
          <w:tcPr>
            <w:tcW w:w="2409" w:type="dxa"/>
            <w:noWrap/>
            <w:vAlign w:val="center"/>
          </w:tcPr>
          <w:p w14:paraId="30578F12" w14:textId="68D9DD69" w:rsidR="00903A76" w:rsidRPr="00B5249E" w:rsidRDefault="00903A76" w:rsidP="00903A76">
            <w:r w:rsidRPr="00903A76">
              <w:t>Fahrbare Gerüste</w:t>
            </w:r>
          </w:p>
        </w:tc>
        <w:tc>
          <w:tcPr>
            <w:tcW w:w="851" w:type="dxa"/>
            <w:noWrap/>
            <w:vAlign w:val="center"/>
          </w:tcPr>
          <w:p w14:paraId="09235AAE" w14:textId="0C4B804D" w:rsidR="00903A76" w:rsidRPr="00B5249E" w:rsidRDefault="00903A76" w:rsidP="00903A76">
            <w:r w:rsidRPr="00903A76">
              <w:t>2</w:t>
            </w:r>
          </w:p>
        </w:tc>
        <w:tc>
          <w:tcPr>
            <w:tcW w:w="709" w:type="dxa"/>
            <w:noWrap/>
            <w:vAlign w:val="center"/>
          </w:tcPr>
          <w:p w14:paraId="27925591" w14:textId="70AC276B" w:rsidR="00903A76" w:rsidRPr="00B5249E" w:rsidRDefault="00903A76" w:rsidP="00903A76">
            <w:r w:rsidRPr="00903A76">
              <w:t>St</w:t>
            </w:r>
          </w:p>
        </w:tc>
        <w:tc>
          <w:tcPr>
            <w:tcW w:w="708" w:type="dxa"/>
            <w:noWrap/>
            <w:vAlign w:val="center"/>
          </w:tcPr>
          <w:p w14:paraId="33E95C1D" w14:textId="77777777" w:rsidR="00903A76" w:rsidRPr="00B5249E" w:rsidRDefault="00903A76" w:rsidP="00903A76"/>
        </w:tc>
        <w:tc>
          <w:tcPr>
            <w:tcW w:w="709" w:type="dxa"/>
            <w:noWrap/>
            <w:vAlign w:val="center"/>
          </w:tcPr>
          <w:p w14:paraId="1A7FA678" w14:textId="77777777" w:rsidR="00903A76" w:rsidRPr="00B5249E" w:rsidRDefault="00903A76" w:rsidP="00903A76"/>
        </w:tc>
        <w:tc>
          <w:tcPr>
            <w:tcW w:w="709" w:type="dxa"/>
            <w:noWrap/>
            <w:vAlign w:val="center"/>
          </w:tcPr>
          <w:p w14:paraId="2E220C95" w14:textId="77777777" w:rsidR="00903A76" w:rsidRPr="00B5249E" w:rsidRDefault="00903A76" w:rsidP="00903A76"/>
        </w:tc>
        <w:tc>
          <w:tcPr>
            <w:tcW w:w="850" w:type="dxa"/>
            <w:noWrap/>
            <w:vAlign w:val="center"/>
          </w:tcPr>
          <w:p w14:paraId="6B497270" w14:textId="77777777" w:rsidR="00903A76" w:rsidRPr="00B5249E" w:rsidRDefault="00903A76" w:rsidP="00903A76"/>
        </w:tc>
        <w:tc>
          <w:tcPr>
            <w:tcW w:w="851" w:type="dxa"/>
            <w:noWrap/>
            <w:vAlign w:val="center"/>
          </w:tcPr>
          <w:p w14:paraId="7BB8295F" w14:textId="77777777" w:rsidR="00903A76" w:rsidRPr="00B5249E" w:rsidRDefault="00903A76" w:rsidP="00903A76"/>
        </w:tc>
        <w:tc>
          <w:tcPr>
            <w:tcW w:w="1139" w:type="dxa"/>
            <w:noWrap/>
            <w:vAlign w:val="center"/>
          </w:tcPr>
          <w:p w14:paraId="631816EC" w14:textId="77777777" w:rsidR="00903A76" w:rsidRPr="00B5249E" w:rsidRDefault="00903A76" w:rsidP="00903A76"/>
        </w:tc>
      </w:tr>
      <w:tr w:rsidR="00F35B36" w:rsidRPr="00B5249E" w14:paraId="62214AC7" w14:textId="77777777" w:rsidTr="00C84536">
        <w:trPr>
          <w:trHeight w:val="567"/>
        </w:trPr>
        <w:tc>
          <w:tcPr>
            <w:tcW w:w="988" w:type="dxa"/>
            <w:noWrap/>
            <w:tcMar>
              <w:left w:w="28" w:type="dxa"/>
            </w:tcMar>
            <w:vAlign w:val="center"/>
          </w:tcPr>
          <w:p w14:paraId="112B28DF" w14:textId="41AAD28E" w:rsidR="00903A76" w:rsidRPr="00B5249E" w:rsidRDefault="00903A76" w:rsidP="00903A76">
            <w:r w:rsidRPr="00903A76">
              <w:t>4.2.1</w:t>
            </w:r>
          </w:p>
        </w:tc>
        <w:tc>
          <w:tcPr>
            <w:tcW w:w="2409" w:type="dxa"/>
            <w:noWrap/>
            <w:vAlign w:val="center"/>
          </w:tcPr>
          <w:p w14:paraId="3FCBA12B" w14:textId="77777777" w:rsidR="00903A76" w:rsidRPr="00903A76" w:rsidRDefault="00903A76" w:rsidP="00903A76">
            <w:r w:rsidRPr="00903A76">
              <w:t xml:space="preserve">Trennwand H bis 3,05 m WD 125 mm </w:t>
            </w:r>
            <w:proofErr w:type="spellStart"/>
            <w:r w:rsidRPr="00903A76">
              <w:t>Rw</w:t>
            </w:r>
            <w:proofErr w:type="spellEnd"/>
            <w:r w:rsidRPr="00903A76">
              <w:t xml:space="preserve"> 50 dB UK </w:t>
            </w:r>
          </w:p>
          <w:p w14:paraId="01F2C445" w14:textId="77777777" w:rsidR="00903A76" w:rsidRPr="00903A76" w:rsidRDefault="00903A76" w:rsidP="00903A76">
            <w:r w:rsidRPr="00903A76">
              <w:t xml:space="preserve">Stahlblechprofil </w:t>
            </w:r>
            <w:proofErr w:type="spellStart"/>
            <w:r w:rsidRPr="00903A76">
              <w:t>verz</w:t>
            </w:r>
            <w:proofErr w:type="spellEnd"/>
            <w:r w:rsidRPr="00903A76">
              <w:t xml:space="preserve"> Einfachständerwerk Mineralwolle MW D</w:t>
            </w:r>
          </w:p>
          <w:p w14:paraId="59602FC8" w14:textId="77777777" w:rsidR="00903A76" w:rsidRPr="00903A76" w:rsidRDefault="00903A76" w:rsidP="00903A76">
            <w:r w:rsidRPr="00903A76">
              <w:t xml:space="preserve">60mm Beplankung beidseitig </w:t>
            </w:r>
            <w:proofErr w:type="spellStart"/>
            <w:r w:rsidRPr="00903A76">
              <w:t>Zementbaupl</w:t>
            </w:r>
            <w:proofErr w:type="spellEnd"/>
            <w:r w:rsidRPr="00903A76">
              <w:t xml:space="preserve">. 2lagig D 12,5mm D </w:t>
            </w:r>
          </w:p>
          <w:p w14:paraId="1517E18E" w14:textId="1ADAB77F" w:rsidR="00903A76" w:rsidRPr="00B5249E" w:rsidRDefault="00903A76" w:rsidP="00903A76">
            <w:r w:rsidRPr="00903A76">
              <w:t>12,5mm 2lagig D 12,5mm D 12,5mm Abziehen</w:t>
            </w:r>
          </w:p>
        </w:tc>
        <w:tc>
          <w:tcPr>
            <w:tcW w:w="851" w:type="dxa"/>
            <w:noWrap/>
            <w:vAlign w:val="center"/>
          </w:tcPr>
          <w:p w14:paraId="5034CCAB" w14:textId="515C6368" w:rsidR="00903A76" w:rsidRPr="00B5249E" w:rsidRDefault="00903A76" w:rsidP="00903A76">
            <w:r w:rsidRPr="00903A76">
              <w:t>20,95</w:t>
            </w:r>
          </w:p>
        </w:tc>
        <w:tc>
          <w:tcPr>
            <w:tcW w:w="709" w:type="dxa"/>
            <w:noWrap/>
            <w:vAlign w:val="center"/>
          </w:tcPr>
          <w:p w14:paraId="149C8BEC" w14:textId="605E741B" w:rsidR="00903A76" w:rsidRPr="00B5249E" w:rsidRDefault="00903A76" w:rsidP="00903A76">
            <w:r w:rsidRPr="00903A76">
              <w:t>m2</w:t>
            </w:r>
          </w:p>
        </w:tc>
        <w:tc>
          <w:tcPr>
            <w:tcW w:w="708" w:type="dxa"/>
            <w:noWrap/>
            <w:vAlign w:val="center"/>
          </w:tcPr>
          <w:p w14:paraId="54B0A15E" w14:textId="77777777" w:rsidR="00903A76" w:rsidRPr="00B5249E" w:rsidRDefault="00903A76" w:rsidP="00903A76"/>
        </w:tc>
        <w:tc>
          <w:tcPr>
            <w:tcW w:w="709" w:type="dxa"/>
            <w:noWrap/>
            <w:vAlign w:val="center"/>
          </w:tcPr>
          <w:p w14:paraId="172B7BAD" w14:textId="77777777" w:rsidR="00903A76" w:rsidRPr="00B5249E" w:rsidRDefault="00903A76" w:rsidP="00903A76"/>
        </w:tc>
        <w:tc>
          <w:tcPr>
            <w:tcW w:w="709" w:type="dxa"/>
            <w:noWrap/>
            <w:vAlign w:val="center"/>
          </w:tcPr>
          <w:p w14:paraId="7A345E3B" w14:textId="77777777" w:rsidR="00903A76" w:rsidRPr="00B5249E" w:rsidRDefault="00903A76" w:rsidP="00903A76"/>
        </w:tc>
        <w:tc>
          <w:tcPr>
            <w:tcW w:w="850" w:type="dxa"/>
            <w:noWrap/>
            <w:vAlign w:val="center"/>
          </w:tcPr>
          <w:p w14:paraId="460FFB17" w14:textId="77777777" w:rsidR="00903A76" w:rsidRPr="00B5249E" w:rsidRDefault="00903A76" w:rsidP="00903A76"/>
        </w:tc>
        <w:tc>
          <w:tcPr>
            <w:tcW w:w="851" w:type="dxa"/>
            <w:noWrap/>
            <w:vAlign w:val="center"/>
          </w:tcPr>
          <w:p w14:paraId="6E206C5B" w14:textId="77777777" w:rsidR="00903A76" w:rsidRPr="00B5249E" w:rsidRDefault="00903A76" w:rsidP="00903A76"/>
        </w:tc>
        <w:tc>
          <w:tcPr>
            <w:tcW w:w="1139" w:type="dxa"/>
            <w:noWrap/>
            <w:vAlign w:val="center"/>
          </w:tcPr>
          <w:p w14:paraId="6CE9D871" w14:textId="77777777" w:rsidR="00903A76" w:rsidRPr="00B5249E" w:rsidRDefault="00903A76" w:rsidP="00903A76"/>
        </w:tc>
      </w:tr>
      <w:tr w:rsidR="00F35B36" w:rsidRPr="00B5249E" w14:paraId="645991AA" w14:textId="77777777" w:rsidTr="00C84536">
        <w:trPr>
          <w:trHeight w:val="567"/>
        </w:trPr>
        <w:tc>
          <w:tcPr>
            <w:tcW w:w="988" w:type="dxa"/>
            <w:noWrap/>
            <w:tcMar>
              <w:left w:w="28" w:type="dxa"/>
            </w:tcMar>
            <w:vAlign w:val="center"/>
          </w:tcPr>
          <w:p w14:paraId="323EAB81" w14:textId="090FE402" w:rsidR="00903A76" w:rsidRPr="00B5249E" w:rsidRDefault="00903A76" w:rsidP="00903A76">
            <w:r w:rsidRPr="00903A76">
              <w:t>4.2.2</w:t>
            </w:r>
          </w:p>
        </w:tc>
        <w:tc>
          <w:tcPr>
            <w:tcW w:w="2409" w:type="dxa"/>
            <w:noWrap/>
            <w:vAlign w:val="center"/>
          </w:tcPr>
          <w:p w14:paraId="6AF56F2D" w14:textId="77777777" w:rsidR="00903A76" w:rsidRPr="00903A76" w:rsidRDefault="00903A76" w:rsidP="00903A76">
            <w:r w:rsidRPr="00903A76">
              <w:t xml:space="preserve">Trennwand H bis 3,05 m WD 125 mm </w:t>
            </w:r>
            <w:proofErr w:type="spellStart"/>
            <w:r w:rsidRPr="00903A76">
              <w:t>Rw</w:t>
            </w:r>
            <w:proofErr w:type="spellEnd"/>
            <w:r w:rsidRPr="00903A76">
              <w:t xml:space="preserve"> 50 dB UK Stahlblechprofil </w:t>
            </w:r>
            <w:proofErr w:type="spellStart"/>
            <w:r w:rsidRPr="00903A76">
              <w:t>verz</w:t>
            </w:r>
            <w:proofErr w:type="spellEnd"/>
            <w:r w:rsidRPr="00903A76">
              <w:t xml:space="preserve"> Einfachständerwerk Mineralwolle MW D</w:t>
            </w:r>
          </w:p>
          <w:p w14:paraId="29464D54" w14:textId="22991C28" w:rsidR="00903A76" w:rsidRPr="00B5249E" w:rsidRDefault="00903A76" w:rsidP="00903A76">
            <w:r w:rsidRPr="00903A76">
              <w:t xml:space="preserve">60mm 2lagig Gipsbaupl.H2 D 12,5mm Gipsbaupl.H2 D 12,5mm Q3 2lagig </w:t>
            </w:r>
            <w:proofErr w:type="spellStart"/>
            <w:r w:rsidRPr="00903A76">
              <w:t>Zementbaupl</w:t>
            </w:r>
            <w:proofErr w:type="spellEnd"/>
            <w:r w:rsidRPr="00903A76">
              <w:t xml:space="preserve"> D 12,5mm </w:t>
            </w:r>
            <w:proofErr w:type="spellStart"/>
            <w:r w:rsidRPr="00903A76">
              <w:t>Zementbaupl</w:t>
            </w:r>
            <w:proofErr w:type="spellEnd"/>
            <w:r w:rsidRPr="00903A76">
              <w:t xml:space="preserve"> D 12,5mm Q2</w:t>
            </w:r>
          </w:p>
        </w:tc>
        <w:tc>
          <w:tcPr>
            <w:tcW w:w="851" w:type="dxa"/>
            <w:noWrap/>
            <w:vAlign w:val="center"/>
          </w:tcPr>
          <w:p w14:paraId="091164B6" w14:textId="66D9F708" w:rsidR="00903A76" w:rsidRPr="00B5249E" w:rsidRDefault="00903A76" w:rsidP="00903A76">
            <w:r w:rsidRPr="00903A76">
              <w:t>25,01</w:t>
            </w:r>
          </w:p>
        </w:tc>
        <w:tc>
          <w:tcPr>
            <w:tcW w:w="709" w:type="dxa"/>
            <w:noWrap/>
            <w:vAlign w:val="center"/>
          </w:tcPr>
          <w:p w14:paraId="7B5161BF" w14:textId="52E6D934" w:rsidR="00903A76" w:rsidRPr="00B5249E" w:rsidRDefault="00903A76" w:rsidP="00903A76">
            <w:r w:rsidRPr="00903A76">
              <w:t>m2</w:t>
            </w:r>
          </w:p>
        </w:tc>
        <w:tc>
          <w:tcPr>
            <w:tcW w:w="708" w:type="dxa"/>
            <w:noWrap/>
            <w:vAlign w:val="center"/>
          </w:tcPr>
          <w:p w14:paraId="7C1FCF19" w14:textId="77777777" w:rsidR="00903A76" w:rsidRPr="00B5249E" w:rsidRDefault="00903A76" w:rsidP="00903A76"/>
        </w:tc>
        <w:tc>
          <w:tcPr>
            <w:tcW w:w="709" w:type="dxa"/>
            <w:noWrap/>
            <w:vAlign w:val="center"/>
          </w:tcPr>
          <w:p w14:paraId="6B58F5E1" w14:textId="77777777" w:rsidR="00903A76" w:rsidRPr="00B5249E" w:rsidRDefault="00903A76" w:rsidP="00903A76"/>
        </w:tc>
        <w:tc>
          <w:tcPr>
            <w:tcW w:w="709" w:type="dxa"/>
            <w:noWrap/>
            <w:vAlign w:val="center"/>
          </w:tcPr>
          <w:p w14:paraId="4EDDA60F" w14:textId="77777777" w:rsidR="00903A76" w:rsidRPr="00B5249E" w:rsidRDefault="00903A76" w:rsidP="00903A76"/>
        </w:tc>
        <w:tc>
          <w:tcPr>
            <w:tcW w:w="850" w:type="dxa"/>
            <w:noWrap/>
            <w:vAlign w:val="center"/>
          </w:tcPr>
          <w:p w14:paraId="283867E4" w14:textId="77777777" w:rsidR="00903A76" w:rsidRPr="00B5249E" w:rsidRDefault="00903A76" w:rsidP="00903A76"/>
        </w:tc>
        <w:tc>
          <w:tcPr>
            <w:tcW w:w="851" w:type="dxa"/>
            <w:noWrap/>
            <w:vAlign w:val="center"/>
          </w:tcPr>
          <w:p w14:paraId="16F65286" w14:textId="77777777" w:rsidR="00903A76" w:rsidRPr="00B5249E" w:rsidRDefault="00903A76" w:rsidP="00903A76"/>
        </w:tc>
        <w:tc>
          <w:tcPr>
            <w:tcW w:w="1139" w:type="dxa"/>
            <w:noWrap/>
            <w:vAlign w:val="center"/>
          </w:tcPr>
          <w:p w14:paraId="02C8971B" w14:textId="77777777" w:rsidR="00903A76" w:rsidRPr="00B5249E" w:rsidRDefault="00903A76" w:rsidP="00903A76"/>
        </w:tc>
      </w:tr>
      <w:tr w:rsidR="00F35B36" w:rsidRPr="00B5249E" w14:paraId="2E21A986" w14:textId="77777777" w:rsidTr="00C84536">
        <w:trPr>
          <w:trHeight w:val="567"/>
        </w:trPr>
        <w:tc>
          <w:tcPr>
            <w:tcW w:w="988" w:type="dxa"/>
            <w:noWrap/>
            <w:tcMar>
              <w:left w:w="28" w:type="dxa"/>
            </w:tcMar>
            <w:vAlign w:val="center"/>
          </w:tcPr>
          <w:p w14:paraId="5B362311" w14:textId="7D277DEC" w:rsidR="00903A76" w:rsidRPr="00B5249E" w:rsidRDefault="00903A76" w:rsidP="00903A76">
            <w:r w:rsidRPr="00903A76">
              <w:t>4.2.4</w:t>
            </w:r>
          </w:p>
        </w:tc>
        <w:tc>
          <w:tcPr>
            <w:tcW w:w="2409" w:type="dxa"/>
            <w:noWrap/>
            <w:vAlign w:val="center"/>
          </w:tcPr>
          <w:p w14:paraId="390C0460" w14:textId="77777777" w:rsidR="00903A76" w:rsidRPr="00903A76" w:rsidRDefault="00903A76" w:rsidP="00903A76">
            <w:r w:rsidRPr="00903A76">
              <w:t xml:space="preserve">Trennwand H bis 3,05 m WD 125 mm </w:t>
            </w:r>
            <w:proofErr w:type="spellStart"/>
            <w:r w:rsidRPr="00903A76">
              <w:t>Rw</w:t>
            </w:r>
            <w:proofErr w:type="spellEnd"/>
            <w:r w:rsidRPr="00903A76">
              <w:t xml:space="preserve"> 50 dB UK Stahlblechprofil </w:t>
            </w:r>
            <w:proofErr w:type="spellStart"/>
            <w:r w:rsidRPr="00903A76">
              <w:t>verz</w:t>
            </w:r>
            <w:proofErr w:type="spellEnd"/>
            <w:r w:rsidRPr="00903A76">
              <w:t xml:space="preserve"> Einfachständerwerk Mineralwolle MW D</w:t>
            </w:r>
          </w:p>
          <w:p w14:paraId="46EC1AC4" w14:textId="6F16C55C" w:rsidR="00903A76" w:rsidRPr="00B5249E" w:rsidRDefault="00903A76" w:rsidP="00903A76">
            <w:r w:rsidRPr="00903A76">
              <w:t xml:space="preserve">60mm </w:t>
            </w:r>
            <w:proofErr w:type="spellStart"/>
            <w:r w:rsidRPr="00903A76">
              <w:t>Gipspl</w:t>
            </w:r>
            <w:proofErr w:type="spellEnd"/>
            <w:r w:rsidRPr="00903A76">
              <w:t>. Baupl.H2 2lagig D 12,5mm D 12,5mm Q3 2lagig D 12,5mm D 12,5mm Q3</w:t>
            </w:r>
          </w:p>
        </w:tc>
        <w:tc>
          <w:tcPr>
            <w:tcW w:w="851" w:type="dxa"/>
            <w:noWrap/>
            <w:vAlign w:val="center"/>
          </w:tcPr>
          <w:p w14:paraId="6ACBB801" w14:textId="579E59B9" w:rsidR="00903A76" w:rsidRPr="00B5249E" w:rsidRDefault="00903A76" w:rsidP="00903A76">
            <w:r w:rsidRPr="00903A76">
              <w:t>43,3</w:t>
            </w:r>
            <w:r w:rsidR="003904F5">
              <w:t>3</w:t>
            </w:r>
          </w:p>
        </w:tc>
        <w:tc>
          <w:tcPr>
            <w:tcW w:w="709" w:type="dxa"/>
            <w:noWrap/>
            <w:vAlign w:val="center"/>
          </w:tcPr>
          <w:p w14:paraId="245EE04C" w14:textId="70E4FF6C" w:rsidR="00903A76" w:rsidRPr="00B5249E" w:rsidRDefault="00903A76" w:rsidP="00903A76">
            <w:r w:rsidRPr="00903A76">
              <w:t>m2</w:t>
            </w:r>
          </w:p>
        </w:tc>
        <w:tc>
          <w:tcPr>
            <w:tcW w:w="708" w:type="dxa"/>
            <w:noWrap/>
            <w:vAlign w:val="center"/>
          </w:tcPr>
          <w:p w14:paraId="66CF86AB" w14:textId="77777777" w:rsidR="00903A76" w:rsidRPr="00B5249E" w:rsidRDefault="00903A76" w:rsidP="00903A76"/>
        </w:tc>
        <w:tc>
          <w:tcPr>
            <w:tcW w:w="709" w:type="dxa"/>
            <w:noWrap/>
            <w:vAlign w:val="center"/>
          </w:tcPr>
          <w:p w14:paraId="426E3DC4" w14:textId="77777777" w:rsidR="00903A76" w:rsidRPr="00B5249E" w:rsidRDefault="00903A76" w:rsidP="00903A76"/>
        </w:tc>
        <w:tc>
          <w:tcPr>
            <w:tcW w:w="709" w:type="dxa"/>
            <w:noWrap/>
            <w:vAlign w:val="center"/>
          </w:tcPr>
          <w:p w14:paraId="1A445468" w14:textId="77777777" w:rsidR="00903A76" w:rsidRPr="00B5249E" w:rsidRDefault="00903A76" w:rsidP="00903A76"/>
        </w:tc>
        <w:tc>
          <w:tcPr>
            <w:tcW w:w="850" w:type="dxa"/>
            <w:noWrap/>
            <w:vAlign w:val="center"/>
          </w:tcPr>
          <w:p w14:paraId="4A66E934" w14:textId="77777777" w:rsidR="00903A76" w:rsidRPr="00B5249E" w:rsidRDefault="00903A76" w:rsidP="00903A76"/>
        </w:tc>
        <w:tc>
          <w:tcPr>
            <w:tcW w:w="851" w:type="dxa"/>
            <w:noWrap/>
            <w:vAlign w:val="center"/>
          </w:tcPr>
          <w:p w14:paraId="690D5E68" w14:textId="77777777" w:rsidR="00903A76" w:rsidRPr="00B5249E" w:rsidRDefault="00903A76" w:rsidP="00903A76"/>
        </w:tc>
        <w:tc>
          <w:tcPr>
            <w:tcW w:w="1139" w:type="dxa"/>
            <w:noWrap/>
            <w:vAlign w:val="center"/>
          </w:tcPr>
          <w:p w14:paraId="40EBB8E9" w14:textId="77777777" w:rsidR="00903A76" w:rsidRPr="00B5249E" w:rsidRDefault="00903A76" w:rsidP="00903A76"/>
        </w:tc>
      </w:tr>
      <w:tr w:rsidR="00F35B36" w:rsidRPr="00B5249E" w14:paraId="7A1C0452" w14:textId="77777777" w:rsidTr="00C84536">
        <w:trPr>
          <w:trHeight w:val="567"/>
        </w:trPr>
        <w:tc>
          <w:tcPr>
            <w:tcW w:w="988" w:type="dxa"/>
            <w:noWrap/>
            <w:tcMar>
              <w:left w:w="28" w:type="dxa"/>
            </w:tcMar>
            <w:vAlign w:val="center"/>
          </w:tcPr>
          <w:p w14:paraId="5C713C37" w14:textId="1C27BDAF" w:rsidR="00903A76" w:rsidRPr="00B5249E" w:rsidRDefault="00903A76" w:rsidP="00903A76">
            <w:r w:rsidRPr="00903A76">
              <w:t>4.2.6</w:t>
            </w:r>
          </w:p>
        </w:tc>
        <w:tc>
          <w:tcPr>
            <w:tcW w:w="2409" w:type="dxa"/>
            <w:noWrap/>
            <w:vAlign w:val="center"/>
          </w:tcPr>
          <w:p w14:paraId="4823DB5C" w14:textId="77777777" w:rsidR="00903A76" w:rsidRPr="00903A76" w:rsidRDefault="00903A76" w:rsidP="00903A76">
            <w:r w:rsidRPr="00903A76">
              <w:t>Vorsatzschale H bis 3,05 m WD 100 mm UK Stahlblechprofil</w:t>
            </w:r>
          </w:p>
          <w:p w14:paraId="22A3224E" w14:textId="77777777" w:rsidR="00903A76" w:rsidRPr="00903A76" w:rsidRDefault="00903A76" w:rsidP="00903A76">
            <w:proofErr w:type="spellStart"/>
            <w:r w:rsidRPr="00903A76">
              <w:lastRenderedPageBreak/>
              <w:t>verz</w:t>
            </w:r>
            <w:proofErr w:type="spellEnd"/>
            <w:r w:rsidRPr="00903A76">
              <w:t xml:space="preserve"> Einfachständerwerk Mineralwolle MW D 60mm </w:t>
            </w:r>
          </w:p>
          <w:p w14:paraId="7F1FEF34" w14:textId="7CA5E366" w:rsidR="00903A76" w:rsidRPr="00B5249E" w:rsidRDefault="00903A76" w:rsidP="00903A76">
            <w:r w:rsidRPr="00903A76">
              <w:t xml:space="preserve">Beplankung einseitig </w:t>
            </w:r>
            <w:proofErr w:type="spellStart"/>
            <w:r w:rsidRPr="00903A76">
              <w:t>Zementbaupl</w:t>
            </w:r>
            <w:proofErr w:type="spellEnd"/>
            <w:r w:rsidRPr="00903A76">
              <w:t>. 2lagig D 12,5mm D 12,5mm</w:t>
            </w:r>
          </w:p>
        </w:tc>
        <w:tc>
          <w:tcPr>
            <w:tcW w:w="851" w:type="dxa"/>
            <w:noWrap/>
            <w:vAlign w:val="center"/>
          </w:tcPr>
          <w:p w14:paraId="0728AD4F" w14:textId="3BA4A855" w:rsidR="00903A76" w:rsidRPr="00B5249E" w:rsidRDefault="00903A76" w:rsidP="00903A76">
            <w:r w:rsidRPr="00903A76">
              <w:lastRenderedPageBreak/>
              <w:t>57,52</w:t>
            </w:r>
          </w:p>
        </w:tc>
        <w:tc>
          <w:tcPr>
            <w:tcW w:w="709" w:type="dxa"/>
            <w:noWrap/>
            <w:vAlign w:val="center"/>
          </w:tcPr>
          <w:p w14:paraId="3E8D564A" w14:textId="36DAA2D7" w:rsidR="00903A76" w:rsidRPr="00B5249E" w:rsidRDefault="00903A76" w:rsidP="00903A76">
            <w:r w:rsidRPr="00903A76">
              <w:t>m2</w:t>
            </w:r>
          </w:p>
        </w:tc>
        <w:tc>
          <w:tcPr>
            <w:tcW w:w="708" w:type="dxa"/>
            <w:noWrap/>
            <w:vAlign w:val="center"/>
          </w:tcPr>
          <w:p w14:paraId="4F341D43" w14:textId="77777777" w:rsidR="00903A76" w:rsidRPr="00B5249E" w:rsidRDefault="00903A76" w:rsidP="00903A76"/>
        </w:tc>
        <w:tc>
          <w:tcPr>
            <w:tcW w:w="709" w:type="dxa"/>
            <w:noWrap/>
            <w:vAlign w:val="center"/>
          </w:tcPr>
          <w:p w14:paraId="1D537F04" w14:textId="77777777" w:rsidR="00903A76" w:rsidRPr="00B5249E" w:rsidRDefault="00903A76" w:rsidP="00903A76"/>
        </w:tc>
        <w:tc>
          <w:tcPr>
            <w:tcW w:w="709" w:type="dxa"/>
            <w:noWrap/>
            <w:vAlign w:val="center"/>
          </w:tcPr>
          <w:p w14:paraId="273C709B" w14:textId="77777777" w:rsidR="00903A76" w:rsidRPr="00B5249E" w:rsidRDefault="00903A76" w:rsidP="00903A76"/>
        </w:tc>
        <w:tc>
          <w:tcPr>
            <w:tcW w:w="850" w:type="dxa"/>
            <w:noWrap/>
            <w:vAlign w:val="center"/>
          </w:tcPr>
          <w:p w14:paraId="54B8ADF8" w14:textId="77777777" w:rsidR="00903A76" w:rsidRPr="00B5249E" w:rsidRDefault="00903A76" w:rsidP="00903A76"/>
        </w:tc>
        <w:tc>
          <w:tcPr>
            <w:tcW w:w="851" w:type="dxa"/>
            <w:noWrap/>
            <w:vAlign w:val="center"/>
          </w:tcPr>
          <w:p w14:paraId="4BF6DDC2" w14:textId="77777777" w:rsidR="00903A76" w:rsidRPr="00B5249E" w:rsidRDefault="00903A76" w:rsidP="00903A76"/>
        </w:tc>
        <w:tc>
          <w:tcPr>
            <w:tcW w:w="1139" w:type="dxa"/>
            <w:noWrap/>
            <w:vAlign w:val="center"/>
          </w:tcPr>
          <w:p w14:paraId="58A62D13" w14:textId="77777777" w:rsidR="00903A76" w:rsidRPr="00B5249E" w:rsidRDefault="00903A76" w:rsidP="00903A76"/>
        </w:tc>
      </w:tr>
      <w:tr w:rsidR="00F35B36" w:rsidRPr="00B5249E" w14:paraId="107B3659" w14:textId="77777777" w:rsidTr="00C84536">
        <w:trPr>
          <w:trHeight w:val="567"/>
        </w:trPr>
        <w:tc>
          <w:tcPr>
            <w:tcW w:w="988" w:type="dxa"/>
            <w:noWrap/>
            <w:tcMar>
              <w:left w:w="28" w:type="dxa"/>
            </w:tcMar>
            <w:vAlign w:val="center"/>
          </w:tcPr>
          <w:p w14:paraId="1FDEB680" w14:textId="0311C355" w:rsidR="00903A76" w:rsidRPr="00B5249E" w:rsidRDefault="00903A76" w:rsidP="00903A76">
            <w:r w:rsidRPr="00903A76">
              <w:t>4.2.14</w:t>
            </w:r>
          </w:p>
        </w:tc>
        <w:tc>
          <w:tcPr>
            <w:tcW w:w="2409" w:type="dxa"/>
            <w:noWrap/>
            <w:vAlign w:val="center"/>
          </w:tcPr>
          <w:p w14:paraId="74F762BA" w14:textId="77777777" w:rsidR="00903A76" w:rsidRPr="00903A76" w:rsidRDefault="00903A76" w:rsidP="00903A76">
            <w:r w:rsidRPr="00903A76">
              <w:t xml:space="preserve">Trennwand H bis 4,85 m WD 125 mm </w:t>
            </w:r>
            <w:proofErr w:type="spellStart"/>
            <w:r w:rsidRPr="00903A76">
              <w:t>Rw</w:t>
            </w:r>
            <w:proofErr w:type="spellEnd"/>
            <w:r w:rsidRPr="00903A76">
              <w:t xml:space="preserve"> 50 dB UK Stahlblechprofil </w:t>
            </w:r>
            <w:proofErr w:type="spellStart"/>
            <w:r w:rsidRPr="00903A76">
              <w:t>verz</w:t>
            </w:r>
            <w:proofErr w:type="spellEnd"/>
            <w:r w:rsidRPr="00903A76">
              <w:t xml:space="preserve"> Einfachständerwerk Mineralwolle MW D</w:t>
            </w:r>
          </w:p>
          <w:p w14:paraId="3E0C17F4" w14:textId="5B7F5058" w:rsidR="00903A76" w:rsidRPr="00B5249E" w:rsidRDefault="00903A76" w:rsidP="00903A76">
            <w:r w:rsidRPr="00903A76">
              <w:t xml:space="preserve">60mm </w:t>
            </w:r>
            <w:proofErr w:type="spellStart"/>
            <w:r w:rsidRPr="00903A76">
              <w:t>Gipspl</w:t>
            </w:r>
            <w:proofErr w:type="spellEnd"/>
            <w:r w:rsidRPr="00903A76">
              <w:t>. Baupl.H2 2lagig D 12,5mm D 12,5mm Q3 2lagig D 12,5mm D 12,5mm Q3</w:t>
            </w:r>
          </w:p>
        </w:tc>
        <w:tc>
          <w:tcPr>
            <w:tcW w:w="851" w:type="dxa"/>
            <w:noWrap/>
            <w:vAlign w:val="center"/>
          </w:tcPr>
          <w:p w14:paraId="70FFC21B" w14:textId="3E3A3037" w:rsidR="00903A76" w:rsidRPr="00B5249E" w:rsidRDefault="00903A76" w:rsidP="00903A76">
            <w:r w:rsidRPr="00903A76">
              <w:t>140,53</w:t>
            </w:r>
          </w:p>
        </w:tc>
        <w:tc>
          <w:tcPr>
            <w:tcW w:w="709" w:type="dxa"/>
            <w:noWrap/>
            <w:vAlign w:val="center"/>
          </w:tcPr>
          <w:p w14:paraId="1EC6772D" w14:textId="59587C34" w:rsidR="00903A76" w:rsidRPr="00B5249E" w:rsidRDefault="00903A76" w:rsidP="00903A76">
            <w:r w:rsidRPr="00903A76">
              <w:t>m2</w:t>
            </w:r>
          </w:p>
        </w:tc>
        <w:tc>
          <w:tcPr>
            <w:tcW w:w="708" w:type="dxa"/>
            <w:noWrap/>
            <w:vAlign w:val="center"/>
          </w:tcPr>
          <w:p w14:paraId="3ED6CC72" w14:textId="77777777" w:rsidR="00903A76" w:rsidRPr="00B5249E" w:rsidRDefault="00903A76" w:rsidP="00903A76"/>
        </w:tc>
        <w:tc>
          <w:tcPr>
            <w:tcW w:w="709" w:type="dxa"/>
            <w:noWrap/>
            <w:vAlign w:val="center"/>
          </w:tcPr>
          <w:p w14:paraId="516DF5BF" w14:textId="77777777" w:rsidR="00903A76" w:rsidRPr="00B5249E" w:rsidRDefault="00903A76" w:rsidP="00903A76"/>
        </w:tc>
        <w:tc>
          <w:tcPr>
            <w:tcW w:w="709" w:type="dxa"/>
            <w:noWrap/>
            <w:vAlign w:val="center"/>
          </w:tcPr>
          <w:p w14:paraId="02799368" w14:textId="77777777" w:rsidR="00903A76" w:rsidRPr="00B5249E" w:rsidRDefault="00903A76" w:rsidP="00903A76"/>
        </w:tc>
        <w:tc>
          <w:tcPr>
            <w:tcW w:w="850" w:type="dxa"/>
            <w:noWrap/>
            <w:vAlign w:val="center"/>
          </w:tcPr>
          <w:p w14:paraId="0D18A94B" w14:textId="77777777" w:rsidR="00903A76" w:rsidRPr="00B5249E" w:rsidRDefault="00903A76" w:rsidP="00903A76"/>
        </w:tc>
        <w:tc>
          <w:tcPr>
            <w:tcW w:w="851" w:type="dxa"/>
            <w:noWrap/>
            <w:vAlign w:val="center"/>
          </w:tcPr>
          <w:p w14:paraId="062351AF" w14:textId="77777777" w:rsidR="00903A76" w:rsidRPr="00B5249E" w:rsidRDefault="00903A76" w:rsidP="00903A76"/>
        </w:tc>
        <w:tc>
          <w:tcPr>
            <w:tcW w:w="1139" w:type="dxa"/>
            <w:noWrap/>
            <w:vAlign w:val="center"/>
          </w:tcPr>
          <w:p w14:paraId="140149DC" w14:textId="77777777" w:rsidR="00903A76" w:rsidRPr="00B5249E" w:rsidRDefault="00903A76" w:rsidP="00903A76"/>
        </w:tc>
      </w:tr>
      <w:tr w:rsidR="00F35B36" w:rsidRPr="00B5249E" w14:paraId="3DDF5DC7" w14:textId="77777777" w:rsidTr="00C84536">
        <w:trPr>
          <w:trHeight w:val="567"/>
        </w:trPr>
        <w:tc>
          <w:tcPr>
            <w:tcW w:w="988" w:type="dxa"/>
            <w:noWrap/>
            <w:tcMar>
              <w:left w:w="28" w:type="dxa"/>
            </w:tcMar>
            <w:vAlign w:val="center"/>
          </w:tcPr>
          <w:p w14:paraId="61E0B478" w14:textId="32A1C902" w:rsidR="00903A76" w:rsidRPr="00B5249E" w:rsidRDefault="00903A76" w:rsidP="00903A76">
            <w:r w:rsidRPr="00903A76">
              <w:t>4.2.15</w:t>
            </w:r>
          </w:p>
        </w:tc>
        <w:tc>
          <w:tcPr>
            <w:tcW w:w="2409" w:type="dxa"/>
            <w:noWrap/>
            <w:vAlign w:val="center"/>
          </w:tcPr>
          <w:p w14:paraId="584324C7" w14:textId="77777777" w:rsidR="00903A76" w:rsidRPr="00903A76" w:rsidRDefault="00903A76" w:rsidP="00903A76">
            <w:r w:rsidRPr="00903A76">
              <w:t xml:space="preserve">Trennwand H bis 4,85 m WD 125 mm </w:t>
            </w:r>
            <w:proofErr w:type="spellStart"/>
            <w:r w:rsidRPr="00903A76">
              <w:t>Rw</w:t>
            </w:r>
            <w:proofErr w:type="spellEnd"/>
            <w:r w:rsidRPr="00903A76">
              <w:t xml:space="preserve"> 50 dB F30-A UK Stahlblechprofil </w:t>
            </w:r>
            <w:proofErr w:type="spellStart"/>
            <w:r w:rsidRPr="00903A76">
              <w:t>verz</w:t>
            </w:r>
            <w:proofErr w:type="spellEnd"/>
            <w:r w:rsidRPr="00903A76">
              <w:t xml:space="preserve"> Einfachständerwerk Mineralwolle MW D</w:t>
            </w:r>
          </w:p>
          <w:p w14:paraId="04784C05" w14:textId="03A91DB5" w:rsidR="00903A76" w:rsidRPr="00B5249E" w:rsidRDefault="00903A76" w:rsidP="00903A76">
            <w:r w:rsidRPr="00903A76">
              <w:t xml:space="preserve">60mm </w:t>
            </w:r>
            <w:proofErr w:type="spellStart"/>
            <w:r w:rsidRPr="00903A76">
              <w:t>Gipspl</w:t>
            </w:r>
            <w:proofErr w:type="spellEnd"/>
            <w:r w:rsidRPr="00903A76">
              <w:t>. Baupl.H2 2lagig D 12,5mm D 12,5mm Q3 2lagig D 12,5mm D 12,5mm Q3</w:t>
            </w:r>
          </w:p>
        </w:tc>
        <w:tc>
          <w:tcPr>
            <w:tcW w:w="851" w:type="dxa"/>
            <w:noWrap/>
            <w:vAlign w:val="center"/>
          </w:tcPr>
          <w:p w14:paraId="160908ED" w14:textId="09E56347" w:rsidR="00903A76" w:rsidRPr="00B5249E" w:rsidRDefault="00EB7446" w:rsidP="00903A76">
            <w:r w:rsidRPr="00EB7446">
              <w:t>86,71</w:t>
            </w:r>
          </w:p>
        </w:tc>
        <w:tc>
          <w:tcPr>
            <w:tcW w:w="709" w:type="dxa"/>
            <w:noWrap/>
            <w:vAlign w:val="center"/>
          </w:tcPr>
          <w:p w14:paraId="73A82CE8" w14:textId="401E48F3" w:rsidR="00903A76" w:rsidRPr="00B5249E" w:rsidRDefault="00EB7446" w:rsidP="00903A76">
            <w:r w:rsidRPr="00EB7446">
              <w:t>m2</w:t>
            </w:r>
          </w:p>
        </w:tc>
        <w:tc>
          <w:tcPr>
            <w:tcW w:w="708" w:type="dxa"/>
            <w:noWrap/>
            <w:vAlign w:val="center"/>
          </w:tcPr>
          <w:p w14:paraId="15CFC50F" w14:textId="77777777" w:rsidR="00903A76" w:rsidRPr="00B5249E" w:rsidRDefault="00903A76" w:rsidP="00903A76"/>
        </w:tc>
        <w:tc>
          <w:tcPr>
            <w:tcW w:w="709" w:type="dxa"/>
            <w:noWrap/>
            <w:vAlign w:val="center"/>
          </w:tcPr>
          <w:p w14:paraId="5EC77ED4" w14:textId="77777777" w:rsidR="00903A76" w:rsidRPr="00B5249E" w:rsidRDefault="00903A76" w:rsidP="00903A76"/>
        </w:tc>
        <w:tc>
          <w:tcPr>
            <w:tcW w:w="709" w:type="dxa"/>
            <w:noWrap/>
            <w:vAlign w:val="center"/>
          </w:tcPr>
          <w:p w14:paraId="26597591" w14:textId="77777777" w:rsidR="00903A76" w:rsidRPr="00B5249E" w:rsidRDefault="00903A76" w:rsidP="00903A76"/>
        </w:tc>
        <w:tc>
          <w:tcPr>
            <w:tcW w:w="850" w:type="dxa"/>
            <w:noWrap/>
            <w:vAlign w:val="center"/>
          </w:tcPr>
          <w:p w14:paraId="50FFFA64" w14:textId="77777777" w:rsidR="00903A76" w:rsidRPr="00B5249E" w:rsidRDefault="00903A76" w:rsidP="00903A76"/>
        </w:tc>
        <w:tc>
          <w:tcPr>
            <w:tcW w:w="851" w:type="dxa"/>
            <w:noWrap/>
            <w:vAlign w:val="center"/>
          </w:tcPr>
          <w:p w14:paraId="0735A972" w14:textId="77777777" w:rsidR="00903A76" w:rsidRPr="00B5249E" w:rsidRDefault="00903A76" w:rsidP="00903A76"/>
        </w:tc>
        <w:tc>
          <w:tcPr>
            <w:tcW w:w="1139" w:type="dxa"/>
            <w:noWrap/>
            <w:vAlign w:val="center"/>
          </w:tcPr>
          <w:p w14:paraId="30B22918" w14:textId="77777777" w:rsidR="00903A76" w:rsidRPr="00B5249E" w:rsidRDefault="00903A76" w:rsidP="00903A76"/>
        </w:tc>
      </w:tr>
      <w:tr w:rsidR="00F35B36" w:rsidRPr="00B5249E" w14:paraId="097B5446" w14:textId="77777777" w:rsidTr="00C84536">
        <w:trPr>
          <w:trHeight w:val="567"/>
        </w:trPr>
        <w:tc>
          <w:tcPr>
            <w:tcW w:w="988" w:type="dxa"/>
            <w:noWrap/>
            <w:tcMar>
              <w:left w:w="28" w:type="dxa"/>
            </w:tcMar>
            <w:vAlign w:val="center"/>
          </w:tcPr>
          <w:p w14:paraId="3D1D6FE3" w14:textId="64E167EB" w:rsidR="00903A76" w:rsidRPr="00B5249E" w:rsidRDefault="00EB7446" w:rsidP="00903A76">
            <w:r w:rsidRPr="00EB7446">
              <w:t>4.2.17</w:t>
            </w:r>
          </w:p>
        </w:tc>
        <w:tc>
          <w:tcPr>
            <w:tcW w:w="2409" w:type="dxa"/>
            <w:noWrap/>
            <w:vAlign w:val="center"/>
          </w:tcPr>
          <w:p w14:paraId="6EE20DC2" w14:textId="77777777" w:rsidR="00EB7446" w:rsidRPr="00EB7446" w:rsidRDefault="00EB7446" w:rsidP="00EB7446">
            <w:r w:rsidRPr="00EB7446">
              <w:t xml:space="preserve">Trenn-Brandwand H bis 3,25 m WD 161 mm </w:t>
            </w:r>
            <w:proofErr w:type="spellStart"/>
            <w:r w:rsidRPr="00EB7446">
              <w:t>Rw</w:t>
            </w:r>
            <w:proofErr w:type="spellEnd"/>
            <w:r w:rsidRPr="00EB7446">
              <w:t xml:space="preserve"> 68 dB F90-A UK Stahlblechprofil </w:t>
            </w:r>
            <w:proofErr w:type="spellStart"/>
            <w:r w:rsidRPr="00EB7446">
              <w:t>verz</w:t>
            </w:r>
            <w:proofErr w:type="spellEnd"/>
            <w:r w:rsidRPr="00EB7446">
              <w:t xml:space="preserve"> Doppelständerwerk Mineralwolle MW</w:t>
            </w:r>
          </w:p>
          <w:p w14:paraId="2D5A3414" w14:textId="189F6C8E" w:rsidR="00903A76" w:rsidRPr="00B5249E" w:rsidRDefault="00EB7446" w:rsidP="00903A76">
            <w:r w:rsidRPr="00EB7446">
              <w:t>D 80mm 2lagig + Stahl 0,5mm Feuerschutz-Gipspl.DFH2IR D 15mm Feuerschutz-Gipspl.DFH2IR D 15mm Q1 2lagig + Stahl 0,5mm Feuerschutz-Gipspl.DFH2I</w:t>
            </w:r>
          </w:p>
        </w:tc>
        <w:tc>
          <w:tcPr>
            <w:tcW w:w="851" w:type="dxa"/>
            <w:noWrap/>
            <w:vAlign w:val="center"/>
          </w:tcPr>
          <w:p w14:paraId="788CAA38" w14:textId="365C93D0" w:rsidR="00903A76" w:rsidRPr="00B5249E" w:rsidRDefault="00EB7446" w:rsidP="00903A76">
            <w:r w:rsidRPr="00EB7446">
              <w:t>26,82</w:t>
            </w:r>
          </w:p>
        </w:tc>
        <w:tc>
          <w:tcPr>
            <w:tcW w:w="709" w:type="dxa"/>
            <w:noWrap/>
            <w:vAlign w:val="center"/>
          </w:tcPr>
          <w:p w14:paraId="476B2712" w14:textId="37143CD5" w:rsidR="00903A76" w:rsidRPr="00B5249E" w:rsidRDefault="00EB7446" w:rsidP="00903A76">
            <w:r w:rsidRPr="00EB7446">
              <w:t>m2</w:t>
            </w:r>
          </w:p>
        </w:tc>
        <w:tc>
          <w:tcPr>
            <w:tcW w:w="708" w:type="dxa"/>
            <w:noWrap/>
            <w:vAlign w:val="center"/>
          </w:tcPr>
          <w:p w14:paraId="74C6B9C6" w14:textId="77777777" w:rsidR="00903A76" w:rsidRPr="00B5249E" w:rsidRDefault="00903A76" w:rsidP="00903A76"/>
        </w:tc>
        <w:tc>
          <w:tcPr>
            <w:tcW w:w="709" w:type="dxa"/>
            <w:noWrap/>
            <w:vAlign w:val="center"/>
          </w:tcPr>
          <w:p w14:paraId="06D1D1C7" w14:textId="77777777" w:rsidR="00903A76" w:rsidRPr="00B5249E" w:rsidRDefault="00903A76" w:rsidP="00903A76"/>
        </w:tc>
        <w:tc>
          <w:tcPr>
            <w:tcW w:w="709" w:type="dxa"/>
            <w:noWrap/>
            <w:vAlign w:val="center"/>
          </w:tcPr>
          <w:p w14:paraId="3A6961B0" w14:textId="77777777" w:rsidR="00903A76" w:rsidRPr="00B5249E" w:rsidRDefault="00903A76" w:rsidP="00903A76"/>
        </w:tc>
        <w:tc>
          <w:tcPr>
            <w:tcW w:w="850" w:type="dxa"/>
            <w:noWrap/>
            <w:vAlign w:val="center"/>
          </w:tcPr>
          <w:p w14:paraId="77D55EB9" w14:textId="77777777" w:rsidR="00903A76" w:rsidRPr="00B5249E" w:rsidRDefault="00903A76" w:rsidP="00903A76"/>
        </w:tc>
        <w:tc>
          <w:tcPr>
            <w:tcW w:w="851" w:type="dxa"/>
            <w:noWrap/>
            <w:vAlign w:val="center"/>
          </w:tcPr>
          <w:p w14:paraId="4F9FCB7A" w14:textId="77777777" w:rsidR="00903A76" w:rsidRPr="00B5249E" w:rsidRDefault="00903A76" w:rsidP="00903A76"/>
        </w:tc>
        <w:tc>
          <w:tcPr>
            <w:tcW w:w="1139" w:type="dxa"/>
            <w:noWrap/>
            <w:vAlign w:val="center"/>
          </w:tcPr>
          <w:p w14:paraId="404DF34B" w14:textId="77777777" w:rsidR="00903A76" w:rsidRPr="00B5249E" w:rsidRDefault="00903A76" w:rsidP="00903A76"/>
        </w:tc>
      </w:tr>
      <w:tr w:rsidR="00F35B36" w:rsidRPr="00B5249E" w14:paraId="42BA94E0" w14:textId="77777777" w:rsidTr="00C84536">
        <w:trPr>
          <w:trHeight w:val="567"/>
        </w:trPr>
        <w:tc>
          <w:tcPr>
            <w:tcW w:w="988" w:type="dxa"/>
            <w:noWrap/>
            <w:tcMar>
              <w:left w:w="28" w:type="dxa"/>
            </w:tcMar>
            <w:vAlign w:val="center"/>
          </w:tcPr>
          <w:p w14:paraId="5B5CB49B" w14:textId="1E6E8887" w:rsidR="00903A76" w:rsidRPr="00B5249E" w:rsidRDefault="00EB7446" w:rsidP="00903A76">
            <w:r w:rsidRPr="00EB7446">
              <w:t>4.2.20</w:t>
            </w:r>
          </w:p>
        </w:tc>
        <w:tc>
          <w:tcPr>
            <w:tcW w:w="2409" w:type="dxa"/>
            <w:noWrap/>
            <w:vAlign w:val="center"/>
          </w:tcPr>
          <w:p w14:paraId="3A553973" w14:textId="77777777" w:rsidR="00EB7446" w:rsidRPr="00EB7446" w:rsidRDefault="00EB7446" w:rsidP="00EB7446">
            <w:r w:rsidRPr="00EB7446">
              <w:t xml:space="preserve">Trennwand H bis 4,85 m WD 240 mm </w:t>
            </w:r>
            <w:proofErr w:type="spellStart"/>
            <w:r w:rsidRPr="00EB7446">
              <w:t>Rw</w:t>
            </w:r>
            <w:proofErr w:type="spellEnd"/>
            <w:r w:rsidRPr="00EB7446">
              <w:t xml:space="preserve"> 50 dB UK Stahlblechprofil </w:t>
            </w:r>
            <w:proofErr w:type="spellStart"/>
            <w:r w:rsidRPr="00EB7446">
              <w:t>verz</w:t>
            </w:r>
            <w:proofErr w:type="spellEnd"/>
            <w:r w:rsidRPr="00EB7446">
              <w:t xml:space="preserve"> Doppelständerwerk Mineralwolle MW D</w:t>
            </w:r>
          </w:p>
          <w:p w14:paraId="0E897A79" w14:textId="11787205" w:rsidR="00903A76" w:rsidRPr="00B5249E" w:rsidRDefault="00EB7446" w:rsidP="00903A76">
            <w:r w:rsidRPr="00EB7446">
              <w:t xml:space="preserve">60mm 2lagig Gipsbaupl.H2 D 12,5mm Gipsbaupl.H2 D 12,5mm Q3 2lagig </w:t>
            </w:r>
            <w:proofErr w:type="spellStart"/>
            <w:r w:rsidRPr="00EB7446">
              <w:t>Gipsbaupl.A</w:t>
            </w:r>
            <w:proofErr w:type="spellEnd"/>
            <w:r w:rsidRPr="00EB7446">
              <w:t xml:space="preserve"> D 12,5mm </w:t>
            </w:r>
            <w:proofErr w:type="spellStart"/>
            <w:r w:rsidRPr="00EB7446">
              <w:t>Gipsbaupl.A</w:t>
            </w:r>
            <w:proofErr w:type="spellEnd"/>
            <w:r w:rsidRPr="00EB7446">
              <w:t xml:space="preserve"> D 12,5mm Q3</w:t>
            </w:r>
          </w:p>
        </w:tc>
        <w:tc>
          <w:tcPr>
            <w:tcW w:w="851" w:type="dxa"/>
            <w:noWrap/>
            <w:vAlign w:val="center"/>
          </w:tcPr>
          <w:p w14:paraId="4B2C3778" w14:textId="54BAEE86" w:rsidR="00903A76" w:rsidRPr="00B5249E" w:rsidRDefault="00EB7446" w:rsidP="00903A76">
            <w:r w:rsidRPr="00EB7446">
              <w:t>30,96</w:t>
            </w:r>
          </w:p>
        </w:tc>
        <w:tc>
          <w:tcPr>
            <w:tcW w:w="709" w:type="dxa"/>
            <w:noWrap/>
            <w:vAlign w:val="center"/>
          </w:tcPr>
          <w:p w14:paraId="7A58C351" w14:textId="225D7A2D" w:rsidR="00903A76" w:rsidRPr="00B5249E" w:rsidRDefault="00EB7446" w:rsidP="00903A76">
            <w:r w:rsidRPr="00EB7446">
              <w:t>m2</w:t>
            </w:r>
          </w:p>
        </w:tc>
        <w:tc>
          <w:tcPr>
            <w:tcW w:w="708" w:type="dxa"/>
            <w:noWrap/>
            <w:vAlign w:val="center"/>
          </w:tcPr>
          <w:p w14:paraId="3A49FAA1" w14:textId="77777777" w:rsidR="00903A76" w:rsidRPr="00B5249E" w:rsidRDefault="00903A76" w:rsidP="00903A76"/>
        </w:tc>
        <w:tc>
          <w:tcPr>
            <w:tcW w:w="709" w:type="dxa"/>
            <w:noWrap/>
            <w:vAlign w:val="center"/>
          </w:tcPr>
          <w:p w14:paraId="4320C43C" w14:textId="77777777" w:rsidR="00903A76" w:rsidRPr="00B5249E" w:rsidRDefault="00903A76" w:rsidP="00903A76"/>
        </w:tc>
        <w:tc>
          <w:tcPr>
            <w:tcW w:w="709" w:type="dxa"/>
            <w:noWrap/>
            <w:vAlign w:val="center"/>
          </w:tcPr>
          <w:p w14:paraId="5B151227" w14:textId="77777777" w:rsidR="00903A76" w:rsidRPr="00B5249E" w:rsidRDefault="00903A76" w:rsidP="00903A76"/>
        </w:tc>
        <w:tc>
          <w:tcPr>
            <w:tcW w:w="850" w:type="dxa"/>
            <w:noWrap/>
            <w:vAlign w:val="center"/>
          </w:tcPr>
          <w:p w14:paraId="526652A2" w14:textId="77777777" w:rsidR="00903A76" w:rsidRPr="00B5249E" w:rsidRDefault="00903A76" w:rsidP="00903A76"/>
        </w:tc>
        <w:tc>
          <w:tcPr>
            <w:tcW w:w="851" w:type="dxa"/>
            <w:noWrap/>
            <w:vAlign w:val="center"/>
          </w:tcPr>
          <w:p w14:paraId="3A7D0358" w14:textId="77777777" w:rsidR="00903A76" w:rsidRPr="00B5249E" w:rsidRDefault="00903A76" w:rsidP="00903A76"/>
        </w:tc>
        <w:tc>
          <w:tcPr>
            <w:tcW w:w="1139" w:type="dxa"/>
            <w:noWrap/>
            <w:vAlign w:val="center"/>
          </w:tcPr>
          <w:p w14:paraId="68F60F6C" w14:textId="77777777" w:rsidR="00903A76" w:rsidRPr="00B5249E" w:rsidRDefault="00903A76" w:rsidP="00903A76"/>
        </w:tc>
      </w:tr>
      <w:tr w:rsidR="00F35B36" w:rsidRPr="00B5249E" w14:paraId="08A38C0A" w14:textId="77777777" w:rsidTr="00C84536">
        <w:trPr>
          <w:trHeight w:val="567"/>
        </w:trPr>
        <w:tc>
          <w:tcPr>
            <w:tcW w:w="988" w:type="dxa"/>
            <w:noWrap/>
            <w:tcMar>
              <w:left w:w="28" w:type="dxa"/>
            </w:tcMar>
            <w:vAlign w:val="center"/>
          </w:tcPr>
          <w:p w14:paraId="0AEE2BC5" w14:textId="7724CE9C" w:rsidR="00903A76" w:rsidRPr="00B5249E" w:rsidRDefault="00EB7446" w:rsidP="00903A76">
            <w:r w:rsidRPr="00EB7446">
              <w:t>4.2.22</w:t>
            </w:r>
          </w:p>
        </w:tc>
        <w:tc>
          <w:tcPr>
            <w:tcW w:w="2409" w:type="dxa"/>
            <w:noWrap/>
            <w:vAlign w:val="center"/>
          </w:tcPr>
          <w:p w14:paraId="05BB6B98" w14:textId="77777777" w:rsidR="00EB7446" w:rsidRPr="00EB7446" w:rsidRDefault="00EB7446" w:rsidP="00EB7446">
            <w:r w:rsidRPr="00EB7446">
              <w:t>Vorsatzschale H bis 4,85 m WD 100 mm UK Stahlblechprofil</w:t>
            </w:r>
          </w:p>
          <w:p w14:paraId="6E11E899" w14:textId="5A1734B3" w:rsidR="00903A76" w:rsidRPr="00B5249E" w:rsidRDefault="00EB7446" w:rsidP="00903A76">
            <w:proofErr w:type="spellStart"/>
            <w:r w:rsidRPr="00EB7446">
              <w:t>verz</w:t>
            </w:r>
            <w:proofErr w:type="spellEnd"/>
            <w:r w:rsidRPr="00EB7446">
              <w:t xml:space="preserve"> Einfachständerwerk Mineralwolle MW D 60mm </w:t>
            </w:r>
            <w:proofErr w:type="spellStart"/>
            <w:r w:rsidRPr="00EB7446">
              <w:t>Gipspl</w:t>
            </w:r>
            <w:proofErr w:type="spellEnd"/>
            <w:r w:rsidRPr="00EB7446">
              <w:t>. Baupl.H2 2lagig D 12,5mm D 12,5mm Q3</w:t>
            </w:r>
          </w:p>
        </w:tc>
        <w:tc>
          <w:tcPr>
            <w:tcW w:w="851" w:type="dxa"/>
            <w:noWrap/>
            <w:vAlign w:val="center"/>
          </w:tcPr>
          <w:p w14:paraId="40153316" w14:textId="474DA4F2" w:rsidR="00903A76" w:rsidRPr="00B5249E" w:rsidRDefault="00EB7446" w:rsidP="00903A76">
            <w:r w:rsidRPr="00EB7446">
              <w:t>98,5</w:t>
            </w:r>
            <w:r w:rsidR="003904F5">
              <w:t>6</w:t>
            </w:r>
          </w:p>
        </w:tc>
        <w:tc>
          <w:tcPr>
            <w:tcW w:w="709" w:type="dxa"/>
            <w:noWrap/>
            <w:vAlign w:val="center"/>
          </w:tcPr>
          <w:p w14:paraId="0855B66D" w14:textId="08BDC3AA" w:rsidR="00903A76" w:rsidRPr="00B5249E" w:rsidRDefault="00EB7446" w:rsidP="00903A76">
            <w:r w:rsidRPr="00EB7446">
              <w:t>m2</w:t>
            </w:r>
          </w:p>
        </w:tc>
        <w:tc>
          <w:tcPr>
            <w:tcW w:w="708" w:type="dxa"/>
            <w:noWrap/>
            <w:vAlign w:val="center"/>
          </w:tcPr>
          <w:p w14:paraId="5B44287F" w14:textId="77777777" w:rsidR="00903A76" w:rsidRPr="00B5249E" w:rsidRDefault="00903A76" w:rsidP="00903A76"/>
        </w:tc>
        <w:tc>
          <w:tcPr>
            <w:tcW w:w="709" w:type="dxa"/>
            <w:noWrap/>
            <w:vAlign w:val="center"/>
          </w:tcPr>
          <w:p w14:paraId="60D2731E" w14:textId="77777777" w:rsidR="00903A76" w:rsidRPr="00B5249E" w:rsidRDefault="00903A76" w:rsidP="00903A76"/>
        </w:tc>
        <w:tc>
          <w:tcPr>
            <w:tcW w:w="709" w:type="dxa"/>
            <w:noWrap/>
            <w:vAlign w:val="center"/>
          </w:tcPr>
          <w:p w14:paraId="04971DB8" w14:textId="77777777" w:rsidR="00903A76" w:rsidRPr="00B5249E" w:rsidRDefault="00903A76" w:rsidP="00903A76"/>
        </w:tc>
        <w:tc>
          <w:tcPr>
            <w:tcW w:w="850" w:type="dxa"/>
            <w:noWrap/>
            <w:vAlign w:val="center"/>
          </w:tcPr>
          <w:p w14:paraId="345BCAD3" w14:textId="77777777" w:rsidR="00903A76" w:rsidRPr="00B5249E" w:rsidRDefault="00903A76" w:rsidP="00903A76"/>
        </w:tc>
        <w:tc>
          <w:tcPr>
            <w:tcW w:w="851" w:type="dxa"/>
            <w:noWrap/>
            <w:vAlign w:val="center"/>
          </w:tcPr>
          <w:p w14:paraId="4080D639" w14:textId="77777777" w:rsidR="00903A76" w:rsidRPr="00B5249E" w:rsidRDefault="00903A76" w:rsidP="00903A76"/>
        </w:tc>
        <w:tc>
          <w:tcPr>
            <w:tcW w:w="1139" w:type="dxa"/>
            <w:noWrap/>
            <w:vAlign w:val="center"/>
          </w:tcPr>
          <w:p w14:paraId="29A70CD2" w14:textId="77777777" w:rsidR="00903A76" w:rsidRPr="00B5249E" w:rsidRDefault="00903A76" w:rsidP="00903A76"/>
        </w:tc>
      </w:tr>
      <w:tr w:rsidR="00F35B36" w:rsidRPr="00B5249E" w14:paraId="0CDE259B" w14:textId="77777777" w:rsidTr="00C84536">
        <w:trPr>
          <w:trHeight w:val="567"/>
        </w:trPr>
        <w:tc>
          <w:tcPr>
            <w:tcW w:w="988" w:type="dxa"/>
            <w:noWrap/>
            <w:tcMar>
              <w:left w:w="28" w:type="dxa"/>
            </w:tcMar>
            <w:vAlign w:val="center"/>
          </w:tcPr>
          <w:p w14:paraId="05401482" w14:textId="73080BE0" w:rsidR="00903A76" w:rsidRPr="00B5249E" w:rsidRDefault="00EB7446" w:rsidP="00903A76">
            <w:r w:rsidRPr="00EB7446">
              <w:t>4.2.28</w:t>
            </w:r>
          </w:p>
        </w:tc>
        <w:tc>
          <w:tcPr>
            <w:tcW w:w="2409" w:type="dxa"/>
            <w:noWrap/>
            <w:vAlign w:val="center"/>
          </w:tcPr>
          <w:p w14:paraId="6FC548D9" w14:textId="77777777" w:rsidR="00EB7446" w:rsidRPr="00EB7446" w:rsidRDefault="00EB7446" w:rsidP="00EB7446">
            <w:r w:rsidRPr="00EB7446">
              <w:t xml:space="preserve">Trennwand H bis 2,95 m WD 150 mm </w:t>
            </w:r>
            <w:proofErr w:type="spellStart"/>
            <w:r w:rsidRPr="00EB7446">
              <w:t>Rw</w:t>
            </w:r>
            <w:proofErr w:type="spellEnd"/>
            <w:r w:rsidRPr="00EB7446">
              <w:t xml:space="preserve"> 50 dB UK Stahlblechprofil </w:t>
            </w:r>
            <w:proofErr w:type="spellStart"/>
            <w:r w:rsidRPr="00EB7446">
              <w:t>verz</w:t>
            </w:r>
            <w:proofErr w:type="spellEnd"/>
            <w:r w:rsidRPr="00EB7446">
              <w:t xml:space="preserve"> Einfachständerwerk Mineralwolle MW D</w:t>
            </w:r>
          </w:p>
          <w:p w14:paraId="065F6D89" w14:textId="76802574" w:rsidR="00903A76" w:rsidRPr="00B5249E" w:rsidRDefault="00EB7446" w:rsidP="00903A76">
            <w:r w:rsidRPr="00EB7446">
              <w:lastRenderedPageBreak/>
              <w:t xml:space="preserve">80mm </w:t>
            </w:r>
            <w:proofErr w:type="spellStart"/>
            <w:r w:rsidRPr="00EB7446">
              <w:t>Gipspl</w:t>
            </w:r>
            <w:proofErr w:type="spellEnd"/>
            <w:r w:rsidRPr="00EB7446">
              <w:t xml:space="preserve">. </w:t>
            </w:r>
            <w:proofErr w:type="spellStart"/>
            <w:r w:rsidRPr="00EB7446">
              <w:t>Baupl.A</w:t>
            </w:r>
            <w:proofErr w:type="spellEnd"/>
            <w:r w:rsidRPr="00EB7446">
              <w:t xml:space="preserve"> 2lagig D 12,5mm D 12,5mm Q3 2lagig D 12,5mm D 12,5mm Q3</w:t>
            </w:r>
          </w:p>
        </w:tc>
        <w:tc>
          <w:tcPr>
            <w:tcW w:w="851" w:type="dxa"/>
            <w:noWrap/>
            <w:vAlign w:val="center"/>
          </w:tcPr>
          <w:p w14:paraId="15F9DDFD" w14:textId="16BC7648" w:rsidR="00903A76" w:rsidRPr="00B5249E" w:rsidRDefault="00EB7446" w:rsidP="00903A76">
            <w:r w:rsidRPr="00EB7446">
              <w:lastRenderedPageBreak/>
              <w:t>21,27</w:t>
            </w:r>
          </w:p>
        </w:tc>
        <w:tc>
          <w:tcPr>
            <w:tcW w:w="709" w:type="dxa"/>
            <w:noWrap/>
            <w:vAlign w:val="center"/>
          </w:tcPr>
          <w:p w14:paraId="2DC5F5BF" w14:textId="57125CD4" w:rsidR="00903A76" w:rsidRPr="00B5249E" w:rsidRDefault="00EB7446" w:rsidP="00903A76">
            <w:r w:rsidRPr="00EB7446">
              <w:t>m2</w:t>
            </w:r>
          </w:p>
        </w:tc>
        <w:tc>
          <w:tcPr>
            <w:tcW w:w="708" w:type="dxa"/>
            <w:noWrap/>
            <w:vAlign w:val="center"/>
          </w:tcPr>
          <w:p w14:paraId="1E717B21" w14:textId="77777777" w:rsidR="00903A76" w:rsidRPr="00B5249E" w:rsidRDefault="00903A76" w:rsidP="00903A76"/>
        </w:tc>
        <w:tc>
          <w:tcPr>
            <w:tcW w:w="709" w:type="dxa"/>
            <w:noWrap/>
            <w:vAlign w:val="center"/>
          </w:tcPr>
          <w:p w14:paraId="028D5332" w14:textId="77777777" w:rsidR="00903A76" w:rsidRPr="00B5249E" w:rsidRDefault="00903A76" w:rsidP="00903A76"/>
        </w:tc>
        <w:tc>
          <w:tcPr>
            <w:tcW w:w="709" w:type="dxa"/>
            <w:noWrap/>
            <w:vAlign w:val="center"/>
          </w:tcPr>
          <w:p w14:paraId="02BD4D1B" w14:textId="77777777" w:rsidR="00903A76" w:rsidRPr="00B5249E" w:rsidRDefault="00903A76" w:rsidP="00903A76"/>
        </w:tc>
        <w:tc>
          <w:tcPr>
            <w:tcW w:w="850" w:type="dxa"/>
            <w:noWrap/>
            <w:vAlign w:val="center"/>
          </w:tcPr>
          <w:p w14:paraId="3343B12B" w14:textId="77777777" w:rsidR="00903A76" w:rsidRPr="00B5249E" w:rsidRDefault="00903A76" w:rsidP="00903A76"/>
        </w:tc>
        <w:tc>
          <w:tcPr>
            <w:tcW w:w="851" w:type="dxa"/>
            <w:noWrap/>
            <w:vAlign w:val="center"/>
          </w:tcPr>
          <w:p w14:paraId="46F09D7A" w14:textId="77777777" w:rsidR="00903A76" w:rsidRPr="00B5249E" w:rsidRDefault="00903A76" w:rsidP="00903A76"/>
        </w:tc>
        <w:tc>
          <w:tcPr>
            <w:tcW w:w="1139" w:type="dxa"/>
            <w:noWrap/>
            <w:vAlign w:val="center"/>
          </w:tcPr>
          <w:p w14:paraId="17D621DF" w14:textId="77777777" w:rsidR="00903A76" w:rsidRPr="00B5249E" w:rsidRDefault="00903A76" w:rsidP="00903A76"/>
        </w:tc>
      </w:tr>
      <w:tr w:rsidR="00F35B36" w:rsidRPr="00B5249E" w14:paraId="59ABC51E" w14:textId="77777777" w:rsidTr="00C84536">
        <w:trPr>
          <w:trHeight w:val="567"/>
        </w:trPr>
        <w:tc>
          <w:tcPr>
            <w:tcW w:w="988" w:type="dxa"/>
            <w:noWrap/>
            <w:tcMar>
              <w:left w:w="28" w:type="dxa"/>
            </w:tcMar>
            <w:vAlign w:val="center"/>
          </w:tcPr>
          <w:p w14:paraId="41556AA0" w14:textId="2D29B752" w:rsidR="00903A76" w:rsidRPr="00B5249E" w:rsidRDefault="00EB7446" w:rsidP="00903A76">
            <w:r w:rsidRPr="00EB7446">
              <w:t>4.2.29</w:t>
            </w:r>
          </w:p>
        </w:tc>
        <w:tc>
          <w:tcPr>
            <w:tcW w:w="2409" w:type="dxa"/>
            <w:noWrap/>
            <w:vAlign w:val="center"/>
          </w:tcPr>
          <w:p w14:paraId="210BC631" w14:textId="77777777" w:rsidR="00EB7446" w:rsidRPr="00EB7446" w:rsidRDefault="00EB7446" w:rsidP="00EB7446">
            <w:r w:rsidRPr="00EB7446">
              <w:t xml:space="preserve">Trennwand H bis 2,95 m WD 150 mm </w:t>
            </w:r>
            <w:proofErr w:type="spellStart"/>
            <w:r w:rsidRPr="00EB7446">
              <w:t>Rw</w:t>
            </w:r>
            <w:proofErr w:type="spellEnd"/>
            <w:r w:rsidRPr="00EB7446">
              <w:t xml:space="preserve"> 50 dB F90-A UK Stahlblechprofil </w:t>
            </w:r>
            <w:proofErr w:type="spellStart"/>
            <w:r w:rsidRPr="00EB7446">
              <w:t>verz</w:t>
            </w:r>
            <w:proofErr w:type="spellEnd"/>
            <w:r w:rsidRPr="00EB7446">
              <w:t xml:space="preserve"> Einfachständerwerk Mineralwolle MW D</w:t>
            </w:r>
          </w:p>
          <w:p w14:paraId="5BBF0723" w14:textId="77777777" w:rsidR="00EB7446" w:rsidRPr="00EB7446" w:rsidRDefault="00EB7446" w:rsidP="00EB7446">
            <w:r w:rsidRPr="00EB7446">
              <w:t xml:space="preserve">80mm 2lagig Feuerschutz-Gipspl.DFH2IR D 12,5mm </w:t>
            </w:r>
          </w:p>
          <w:p w14:paraId="04E84243" w14:textId="346A9916" w:rsidR="00903A76" w:rsidRPr="00B5249E" w:rsidRDefault="00EB7446" w:rsidP="00903A76">
            <w:r w:rsidRPr="00EB7446">
              <w:t xml:space="preserve">Feuerschutz-Gipspl.DFH2IR D 12,5mm Q3 2lagig + Stahl 0,5mm </w:t>
            </w:r>
            <w:proofErr w:type="spellStart"/>
            <w:r w:rsidRPr="00EB7446">
              <w:t>Gipspl.Vliesarmierung</w:t>
            </w:r>
            <w:proofErr w:type="spellEnd"/>
            <w:r w:rsidRPr="00EB7446">
              <w:t xml:space="preserve"> GM-F D 12,5mm </w:t>
            </w:r>
            <w:proofErr w:type="spellStart"/>
            <w:r w:rsidRPr="00EB7446">
              <w:t>Gip</w:t>
            </w:r>
            <w:proofErr w:type="spellEnd"/>
          </w:p>
        </w:tc>
        <w:tc>
          <w:tcPr>
            <w:tcW w:w="851" w:type="dxa"/>
            <w:noWrap/>
            <w:vAlign w:val="center"/>
          </w:tcPr>
          <w:p w14:paraId="5D42B86A" w14:textId="787FA1BA" w:rsidR="00903A76" w:rsidRPr="00B5249E" w:rsidRDefault="00EB7446" w:rsidP="00903A76">
            <w:r w:rsidRPr="00EB7446">
              <w:t>10,07</w:t>
            </w:r>
          </w:p>
        </w:tc>
        <w:tc>
          <w:tcPr>
            <w:tcW w:w="709" w:type="dxa"/>
            <w:noWrap/>
            <w:vAlign w:val="center"/>
          </w:tcPr>
          <w:p w14:paraId="63A99D90" w14:textId="536C5A60" w:rsidR="00903A76" w:rsidRPr="00B5249E" w:rsidRDefault="00EB7446" w:rsidP="00903A76">
            <w:r w:rsidRPr="00EB7446">
              <w:t>m2</w:t>
            </w:r>
          </w:p>
        </w:tc>
        <w:tc>
          <w:tcPr>
            <w:tcW w:w="708" w:type="dxa"/>
            <w:noWrap/>
            <w:vAlign w:val="center"/>
          </w:tcPr>
          <w:p w14:paraId="7D0E7C18" w14:textId="77777777" w:rsidR="00903A76" w:rsidRPr="00B5249E" w:rsidRDefault="00903A76" w:rsidP="00903A76"/>
        </w:tc>
        <w:tc>
          <w:tcPr>
            <w:tcW w:w="709" w:type="dxa"/>
            <w:noWrap/>
            <w:vAlign w:val="center"/>
          </w:tcPr>
          <w:p w14:paraId="2FBB9C4E" w14:textId="77777777" w:rsidR="00903A76" w:rsidRPr="00B5249E" w:rsidRDefault="00903A76" w:rsidP="00903A76"/>
        </w:tc>
        <w:tc>
          <w:tcPr>
            <w:tcW w:w="709" w:type="dxa"/>
            <w:noWrap/>
            <w:vAlign w:val="center"/>
          </w:tcPr>
          <w:p w14:paraId="4B683247" w14:textId="77777777" w:rsidR="00903A76" w:rsidRPr="00B5249E" w:rsidRDefault="00903A76" w:rsidP="00903A76"/>
        </w:tc>
        <w:tc>
          <w:tcPr>
            <w:tcW w:w="850" w:type="dxa"/>
            <w:noWrap/>
            <w:vAlign w:val="center"/>
          </w:tcPr>
          <w:p w14:paraId="775DB4BE" w14:textId="77777777" w:rsidR="00903A76" w:rsidRPr="00B5249E" w:rsidRDefault="00903A76" w:rsidP="00903A76"/>
        </w:tc>
        <w:tc>
          <w:tcPr>
            <w:tcW w:w="851" w:type="dxa"/>
            <w:noWrap/>
            <w:vAlign w:val="center"/>
          </w:tcPr>
          <w:p w14:paraId="60EBCCE4" w14:textId="77777777" w:rsidR="00903A76" w:rsidRPr="00B5249E" w:rsidRDefault="00903A76" w:rsidP="00903A76"/>
        </w:tc>
        <w:tc>
          <w:tcPr>
            <w:tcW w:w="1139" w:type="dxa"/>
            <w:noWrap/>
            <w:vAlign w:val="center"/>
          </w:tcPr>
          <w:p w14:paraId="51202802" w14:textId="77777777" w:rsidR="00903A76" w:rsidRPr="00B5249E" w:rsidRDefault="00903A76" w:rsidP="00903A76"/>
        </w:tc>
      </w:tr>
      <w:tr w:rsidR="00F35B36" w:rsidRPr="00B5249E" w14:paraId="4FAC9DCE" w14:textId="77777777" w:rsidTr="00C84536">
        <w:trPr>
          <w:trHeight w:val="567"/>
        </w:trPr>
        <w:tc>
          <w:tcPr>
            <w:tcW w:w="988" w:type="dxa"/>
            <w:noWrap/>
            <w:tcMar>
              <w:left w:w="28" w:type="dxa"/>
            </w:tcMar>
            <w:vAlign w:val="center"/>
          </w:tcPr>
          <w:p w14:paraId="2DB5FB6C" w14:textId="7ED3EDD0" w:rsidR="00903A76" w:rsidRPr="00B5249E" w:rsidRDefault="00EB7446" w:rsidP="00903A76">
            <w:r w:rsidRPr="00EB7446">
              <w:t>4.2.32</w:t>
            </w:r>
          </w:p>
        </w:tc>
        <w:tc>
          <w:tcPr>
            <w:tcW w:w="2409" w:type="dxa"/>
            <w:noWrap/>
            <w:vAlign w:val="center"/>
          </w:tcPr>
          <w:p w14:paraId="397B2AD0" w14:textId="235735B5" w:rsidR="00903A76" w:rsidRPr="00B5249E" w:rsidRDefault="00EB7446" w:rsidP="00903A76">
            <w:r w:rsidRPr="00EB7446">
              <w:t xml:space="preserve">UK verstärken UA-Profil 75/40/2 Trennwand </w:t>
            </w:r>
            <w:proofErr w:type="spellStart"/>
            <w:r w:rsidRPr="00EB7446">
              <w:t>Gipspl</w:t>
            </w:r>
            <w:proofErr w:type="spellEnd"/>
            <w:r w:rsidRPr="00EB7446">
              <w:t>. D 12,5mm</w:t>
            </w:r>
          </w:p>
        </w:tc>
        <w:tc>
          <w:tcPr>
            <w:tcW w:w="851" w:type="dxa"/>
            <w:noWrap/>
            <w:vAlign w:val="center"/>
          </w:tcPr>
          <w:p w14:paraId="45263977" w14:textId="63B41F04" w:rsidR="00903A76" w:rsidRPr="00B5249E" w:rsidRDefault="00EB7446" w:rsidP="00903A76">
            <w:r w:rsidRPr="00EB7446">
              <w:t>238,00</w:t>
            </w:r>
          </w:p>
        </w:tc>
        <w:tc>
          <w:tcPr>
            <w:tcW w:w="709" w:type="dxa"/>
            <w:noWrap/>
            <w:vAlign w:val="center"/>
          </w:tcPr>
          <w:p w14:paraId="66776424" w14:textId="1016DA7C" w:rsidR="00903A76" w:rsidRPr="00B5249E" w:rsidRDefault="00EB7446" w:rsidP="00903A76">
            <w:r w:rsidRPr="00EB7446">
              <w:t xml:space="preserve">m </w:t>
            </w:r>
          </w:p>
        </w:tc>
        <w:tc>
          <w:tcPr>
            <w:tcW w:w="708" w:type="dxa"/>
            <w:noWrap/>
            <w:vAlign w:val="center"/>
          </w:tcPr>
          <w:p w14:paraId="0D49B816" w14:textId="77777777" w:rsidR="00903A76" w:rsidRPr="00B5249E" w:rsidRDefault="00903A76" w:rsidP="00903A76"/>
        </w:tc>
        <w:tc>
          <w:tcPr>
            <w:tcW w:w="709" w:type="dxa"/>
            <w:noWrap/>
            <w:vAlign w:val="center"/>
          </w:tcPr>
          <w:p w14:paraId="6027D2E5" w14:textId="77777777" w:rsidR="00903A76" w:rsidRPr="00B5249E" w:rsidRDefault="00903A76" w:rsidP="00903A76"/>
        </w:tc>
        <w:tc>
          <w:tcPr>
            <w:tcW w:w="709" w:type="dxa"/>
            <w:noWrap/>
            <w:vAlign w:val="center"/>
          </w:tcPr>
          <w:p w14:paraId="72D29027" w14:textId="77777777" w:rsidR="00903A76" w:rsidRPr="00B5249E" w:rsidRDefault="00903A76" w:rsidP="00903A76"/>
        </w:tc>
        <w:tc>
          <w:tcPr>
            <w:tcW w:w="850" w:type="dxa"/>
            <w:noWrap/>
            <w:vAlign w:val="center"/>
          </w:tcPr>
          <w:p w14:paraId="12F116C4" w14:textId="77777777" w:rsidR="00903A76" w:rsidRPr="00B5249E" w:rsidRDefault="00903A76" w:rsidP="00903A76"/>
        </w:tc>
        <w:tc>
          <w:tcPr>
            <w:tcW w:w="851" w:type="dxa"/>
            <w:noWrap/>
            <w:vAlign w:val="center"/>
          </w:tcPr>
          <w:p w14:paraId="46031493" w14:textId="77777777" w:rsidR="00903A76" w:rsidRPr="00B5249E" w:rsidRDefault="00903A76" w:rsidP="00903A76"/>
        </w:tc>
        <w:tc>
          <w:tcPr>
            <w:tcW w:w="1139" w:type="dxa"/>
            <w:noWrap/>
            <w:vAlign w:val="center"/>
          </w:tcPr>
          <w:p w14:paraId="7F392E28" w14:textId="77777777" w:rsidR="00903A76" w:rsidRPr="00B5249E" w:rsidRDefault="00903A76" w:rsidP="00903A76"/>
        </w:tc>
      </w:tr>
      <w:tr w:rsidR="00F35B36" w:rsidRPr="00B5249E" w14:paraId="1F2FA03A" w14:textId="77777777" w:rsidTr="00C84536">
        <w:trPr>
          <w:trHeight w:val="567"/>
        </w:trPr>
        <w:tc>
          <w:tcPr>
            <w:tcW w:w="988" w:type="dxa"/>
            <w:noWrap/>
            <w:tcMar>
              <w:left w:w="28" w:type="dxa"/>
            </w:tcMar>
            <w:vAlign w:val="center"/>
          </w:tcPr>
          <w:p w14:paraId="2C2EC99E" w14:textId="57C88E74" w:rsidR="00903A76" w:rsidRPr="00B5249E" w:rsidRDefault="00EB7446" w:rsidP="00903A76">
            <w:r w:rsidRPr="00EB7446">
              <w:t>4.3.1</w:t>
            </w:r>
          </w:p>
        </w:tc>
        <w:tc>
          <w:tcPr>
            <w:tcW w:w="2409" w:type="dxa"/>
            <w:noWrap/>
            <w:vAlign w:val="center"/>
          </w:tcPr>
          <w:p w14:paraId="7A18B79B" w14:textId="77777777" w:rsidR="00EB7446" w:rsidRPr="00EB7446" w:rsidRDefault="00EB7446" w:rsidP="00EB7446">
            <w:r w:rsidRPr="00EB7446">
              <w:t>Trockenbau Abgasanlage einschalig, Kalziumsilikat Formteile</w:t>
            </w:r>
          </w:p>
          <w:p w14:paraId="19F98DD0" w14:textId="440DD5F3" w:rsidR="00903A76" w:rsidRPr="00B5249E" w:rsidRDefault="00EB7446" w:rsidP="00903A76">
            <w:r w:rsidRPr="00EB7446">
              <w:t>einzügig</w:t>
            </w:r>
          </w:p>
        </w:tc>
        <w:tc>
          <w:tcPr>
            <w:tcW w:w="851" w:type="dxa"/>
            <w:noWrap/>
            <w:vAlign w:val="center"/>
          </w:tcPr>
          <w:p w14:paraId="15C22F1E" w14:textId="6A5A610F" w:rsidR="00903A76" w:rsidRPr="00B5249E" w:rsidRDefault="00EB7446" w:rsidP="00903A76">
            <w:r>
              <w:t>7,90</w:t>
            </w:r>
          </w:p>
        </w:tc>
        <w:tc>
          <w:tcPr>
            <w:tcW w:w="709" w:type="dxa"/>
            <w:noWrap/>
            <w:vAlign w:val="center"/>
          </w:tcPr>
          <w:p w14:paraId="55966179" w14:textId="696D74EC" w:rsidR="00903A76" w:rsidRPr="00B5249E" w:rsidRDefault="00EB7446" w:rsidP="00903A76">
            <w:r>
              <w:t>m</w:t>
            </w:r>
          </w:p>
        </w:tc>
        <w:tc>
          <w:tcPr>
            <w:tcW w:w="708" w:type="dxa"/>
            <w:noWrap/>
            <w:vAlign w:val="center"/>
          </w:tcPr>
          <w:p w14:paraId="0526350E" w14:textId="77777777" w:rsidR="00903A76" w:rsidRPr="00B5249E" w:rsidRDefault="00903A76" w:rsidP="00903A76"/>
        </w:tc>
        <w:tc>
          <w:tcPr>
            <w:tcW w:w="709" w:type="dxa"/>
            <w:noWrap/>
            <w:vAlign w:val="center"/>
          </w:tcPr>
          <w:p w14:paraId="25CE0240" w14:textId="77777777" w:rsidR="00903A76" w:rsidRPr="00B5249E" w:rsidRDefault="00903A76" w:rsidP="00903A76"/>
        </w:tc>
        <w:tc>
          <w:tcPr>
            <w:tcW w:w="709" w:type="dxa"/>
            <w:noWrap/>
            <w:vAlign w:val="center"/>
          </w:tcPr>
          <w:p w14:paraId="6B391283" w14:textId="77777777" w:rsidR="00903A76" w:rsidRPr="00B5249E" w:rsidRDefault="00903A76" w:rsidP="00903A76"/>
        </w:tc>
        <w:tc>
          <w:tcPr>
            <w:tcW w:w="850" w:type="dxa"/>
            <w:noWrap/>
            <w:vAlign w:val="center"/>
          </w:tcPr>
          <w:p w14:paraId="07880D73" w14:textId="77777777" w:rsidR="00903A76" w:rsidRPr="00B5249E" w:rsidRDefault="00903A76" w:rsidP="00903A76"/>
        </w:tc>
        <w:tc>
          <w:tcPr>
            <w:tcW w:w="851" w:type="dxa"/>
            <w:noWrap/>
            <w:vAlign w:val="center"/>
          </w:tcPr>
          <w:p w14:paraId="0978B0F3" w14:textId="77777777" w:rsidR="00903A76" w:rsidRPr="00B5249E" w:rsidRDefault="00903A76" w:rsidP="00903A76"/>
        </w:tc>
        <w:tc>
          <w:tcPr>
            <w:tcW w:w="1139" w:type="dxa"/>
            <w:noWrap/>
            <w:vAlign w:val="center"/>
          </w:tcPr>
          <w:p w14:paraId="76290848" w14:textId="77777777" w:rsidR="00903A76" w:rsidRPr="00B5249E" w:rsidRDefault="00903A76" w:rsidP="00903A76"/>
        </w:tc>
      </w:tr>
      <w:tr w:rsidR="00EB7446" w:rsidRPr="00B5249E" w14:paraId="636114F3" w14:textId="77777777" w:rsidTr="00C84536">
        <w:trPr>
          <w:trHeight w:val="567"/>
        </w:trPr>
        <w:tc>
          <w:tcPr>
            <w:tcW w:w="988" w:type="dxa"/>
            <w:noWrap/>
            <w:tcMar>
              <w:left w:w="28" w:type="dxa"/>
            </w:tcMar>
            <w:vAlign w:val="center"/>
          </w:tcPr>
          <w:p w14:paraId="780CFD62" w14:textId="546BEE4E" w:rsidR="00EB7446" w:rsidRPr="00EB7446" w:rsidRDefault="00EB7446" w:rsidP="00EB7446">
            <w:r w:rsidRPr="00EB7446">
              <w:t>4.3.2</w:t>
            </w:r>
          </w:p>
        </w:tc>
        <w:tc>
          <w:tcPr>
            <w:tcW w:w="2409" w:type="dxa"/>
            <w:noWrap/>
            <w:vAlign w:val="center"/>
          </w:tcPr>
          <w:p w14:paraId="25619FED" w14:textId="4BA20D5D" w:rsidR="00EB7446" w:rsidRPr="00EB7446" w:rsidRDefault="00EB7446" w:rsidP="00EB7446">
            <w:r w:rsidRPr="00EB7446">
              <w:t>Traverse</w:t>
            </w:r>
          </w:p>
        </w:tc>
        <w:tc>
          <w:tcPr>
            <w:tcW w:w="851" w:type="dxa"/>
            <w:noWrap/>
            <w:vAlign w:val="center"/>
          </w:tcPr>
          <w:p w14:paraId="2D40FC60" w14:textId="22E77943" w:rsidR="00EB7446" w:rsidRDefault="00EB7446" w:rsidP="00EB7446">
            <w:r w:rsidRPr="00EB7446">
              <w:t>30</w:t>
            </w:r>
          </w:p>
        </w:tc>
        <w:tc>
          <w:tcPr>
            <w:tcW w:w="709" w:type="dxa"/>
            <w:noWrap/>
            <w:vAlign w:val="center"/>
          </w:tcPr>
          <w:p w14:paraId="311EA7F9" w14:textId="2523B5F7" w:rsidR="00EB7446" w:rsidRDefault="00EB7446" w:rsidP="00EB7446">
            <w:r w:rsidRPr="00EB7446">
              <w:t>St</w:t>
            </w:r>
          </w:p>
        </w:tc>
        <w:tc>
          <w:tcPr>
            <w:tcW w:w="708" w:type="dxa"/>
            <w:noWrap/>
            <w:vAlign w:val="center"/>
          </w:tcPr>
          <w:p w14:paraId="001EBEAC" w14:textId="77777777" w:rsidR="00EB7446" w:rsidRPr="00B5249E" w:rsidRDefault="00EB7446" w:rsidP="00EB7446"/>
        </w:tc>
        <w:tc>
          <w:tcPr>
            <w:tcW w:w="709" w:type="dxa"/>
            <w:noWrap/>
            <w:vAlign w:val="center"/>
          </w:tcPr>
          <w:p w14:paraId="36857D57" w14:textId="77777777" w:rsidR="00EB7446" w:rsidRPr="00B5249E" w:rsidRDefault="00EB7446" w:rsidP="00EB7446"/>
        </w:tc>
        <w:tc>
          <w:tcPr>
            <w:tcW w:w="709" w:type="dxa"/>
            <w:noWrap/>
            <w:vAlign w:val="center"/>
          </w:tcPr>
          <w:p w14:paraId="3A263691" w14:textId="77777777" w:rsidR="00EB7446" w:rsidRPr="00B5249E" w:rsidRDefault="00EB7446" w:rsidP="00EB7446"/>
        </w:tc>
        <w:tc>
          <w:tcPr>
            <w:tcW w:w="850" w:type="dxa"/>
            <w:noWrap/>
            <w:vAlign w:val="center"/>
          </w:tcPr>
          <w:p w14:paraId="6708373C" w14:textId="77777777" w:rsidR="00EB7446" w:rsidRPr="00B5249E" w:rsidRDefault="00EB7446" w:rsidP="00EB7446"/>
        </w:tc>
        <w:tc>
          <w:tcPr>
            <w:tcW w:w="851" w:type="dxa"/>
            <w:noWrap/>
            <w:vAlign w:val="center"/>
          </w:tcPr>
          <w:p w14:paraId="413BDB7A" w14:textId="77777777" w:rsidR="00EB7446" w:rsidRPr="00B5249E" w:rsidRDefault="00EB7446" w:rsidP="00EB7446"/>
        </w:tc>
        <w:tc>
          <w:tcPr>
            <w:tcW w:w="1139" w:type="dxa"/>
            <w:noWrap/>
            <w:vAlign w:val="center"/>
          </w:tcPr>
          <w:p w14:paraId="305FB9A1" w14:textId="77777777" w:rsidR="00EB7446" w:rsidRPr="00B5249E" w:rsidRDefault="00EB7446" w:rsidP="00EB7446"/>
        </w:tc>
      </w:tr>
      <w:tr w:rsidR="00EB7446" w:rsidRPr="00B5249E" w14:paraId="5CE8FAF4" w14:textId="77777777" w:rsidTr="00C84536">
        <w:trPr>
          <w:trHeight w:val="567"/>
        </w:trPr>
        <w:tc>
          <w:tcPr>
            <w:tcW w:w="988" w:type="dxa"/>
            <w:noWrap/>
            <w:tcMar>
              <w:left w:w="28" w:type="dxa"/>
            </w:tcMar>
            <w:vAlign w:val="center"/>
          </w:tcPr>
          <w:p w14:paraId="00809B23" w14:textId="6608882A" w:rsidR="00EB7446" w:rsidRPr="00EB7446" w:rsidRDefault="00EB7446" w:rsidP="00EB7446">
            <w:r w:rsidRPr="00EB7446">
              <w:t>4.3.3</w:t>
            </w:r>
          </w:p>
        </w:tc>
        <w:tc>
          <w:tcPr>
            <w:tcW w:w="2409" w:type="dxa"/>
            <w:noWrap/>
            <w:vAlign w:val="center"/>
          </w:tcPr>
          <w:p w14:paraId="3B19740A" w14:textId="77777777" w:rsidR="00EB7446" w:rsidRPr="00EB7446" w:rsidRDefault="00EB7446" w:rsidP="00EB7446">
            <w:r w:rsidRPr="00EB7446">
              <w:t xml:space="preserve">Revisionsklappe Rahmen Alu Füllung </w:t>
            </w:r>
            <w:proofErr w:type="spellStart"/>
            <w:r w:rsidRPr="00EB7446">
              <w:t>Gipspl</w:t>
            </w:r>
            <w:proofErr w:type="spellEnd"/>
            <w:r w:rsidRPr="00EB7446">
              <w:t>. D 12,5mm L 500</w:t>
            </w:r>
          </w:p>
          <w:p w14:paraId="60CC3A72" w14:textId="705C9F60" w:rsidR="00EB7446" w:rsidRPr="00EB7446" w:rsidRDefault="00EB7446" w:rsidP="00EB7446">
            <w:r w:rsidRPr="00EB7446">
              <w:t>mm B 500 mm Schnappverschluss</w:t>
            </w:r>
          </w:p>
        </w:tc>
        <w:tc>
          <w:tcPr>
            <w:tcW w:w="851" w:type="dxa"/>
            <w:noWrap/>
            <w:vAlign w:val="center"/>
          </w:tcPr>
          <w:p w14:paraId="15EB121E" w14:textId="0DC6F787" w:rsidR="00EB7446" w:rsidRDefault="00EB7446" w:rsidP="00EB7446">
            <w:r>
              <w:t>20</w:t>
            </w:r>
          </w:p>
        </w:tc>
        <w:tc>
          <w:tcPr>
            <w:tcW w:w="709" w:type="dxa"/>
            <w:noWrap/>
            <w:vAlign w:val="center"/>
          </w:tcPr>
          <w:p w14:paraId="7622BAA6" w14:textId="15EFE803" w:rsidR="00EB7446" w:rsidRDefault="00EB7446" w:rsidP="00EB7446">
            <w:r>
              <w:t>St</w:t>
            </w:r>
          </w:p>
        </w:tc>
        <w:tc>
          <w:tcPr>
            <w:tcW w:w="708" w:type="dxa"/>
            <w:noWrap/>
            <w:vAlign w:val="center"/>
          </w:tcPr>
          <w:p w14:paraId="2D5F6386" w14:textId="77777777" w:rsidR="00EB7446" w:rsidRPr="00B5249E" w:rsidRDefault="00EB7446" w:rsidP="00EB7446"/>
        </w:tc>
        <w:tc>
          <w:tcPr>
            <w:tcW w:w="709" w:type="dxa"/>
            <w:noWrap/>
            <w:vAlign w:val="center"/>
          </w:tcPr>
          <w:p w14:paraId="3F79D0D7" w14:textId="77777777" w:rsidR="00EB7446" w:rsidRPr="00B5249E" w:rsidRDefault="00EB7446" w:rsidP="00EB7446"/>
        </w:tc>
        <w:tc>
          <w:tcPr>
            <w:tcW w:w="709" w:type="dxa"/>
            <w:noWrap/>
            <w:vAlign w:val="center"/>
          </w:tcPr>
          <w:p w14:paraId="3F4D94AF" w14:textId="77777777" w:rsidR="00EB7446" w:rsidRPr="00B5249E" w:rsidRDefault="00EB7446" w:rsidP="00EB7446"/>
        </w:tc>
        <w:tc>
          <w:tcPr>
            <w:tcW w:w="850" w:type="dxa"/>
            <w:noWrap/>
            <w:vAlign w:val="center"/>
          </w:tcPr>
          <w:p w14:paraId="1E4DC97B" w14:textId="77777777" w:rsidR="00EB7446" w:rsidRPr="00B5249E" w:rsidRDefault="00EB7446" w:rsidP="00EB7446"/>
        </w:tc>
        <w:tc>
          <w:tcPr>
            <w:tcW w:w="851" w:type="dxa"/>
            <w:noWrap/>
            <w:vAlign w:val="center"/>
          </w:tcPr>
          <w:p w14:paraId="2937273C" w14:textId="77777777" w:rsidR="00EB7446" w:rsidRPr="00B5249E" w:rsidRDefault="00EB7446" w:rsidP="00EB7446"/>
        </w:tc>
        <w:tc>
          <w:tcPr>
            <w:tcW w:w="1139" w:type="dxa"/>
            <w:noWrap/>
            <w:vAlign w:val="center"/>
          </w:tcPr>
          <w:p w14:paraId="43E90170" w14:textId="77777777" w:rsidR="00EB7446" w:rsidRPr="00B5249E" w:rsidRDefault="00EB7446" w:rsidP="00EB7446"/>
        </w:tc>
      </w:tr>
      <w:tr w:rsidR="00EB7446" w:rsidRPr="00B5249E" w14:paraId="3AA4BC09" w14:textId="77777777" w:rsidTr="00C84536">
        <w:trPr>
          <w:trHeight w:val="567"/>
        </w:trPr>
        <w:tc>
          <w:tcPr>
            <w:tcW w:w="988" w:type="dxa"/>
            <w:noWrap/>
            <w:tcMar>
              <w:left w:w="28" w:type="dxa"/>
            </w:tcMar>
            <w:vAlign w:val="center"/>
          </w:tcPr>
          <w:p w14:paraId="3F86A4B4" w14:textId="75FE7067" w:rsidR="00EB7446" w:rsidRPr="00EB7446" w:rsidRDefault="00EB7446" w:rsidP="00EB7446">
            <w:r w:rsidRPr="00EB7446">
              <w:t>4.3.5</w:t>
            </w:r>
          </w:p>
        </w:tc>
        <w:tc>
          <w:tcPr>
            <w:tcW w:w="2409" w:type="dxa"/>
            <w:noWrap/>
            <w:vAlign w:val="center"/>
          </w:tcPr>
          <w:p w14:paraId="0F09BC6D" w14:textId="77777777" w:rsidR="00EB7446" w:rsidRPr="00EB7446" w:rsidRDefault="00EB7446" w:rsidP="00EB7446">
            <w:r w:rsidRPr="00EB7446">
              <w:t xml:space="preserve">Revisionsklappe Rahmen Alu Füllung </w:t>
            </w:r>
            <w:proofErr w:type="spellStart"/>
            <w:r w:rsidRPr="00EB7446">
              <w:t>Gipspl</w:t>
            </w:r>
            <w:proofErr w:type="spellEnd"/>
            <w:r w:rsidRPr="00EB7446">
              <w:t>. D 12,5mm L 500</w:t>
            </w:r>
          </w:p>
          <w:p w14:paraId="2B697505" w14:textId="3D2B06F8" w:rsidR="00EB7446" w:rsidRPr="00EB7446" w:rsidRDefault="00EB7446" w:rsidP="00EB7446">
            <w:r w:rsidRPr="00EB7446">
              <w:t>mm B 500 mm Schnappverschluss Fangsicherung zweiseitig</w:t>
            </w:r>
          </w:p>
        </w:tc>
        <w:tc>
          <w:tcPr>
            <w:tcW w:w="851" w:type="dxa"/>
            <w:noWrap/>
            <w:vAlign w:val="center"/>
          </w:tcPr>
          <w:p w14:paraId="07BAFC50" w14:textId="36B73322" w:rsidR="00EB7446" w:rsidRDefault="00EB7446" w:rsidP="00EB7446">
            <w:r w:rsidRPr="00EB7446">
              <w:t>20</w:t>
            </w:r>
          </w:p>
        </w:tc>
        <w:tc>
          <w:tcPr>
            <w:tcW w:w="709" w:type="dxa"/>
            <w:noWrap/>
            <w:vAlign w:val="center"/>
          </w:tcPr>
          <w:p w14:paraId="2B6E4515" w14:textId="2D316D6E" w:rsidR="00EB7446" w:rsidRDefault="00EB7446" w:rsidP="00EB7446">
            <w:r w:rsidRPr="00EB7446">
              <w:t>St</w:t>
            </w:r>
          </w:p>
        </w:tc>
        <w:tc>
          <w:tcPr>
            <w:tcW w:w="708" w:type="dxa"/>
            <w:noWrap/>
            <w:vAlign w:val="center"/>
          </w:tcPr>
          <w:p w14:paraId="405CFD10" w14:textId="77777777" w:rsidR="00EB7446" w:rsidRPr="00B5249E" w:rsidRDefault="00EB7446" w:rsidP="00EB7446"/>
        </w:tc>
        <w:tc>
          <w:tcPr>
            <w:tcW w:w="709" w:type="dxa"/>
            <w:noWrap/>
            <w:vAlign w:val="center"/>
          </w:tcPr>
          <w:p w14:paraId="4A651EC3" w14:textId="77777777" w:rsidR="00EB7446" w:rsidRPr="00B5249E" w:rsidRDefault="00EB7446" w:rsidP="00EB7446"/>
        </w:tc>
        <w:tc>
          <w:tcPr>
            <w:tcW w:w="709" w:type="dxa"/>
            <w:noWrap/>
            <w:vAlign w:val="center"/>
          </w:tcPr>
          <w:p w14:paraId="2459F16A" w14:textId="77777777" w:rsidR="00EB7446" w:rsidRPr="00B5249E" w:rsidRDefault="00EB7446" w:rsidP="00EB7446"/>
        </w:tc>
        <w:tc>
          <w:tcPr>
            <w:tcW w:w="850" w:type="dxa"/>
            <w:noWrap/>
            <w:vAlign w:val="center"/>
          </w:tcPr>
          <w:p w14:paraId="298F296E" w14:textId="77777777" w:rsidR="00EB7446" w:rsidRPr="00B5249E" w:rsidRDefault="00EB7446" w:rsidP="00EB7446"/>
        </w:tc>
        <w:tc>
          <w:tcPr>
            <w:tcW w:w="851" w:type="dxa"/>
            <w:noWrap/>
            <w:vAlign w:val="center"/>
          </w:tcPr>
          <w:p w14:paraId="74352418" w14:textId="77777777" w:rsidR="00EB7446" w:rsidRPr="00B5249E" w:rsidRDefault="00EB7446" w:rsidP="00EB7446"/>
        </w:tc>
        <w:tc>
          <w:tcPr>
            <w:tcW w:w="1139" w:type="dxa"/>
            <w:noWrap/>
            <w:vAlign w:val="center"/>
          </w:tcPr>
          <w:p w14:paraId="35B6A355" w14:textId="77777777" w:rsidR="00EB7446" w:rsidRPr="00B5249E" w:rsidRDefault="00EB7446" w:rsidP="00EB7446"/>
        </w:tc>
      </w:tr>
      <w:tr w:rsidR="00EB7446" w:rsidRPr="00B5249E" w14:paraId="2C049771" w14:textId="77777777" w:rsidTr="00C84536">
        <w:trPr>
          <w:trHeight w:val="567"/>
        </w:trPr>
        <w:tc>
          <w:tcPr>
            <w:tcW w:w="988" w:type="dxa"/>
            <w:noWrap/>
            <w:tcMar>
              <w:left w:w="28" w:type="dxa"/>
            </w:tcMar>
            <w:vAlign w:val="center"/>
          </w:tcPr>
          <w:p w14:paraId="5CCE7C09" w14:textId="5C3FD2C6" w:rsidR="00EB7446" w:rsidRPr="00EB7446" w:rsidRDefault="00EB7446" w:rsidP="00EB7446">
            <w:r w:rsidRPr="00EB7446">
              <w:t>4.3.6</w:t>
            </w:r>
          </w:p>
        </w:tc>
        <w:tc>
          <w:tcPr>
            <w:tcW w:w="2409" w:type="dxa"/>
            <w:noWrap/>
            <w:vAlign w:val="center"/>
          </w:tcPr>
          <w:p w14:paraId="78794C25" w14:textId="1785F084" w:rsidR="00EB7446" w:rsidRPr="00EB7446" w:rsidRDefault="00EB7446" w:rsidP="00EB7446">
            <w:r w:rsidRPr="00EB7446">
              <w:t>Wandabsorber, 40mm Glaswolle, Farboberfläche, rahmenlos</w:t>
            </w:r>
          </w:p>
        </w:tc>
        <w:tc>
          <w:tcPr>
            <w:tcW w:w="851" w:type="dxa"/>
            <w:noWrap/>
            <w:vAlign w:val="center"/>
          </w:tcPr>
          <w:p w14:paraId="606B1057" w14:textId="0868B1BA" w:rsidR="00EB7446" w:rsidRDefault="00EB7446" w:rsidP="00EB7446">
            <w:r w:rsidRPr="00EB7446">
              <w:t>18</w:t>
            </w:r>
          </w:p>
        </w:tc>
        <w:tc>
          <w:tcPr>
            <w:tcW w:w="709" w:type="dxa"/>
            <w:noWrap/>
            <w:vAlign w:val="center"/>
          </w:tcPr>
          <w:p w14:paraId="065EBED6" w14:textId="3376E1C5" w:rsidR="00EB7446" w:rsidRDefault="00EB7446" w:rsidP="00EB7446">
            <w:proofErr w:type="spellStart"/>
            <w:r w:rsidRPr="00EB7446">
              <w:t>Stk</w:t>
            </w:r>
            <w:proofErr w:type="spellEnd"/>
          </w:p>
        </w:tc>
        <w:tc>
          <w:tcPr>
            <w:tcW w:w="708" w:type="dxa"/>
            <w:noWrap/>
            <w:vAlign w:val="center"/>
          </w:tcPr>
          <w:p w14:paraId="7BCBDA6D" w14:textId="77777777" w:rsidR="00EB7446" w:rsidRPr="00B5249E" w:rsidRDefault="00EB7446" w:rsidP="00EB7446"/>
        </w:tc>
        <w:tc>
          <w:tcPr>
            <w:tcW w:w="709" w:type="dxa"/>
            <w:noWrap/>
            <w:vAlign w:val="center"/>
          </w:tcPr>
          <w:p w14:paraId="56877AC3" w14:textId="77777777" w:rsidR="00EB7446" w:rsidRPr="00B5249E" w:rsidRDefault="00EB7446" w:rsidP="00EB7446"/>
        </w:tc>
        <w:tc>
          <w:tcPr>
            <w:tcW w:w="709" w:type="dxa"/>
            <w:noWrap/>
            <w:vAlign w:val="center"/>
          </w:tcPr>
          <w:p w14:paraId="267D6BB9" w14:textId="77777777" w:rsidR="00EB7446" w:rsidRPr="00B5249E" w:rsidRDefault="00EB7446" w:rsidP="00EB7446"/>
        </w:tc>
        <w:tc>
          <w:tcPr>
            <w:tcW w:w="850" w:type="dxa"/>
            <w:noWrap/>
            <w:vAlign w:val="center"/>
          </w:tcPr>
          <w:p w14:paraId="349A6CBA" w14:textId="77777777" w:rsidR="00EB7446" w:rsidRPr="00B5249E" w:rsidRDefault="00EB7446" w:rsidP="00EB7446"/>
        </w:tc>
        <w:tc>
          <w:tcPr>
            <w:tcW w:w="851" w:type="dxa"/>
            <w:noWrap/>
            <w:vAlign w:val="center"/>
          </w:tcPr>
          <w:p w14:paraId="2349F137" w14:textId="77777777" w:rsidR="00EB7446" w:rsidRPr="00B5249E" w:rsidRDefault="00EB7446" w:rsidP="00EB7446"/>
        </w:tc>
        <w:tc>
          <w:tcPr>
            <w:tcW w:w="1139" w:type="dxa"/>
            <w:noWrap/>
            <w:vAlign w:val="center"/>
          </w:tcPr>
          <w:p w14:paraId="66B7960E" w14:textId="77777777" w:rsidR="00EB7446" w:rsidRPr="00B5249E" w:rsidRDefault="00EB7446" w:rsidP="00EB7446"/>
        </w:tc>
      </w:tr>
      <w:tr w:rsidR="00EB7446" w:rsidRPr="00B5249E" w14:paraId="1C399CB6" w14:textId="77777777" w:rsidTr="00C84536">
        <w:trPr>
          <w:trHeight w:val="567"/>
        </w:trPr>
        <w:tc>
          <w:tcPr>
            <w:tcW w:w="988" w:type="dxa"/>
            <w:noWrap/>
            <w:tcMar>
              <w:left w:w="28" w:type="dxa"/>
            </w:tcMar>
            <w:vAlign w:val="center"/>
          </w:tcPr>
          <w:p w14:paraId="18FA787B" w14:textId="72C01B0E" w:rsidR="00EB7446" w:rsidRPr="00EB7446" w:rsidRDefault="00EB7446" w:rsidP="00EB7446">
            <w:r w:rsidRPr="00EB7446">
              <w:t>4.4.1.1</w:t>
            </w:r>
          </w:p>
        </w:tc>
        <w:tc>
          <w:tcPr>
            <w:tcW w:w="2409" w:type="dxa"/>
            <w:noWrap/>
            <w:vAlign w:val="center"/>
          </w:tcPr>
          <w:p w14:paraId="30D413CD" w14:textId="77777777" w:rsidR="00EB7446" w:rsidRPr="00EB7446" w:rsidRDefault="00EB7446" w:rsidP="00EB7446">
            <w:r w:rsidRPr="00EB7446">
              <w:t>System-Akustikdecken 600 x 600 (Einlegemontage mit</w:t>
            </w:r>
          </w:p>
          <w:p w14:paraId="5BECCB2B" w14:textId="4EDAD5C8" w:rsidR="00EB7446" w:rsidRPr="00EB7446" w:rsidRDefault="00EB7446" w:rsidP="00EB7446">
            <w:r w:rsidRPr="00EB7446">
              <w:t>sichtbaren T- Schienen / VT Kante)</w:t>
            </w:r>
          </w:p>
        </w:tc>
        <w:tc>
          <w:tcPr>
            <w:tcW w:w="851" w:type="dxa"/>
            <w:noWrap/>
            <w:vAlign w:val="center"/>
          </w:tcPr>
          <w:p w14:paraId="263B0B36" w14:textId="3C483080" w:rsidR="00EB7446" w:rsidRDefault="00EB7446" w:rsidP="00EB7446">
            <w:r w:rsidRPr="00EB7446">
              <w:t>345,47</w:t>
            </w:r>
          </w:p>
        </w:tc>
        <w:tc>
          <w:tcPr>
            <w:tcW w:w="709" w:type="dxa"/>
            <w:noWrap/>
            <w:vAlign w:val="center"/>
          </w:tcPr>
          <w:p w14:paraId="4229E13F" w14:textId="387965FB" w:rsidR="00EB7446" w:rsidRDefault="00EB7446" w:rsidP="00EB7446">
            <w:r>
              <w:t>m2</w:t>
            </w:r>
          </w:p>
        </w:tc>
        <w:tc>
          <w:tcPr>
            <w:tcW w:w="708" w:type="dxa"/>
            <w:noWrap/>
            <w:vAlign w:val="center"/>
          </w:tcPr>
          <w:p w14:paraId="5BB3046D" w14:textId="77777777" w:rsidR="00EB7446" w:rsidRPr="00B5249E" w:rsidRDefault="00EB7446" w:rsidP="00EB7446"/>
        </w:tc>
        <w:tc>
          <w:tcPr>
            <w:tcW w:w="709" w:type="dxa"/>
            <w:noWrap/>
            <w:vAlign w:val="center"/>
          </w:tcPr>
          <w:p w14:paraId="7DBDC1EE" w14:textId="77777777" w:rsidR="00EB7446" w:rsidRPr="00B5249E" w:rsidRDefault="00EB7446" w:rsidP="00EB7446"/>
        </w:tc>
        <w:tc>
          <w:tcPr>
            <w:tcW w:w="709" w:type="dxa"/>
            <w:noWrap/>
            <w:vAlign w:val="center"/>
          </w:tcPr>
          <w:p w14:paraId="73C5BCB9" w14:textId="77777777" w:rsidR="00EB7446" w:rsidRPr="00B5249E" w:rsidRDefault="00EB7446" w:rsidP="00EB7446"/>
        </w:tc>
        <w:tc>
          <w:tcPr>
            <w:tcW w:w="850" w:type="dxa"/>
            <w:noWrap/>
            <w:vAlign w:val="center"/>
          </w:tcPr>
          <w:p w14:paraId="03E5E964" w14:textId="77777777" w:rsidR="00EB7446" w:rsidRPr="00B5249E" w:rsidRDefault="00EB7446" w:rsidP="00EB7446"/>
        </w:tc>
        <w:tc>
          <w:tcPr>
            <w:tcW w:w="851" w:type="dxa"/>
            <w:noWrap/>
            <w:vAlign w:val="center"/>
          </w:tcPr>
          <w:p w14:paraId="26374F43" w14:textId="77777777" w:rsidR="00EB7446" w:rsidRPr="00B5249E" w:rsidRDefault="00EB7446" w:rsidP="00EB7446"/>
        </w:tc>
        <w:tc>
          <w:tcPr>
            <w:tcW w:w="1139" w:type="dxa"/>
            <w:noWrap/>
            <w:vAlign w:val="center"/>
          </w:tcPr>
          <w:p w14:paraId="32E87E14" w14:textId="77777777" w:rsidR="00EB7446" w:rsidRPr="00B5249E" w:rsidRDefault="00EB7446" w:rsidP="00EB7446"/>
        </w:tc>
      </w:tr>
      <w:tr w:rsidR="00EB7446" w:rsidRPr="00B5249E" w14:paraId="06D2E8CF" w14:textId="77777777" w:rsidTr="00C84536">
        <w:trPr>
          <w:trHeight w:val="567"/>
        </w:trPr>
        <w:tc>
          <w:tcPr>
            <w:tcW w:w="988" w:type="dxa"/>
            <w:noWrap/>
            <w:tcMar>
              <w:left w:w="28" w:type="dxa"/>
            </w:tcMar>
            <w:vAlign w:val="center"/>
          </w:tcPr>
          <w:p w14:paraId="693DA49E" w14:textId="244A32F7" w:rsidR="00EB7446" w:rsidRPr="00EB7446" w:rsidRDefault="00EB7446" w:rsidP="00EB7446">
            <w:r w:rsidRPr="00EB7446">
              <w:t>4.4.1.6</w:t>
            </w:r>
          </w:p>
        </w:tc>
        <w:tc>
          <w:tcPr>
            <w:tcW w:w="2409" w:type="dxa"/>
            <w:noWrap/>
            <w:vAlign w:val="center"/>
          </w:tcPr>
          <w:p w14:paraId="7CE12B92" w14:textId="4D91ECF8" w:rsidR="00EB7446" w:rsidRPr="00EB7446" w:rsidRDefault="00EB7446" w:rsidP="00EB7446">
            <w:r w:rsidRPr="00EB7446">
              <w:t>Akustikauflage</w:t>
            </w:r>
          </w:p>
        </w:tc>
        <w:tc>
          <w:tcPr>
            <w:tcW w:w="851" w:type="dxa"/>
            <w:noWrap/>
            <w:vAlign w:val="center"/>
          </w:tcPr>
          <w:p w14:paraId="655168A3" w14:textId="723CCB9E" w:rsidR="00EB7446" w:rsidRDefault="00EB7446" w:rsidP="00EB7446">
            <w:r w:rsidRPr="00EB7446">
              <w:t>345,47</w:t>
            </w:r>
          </w:p>
        </w:tc>
        <w:tc>
          <w:tcPr>
            <w:tcW w:w="709" w:type="dxa"/>
            <w:noWrap/>
            <w:vAlign w:val="center"/>
          </w:tcPr>
          <w:p w14:paraId="7F2824EE" w14:textId="215C7153" w:rsidR="00EB7446" w:rsidRDefault="00EB7446" w:rsidP="00EB7446">
            <w:r>
              <w:t>m2</w:t>
            </w:r>
          </w:p>
        </w:tc>
        <w:tc>
          <w:tcPr>
            <w:tcW w:w="708" w:type="dxa"/>
            <w:noWrap/>
            <w:vAlign w:val="center"/>
          </w:tcPr>
          <w:p w14:paraId="421DB7FF" w14:textId="77777777" w:rsidR="00EB7446" w:rsidRPr="00B5249E" w:rsidRDefault="00EB7446" w:rsidP="00EB7446"/>
        </w:tc>
        <w:tc>
          <w:tcPr>
            <w:tcW w:w="709" w:type="dxa"/>
            <w:noWrap/>
            <w:vAlign w:val="center"/>
          </w:tcPr>
          <w:p w14:paraId="09287D18" w14:textId="77777777" w:rsidR="00EB7446" w:rsidRPr="00B5249E" w:rsidRDefault="00EB7446" w:rsidP="00EB7446"/>
        </w:tc>
        <w:tc>
          <w:tcPr>
            <w:tcW w:w="709" w:type="dxa"/>
            <w:noWrap/>
            <w:vAlign w:val="center"/>
          </w:tcPr>
          <w:p w14:paraId="7153B1D2" w14:textId="77777777" w:rsidR="00EB7446" w:rsidRPr="00B5249E" w:rsidRDefault="00EB7446" w:rsidP="00EB7446"/>
        </w:tc>
        <w:tc>
          <w:tcPr>
            <w:tcW w:w="850" w:type="dxa"/>
            <w:noWrap/>
            <w:vAlign w:val="center"/>
          </w:tcPr>
          <w:p w14:paraId="32D9B6A8" w14:textId="77777777" w:rsidR="00EB7446" w:rsidRPr="00B5249E" w:rsidRDefault="00EB7446" w:rsidP="00EB7446"/>
        </w:tc>
        <w:tc>
          <w:tcPr>
            <w:tcW w:w="851" w:type="dxa"/>
            <w:noWrap/>
            <w:vAlign w:val="center"/>
          </w:tcPr>
          <w:p w14:paraId="65411E20" w14:textId="77777777" w:rsidR="00EB7446" w:rsidRPr="00B5249E" w:rsidRDefault="00EB7446" w:rsidP="00EB7446"/>
        </w:tc>
        <w:tc>
          <w:tcPr>
            <w:tcW w:w="1139" w:type="dxa"/>
            <w:noWrap/>
            <w:vAlign w:val="center"/>
          </w:tcPr>
          <w:p w14:paraId="0E2D9C54" w14:textId="77777777" w:rsidR="00EB7446" w:rsidRPr="00B5249E" w:rsidRDefault="00EB7446" w:rsidP="00EB7446"/>
        </w:tc>
      </w:tr>
      <w:tr w:rsidR="00EB7446" w:rsidRPr="00B5249E" w14:paraId="5B227339" w14:textId="77777777" w:rsidTr="00C84536">
        <w:trPr>
          <w:trHeight w:val="567"/>
        </w:trPr>
        <w:tc>
          <w:tcPr>
            <w:tcW w:w="988" w:type="dxa"/>
            <w:noWrap/>
            <w:tcMar>
              <w:left w:w="28" w:type="dxa"/>
            </w:tcMar>
            <w:vAlign w:val="center"/>
          </w:tcPr>
          <w:p w14:paraId="6439F9B4" w14:textId="7274399E" w:rsidR="00EB7446" w:rsidRPr="00EB7446" w:rsidRDefault="00EB7446" w:rsidP="00EB7446">
            <w:r w:rsidRPr="00EB7446">
              <w:t>4.4.1.7</w:t>
            </w:r>
          </w:p>
        </w:tc>
        <w:tc>
          <w:tcPr>
            <w:tcW w:w="2409" w:type="dxa"/>
            <w:noWrap/>
            <w:vAlign w:val="center"/>
          </w:tcPr>
          <w:p w14:paraId="4279405A" w14:textId="77777777" w:rsidR="00EB7446" w:rsidRPr="00EB7446" w:rsidRDefault="00EB7446" w:rsidP="00EB7446">
            <w:r w:rsidRPr="00EB7446">
              <w:t>Fester GK Fries b bis 500 mm an Systemdecken als Anschluss</w:t>
            </w:r>
          </w:p>
          <w:p w14:paraId="1F2D6A8D" w14:textId="6FD352A3" w:rsidR="00EB7446" w:rsidRPr="00EB7446" w:rsidRDefault="00EB7446" w:rsidP="00EB7446">
            <w:r w:rsidRPr="00EB7446">
              <w:t>zur mobilen Trennwand</w:t>
            </w:r>
          </w:p>
        </w:tc>
        <w:tc>
          <w:tcPr>
            <w:tcW w:w="851" w:type="dxa"/>
            <w:noWrap/>
            <w:vAlign w:val="center"/>
          </w:tcPr>
          <w:p w14:paraId="2C5D55E0" w14:textId="19163B51" w:rsidR="00EB7446" w:rsidRDefault="00EB7446" w:rsidP="00EB7446">
            <w:r w:rsidRPr="00EB7446">
              <w:t>157,70</w:t>
            </w:r>
          </w:p>
        </w:tc>
        <w:tc>
          <w:tcPr>
            <w:tcW w:w="709" w:type="dxa"/>
            <w:noWrap/>
            <w:vAlign w:val="center"/>
          </w:tcPr>
          <w:p w14:paraId="13B44420" w14:textId="04EE4EE6" w:rsidR="00EB7446" w:rsidRDefault="00EB7446" w:rsidP="00EB7446">
            <w:r w:rsidRPr="00EB7446">
              <w:t>m</w:t>
            </w:r>
          </w:p>
        </w:tc>
        <w:tc>
          <w:tcPr>
            <w:tcW w:w="708" w:type="dxa"/>
            <w:noWrap/>
            <w:vAlign w:val="center"/>
          </w:tcPr>
          <w:p w14:paraId="05A639A0" w14:textId="77777777" w:rsidR="00EB7446" w:rsidRPr="00B5249E" w:rsidRDefault="00EB7446" w:rsidP="00EB7446"/>
        </w:tc>
        <w:tc>
          <w:tcPr>
            <w:tcW w:w="709" w:type="dxa"/>
            <w:noWrap/>
            <w:vAlign w:val="center"/>
          </w:tcPr>
          <w:p w14:paraId="54FD52DD" w14:textId="77777777" w:rsidR="00EB7446" w:rsidRPr="00B5249E" w:rsidRDefault="00EB7446" w:rsidP="00EB7446"/>
        </w:tc>
        <w:tc>
          <w:tcPr>
            <w:tcW w:w="709" w:type="dxa"/>
            <w:noWrap/>
            <w:vAlign w:val="center"/>
          </w:tcPr>
          <w:p w14:paraId="1560DAC7" w14:textId="77777777" w:rsidR="00EB7446" w:rsidRPr="00B5249E" w:rsidRDefault="00EB7446" w:rsidP="00EB7446"/>
        </w:tc>
        <w:tc>
          <w:tcPr>
            <w:tcW w:w="850" w:type="dxa"/>
            <w:noWrap/>
            <w:vAlign w:val="center"/>
          </w:tcPr>
          <w:p w14:paraId="3FB5CCC0" w14:textId="77777777" w:rsidR="00EB7446" w:rsidRPr="00B5249E" w:rsidRDefault="00EB7446" w:rsidP="00EB7446"/>
        </w:tc>
        <w:tc>
          <w:tcPr>
            <w:tcW w:w="851" w:type="dxa"/>
            <w:noWrap/>
            <w:vAlign w:val="center"/>
          </w:tcPr>
          <w:p w14:paraId="3C7CAE07" w14:textId="77777777" w:rsidR="00EB7446" w:rsidRPr="00B5249E" w:rsidRDefault="00EB7446" w:rsidP="00EB7446"/>
        </w:tc>
        <w:tc>
          <w:tcPr>
            <w:tcW w:w="1139" w:type="dxa"/>
            <w:noWrap/>
            <w:vAlign w:val="center"/>
          </w:tcPr>
          <w:p w14:paraId="162D18F0" w14:textId="77777777" w:rsidR="00EB7446" w:rsidRPr="00B5249E" w:rsidRDefault="00EB7446" w:rsidP="00EB7446"/>
        </w:tc>
      </w:tr>
      <w:tr w:rsidR="00EB7446" w:rsidRPr="00B5249E" w14:paraId="1761D73E" w14:textId="77777777" w:rsidTr="00C84536">
        <w:trPr>
          <w:trHeight w:val="567"/>
        </w:trPr>
        <w:tc>
          <w:tcPr>
            <w:tcW w:w="988" w:type="dxa"/>
            <w:noWrap/>
            <w:tcMar>
              <w:left w:w="28" w:type="dxa"/>
            </w:tcMar>
            <w:vAlign w:val="center"/>
          </w:tcPr>
          <w:p w14:paraId="53AB28D9" w14:textId="45557112" w:rsidR="00EB7446" w:rsidRPr="00EB7446" w:rsidRDefault="00EB7446" w:rsidP="00EB7446">
            <w:r w:rsidRPr="00EB7446">
              <w:t>4.4.1.10</w:t>
            </w:r>
          </w:p>
        </w:tc>
        <w:tc>
          <w:tcPr>
            <w:tcW w:w="2409" w:type="dxa"/>
            <w:noWrap/>
            <w:vAlign w:val="center"/>
          </w:tcPr>
          <w:p w14:paraId="11C89EFD" w14:textId="77777777" w:rsidR="00F35B36" w:rsidRPr="00F35B36" w:rsidRDefault="00F35B36" w:rsidP="00F35B36">
            <w:r w:rsidRPr="00F35B36">
              <w:t>Fester GK Fries an Systemdecken als Anschluss zur Wand b</w:t>
            </w:r>
          </w:p>
          <w:p w14:paraId="684AF02F" w14:textId="79DF9D1F" w:rsidR="00EB7446" w:rsidRPr="00EB7446" w:rsidRDefault="00F35B36" w:rsidP="00EB7446">
            <w:r w:rsidRPr="00F35B36">
              <w:t>bis 500mm</w:t>
            </w:r>
          </w:p>
        </w:tc>
        <w:tc>
          <w:tcPr>
            <w:tcW w:w="851" w:type="dxa"/>
            <w:noWrap/>
            <w:vAlign w:val="center"/>
          </w:tcPr>
          <w:p w14:paraId="1DED35BC" w14:textId="129BA972" w:rsidR="00EB7446" w:rsidRDefault="00F35B36" w:rsidP="00EB7446">
            <w:r w:rsidRPr="00F35B36">
              <w:t>52,70</w:t>
            </w:r>
          </w:p>
        </w:tc>
        <w:tc>
          <w:tcPr>
            <w:tcW w:w="709" w:type="dxa"/>
            <w:noWrap/>
            <w:vAlign w:val="center"/>
          </w:tcPr>
          <w:p w14:paraId="30332E09" w14:textId="78C04590" w:rsidR="00EB7446" w:rsidRDefault="00F35B36" w:rsidP="00EB7446">
            <w:r w:rsidRPr="00F35B36">
              <w:t>m</w:t>
            </w:r>
          </w:p>
        </w:tc>
        <w:tc>
          <w:tcPr>
            <w:tcW w:w="708" w:type="dxa"/>
            <w:noWrap/>
            <w:vAlign w:val="center"/>
          </w:tcPr>
          <w:p w14:paraId="3679E6B6" w14:textId="77777777" w:rsidR="00EB7446" w:rsidRPr="00B5249E" w:rsidRDefault="00EB7446" w:rsidP="00EB7446"/>
        </w:tc>
        <w:tc>
          <w:tcPr>
            <w:tcW w:w="709" w:type="dxa"/>
            <w:noWrap/>
            <w:vAlign w:val="center"/>
          </w:tcPr>
          <w:p w14:paraId="7D94ACFB" w14:textId="77777777" w:rsidR="00EB7446" w:rsidRPr="00B5249E" w:rsidRDefault="00EB7446" w:rsidP="00EB7446"/>
        </w:tc>
        <w:tc>
          <w:tcPr>
            <w:tcW w:w="709" w:type="dxa"/>
            <w:noWrap/>
            <w:vAlign w:val="center"/>
          </w:tcPr>
          <w:p w14:paraId="4BBD035B" w14:textId="77777777" w:rsidR="00EB7446" w:rsidRPr="00B5249E" w:rsidRDefault="00EB7446" w:rsidP="00EB7446"/>
        </w:tc>
        <w:tc>
          <w:tcPr>
            <w:tcW w:w="850" w:type="dxa"/>
            <w:noWrap/>
            <w:vAlign w:val="center"/>
          </w:tcPr>
          <w:p w14:paraId="2D36A2BC" w14:textId="77777777" w:rsidR="00EB7446" w:rsidRPr="00B5249E" w:rsidRDefault="00EB7446" w:rsidP="00EB7446"/>
        </w:tc>
        <w:tc>
          <w:tcPr>
            <w:tcW w:w="851" w:type="dxa"/>
            <w:noWrap/>
            <w:vAlign w:val="center"/>
          </w:tcPr>
          <w:p w14:paraId="240DD69F" w14:textId="77777777" w:rsidR="00EB7446" w:rsidRPr="00B5249E" w:rsidRDefault="00EB7446" w:rsidP="00EB7446"/>
        </w:tc>
        <w:tc>
          <w:tcPr>
            <w:tcW w:w="1139" w:type="dxa"/>
            <w:noWrap/>
            <w:vAlign w:val="center"/>
          </w:tcPr>
          <w:p w14:paraId="41EF60D0" w14:textId="77777777" w:rsidR="00EB7446" w:rsidRPr="00B5249E" w:rsidRDefault="00EB7446" w:rsidP="00EB7446"/>
        </w:tc>
      </w:tr>
      <w:tr w:rsidR="00EB7446" w:rsidRPr="00B5249E" w14:paraId="75E15BD0" w14:textId="77777777" w:rsidTr="00C84536">
        <w:trPr>
          <w:trHeight w:val="567"/>
        </w:trPr>
        <w:tc>
          <w:tcPr>
            <w:tcW w:w="988" w:type="dxa"/>
            <w:noWrap/>
            <w:tcMar>
              <w:left w:w="28" w:type="dxa"/>
            </w:tcMar>
            <w:vAlign w:val="center"/>
          </w:tcPr>
          <w:p w14:paraId="025DC726" w14:textId="0339ACA3" w:rsidR="00EB7446" w:rsidRPr="00EB7446" w:rsidRDefault="00F35B36" w:rsidP="00EB7446">
            <w:r w:rsidRPr="00F35B36">
              <w:t>4.4.1.15</w:t>
            </w:r>
          </w:p>
        </w:tc>
        <w:tc>
          <w:tcPr>
            <w:tcW w:w="2409" w:type="dxa"/>
            <w:noWrap/>
            <w:vAlign w:val="center"/>
          </w:tcPr>
          <w:p w14:paraId="62ADAE7B" w14:textId="56A09E7D" w:rsidR="00EB7446" w:rsidRPr="00EB7446" w:rsidRDefault="00F35B36" w:rsidP="00EB7446">
            <w:r w:rsidRPr="00F35B36">
              <w:t>Decklage verstärken Unterdecke Sperrholzpl. D 10mm</w:t>
            </w:r>
          </w:p>
        </w:tc>
        <w:tc>
          <w:tcPr>
            <w:tcW w:w="851" w:type="dxa"/>
            <w:noWrap/>
            <w:vAlign w:val="center"/>
          </w:tcPr>
          <w:p w14:paraId="3C0B8EEF" w14:textId="6AED00DE" w:rsidR="00EB7446" w:rsidRDefault="00F35B36" w:rsidP="00EB7446">
            <w:r w:rsidRPr="00F35B36">
              <w:t>84</w:t>
            </w:r>
          </w:p>
        </w:tc>
        <w:tc>
          <w:tcPr>
            <w:tcW w:w="709" w:type="dxa"/>
            <w:noWrap/>
            <w:vAlign w:val="center"/>
          </w:tcPr>
          <w:p w14:paraId="22774709" w14:textId="2147453A" w:rsidR="00EB7446" w:rsidRDefault="00F35B36" w:rsidP="00EB7446">
            <w:r w:rsidRPr="00F35B36">
              <w:t>St</w:t>
            </w:r>
          </w:p>
        </w:tc>
        <w:tc>
          <w:tcPr>
            <w:tcW w:w="708" w:type="dxa"/>
            <w:noWrap/>
            <w:vAlign w:val="center"/>
          </w:tcPr>
          <w:p w14:paraId="54ECE070" w14:textId="77777777" w:rsidR="00EB7446" w:rsidRPr="00B5249E" w:rsidRDefault="00EB7446" w:rsidP="00EB7446"/>
        </w:tc>
        <w:tc>
          <w:tcPr>
            <w:tcW w:w="709" w:type="dxa"/>
            <w:noWrap/>
            <w:vAlign w:val="center"/>
          </w:tcPr>
          <w:p w14:paraId="1E6AFD0F" w14:textId="77777777" w:rsidR="00EB7446" w:rsidRPr="00B5249E" w:rsidRDefault="00EB7446" w:rsidP="00EB7446"/>
        </w:tc>
        <w:tc>
          <w:tcPr>
            <w:tcW w:w="709" w:type="dxa"/>
            <w:noWrap/>
            <w:vAlign w:val="center"/>
          </w:tcPr>
          <w:p w14:paraId="097AF029" w14:textId="77777777" w:rsidR="00EB7446" w:rsidRPr="00B5249E" w:rsidRDefault="00EB7446" w:rsidP="00EB7446"/>
        </w:tc>
        <w:tc>
          <w:tcPr>
            <w:tcW w:w="850" w:type="dxa"/>
            <w:noWrap/>
            <w:vAlign w:val="center"/>
          </w:tcPr>
          <w:p w14:paraId="4C5C01DA" w14:textId="77777777" w:rsidR="00EB7446" w:rsidRPr="00B5249E" w:rsidRDefault="00EB7446" w:rsidP="00EB7446"/>
        </w:tc>
        <w:tc>
          <w:tcPr>
            <w:tcW w:w="851" w:type="dxa"/>
            <w:noWrap/>
            <w:vAlign w:val="center"/>
          </w:tcPr>
          <w:p w14:paraId="00BFE170" w14:textId="77777777" w:rsidR="00EB7446" w:rsidRPr="00B5249E" w:rsidRDefault="00EB7446" w:rsidP="00EB7446"/>
        </w:tc>
        <w:tc>
          <w:tcPr>
            <w:tcW w:w="1139" w:type="dxa"/>
            <w:noWrap/>
            <w:vAlign w:val="center"/>
          </w:tcPr>
          <w:p w14:paraId="5C3845F9" w14:textId="77777777" w:rsidR="00EB7446" w:rsidRPr="00B5249E" w:rsidRDefault="00EB7446" w:rsidP="00EB7446"/>
        </w:tc>
      </w:tr>
      <w:tr w:rsidR="00EB7446" w:rsidRPr="00B5249E" w14:paraId="6F2F9FE0" w14:textId="77777777" w:rsidTr="00C84536">
        <w:trPr>
          <w:trHeight w:val="567"/>
        </w:trPr>
        <w:tc>
          <w:tcPr>
            <w:tcW w:w="988" w:type="dxa"/>
            <w:noWrap/>
            <w:tcMar>
              <w:left w:w="28" w:type="dxa"/>
            </w:tcMar>
            <w:vAlign w:val="center"/>
          </w:tcPr>
          <w:p w14:paraId="618C379E" w14:textId="46379038" w:rsidR="00EB7446" w:rsidRPr="00EB7446" w:rsidRDefault="00F35B36" w:rsidP="00EB7446">
            <w:r w:rsidRPr="00F35B36">
              <w:lastRenderedPageBreak/>
              <w:t>4.4.2.1</w:t>
            </w:r>
          </w:p>
        </w:tc>
        <w:tc>
          <w:tcPr>
            <w:tcW w:w="2409" w:type="dxa"/>
            <w:noWrap/>
            <w:vAlign w:val="center"/>
          </w:tcPr>
          <w:p w14:paraId="43D9FDDF" w14:textId="77777777" w:rsidR="00F35B36" w:rsidRPr="00F35B36" w:rsidRDefault="00F35B36" w:rsidP="00F35B36">
            <w:proofErr w:type="spellStart"/>
            <w:r w:rsidRPr="00F35B36">
              <w:t>Bekleidungspl</w:t>
            </w:r>
            <w:proofErr w:type="spellEnd"/>
            <w:r w:rsidRPr="00F35B36">
              <w:t xml:space="preserve"> Decke </w:t>
            </w:r>
            <w:proofErr w:type="spellStart"/>
            <w:r w:rsidRPr="00F35B36">
              <w:t>Gipspl</w:t>
            </w:r>
            <w:proofErr w:type="spellEnd"/>
            <w:r w:rsidRPr="00F35B36">
              <w:t>. L/B 625/625mm abbrechen nicht</w:t>
            </w:r>
          </w:p>
          <w:p w14:paraId="5B3E8861" w14:textId="5CA49F7D" w:rsidR="00EB7446" w:rsidRPr="00EB7446" w:rsidRDefault="00F35B36" w:rsidP="00EB7446">
            <w:r w:rsidRPr="00F35B36">
              <w:t xml:space="preserve">schadstoffbelastet 10kN/m3 D 1,25 cm </w:t>
            </w:r>
            <w:proofErr w:type="spellStart"/>
            <w:r w:rsidRPr="00F35B36">
              <w:t>v.Hand</w:t>
            </w:r>
            <w:proofErr w:type="spellEnd"/>
            <w:r w:rsidRPr="00F35B36">
              <w:t xml:space="preserve"> Stoffe laden </w:t>
            </w:r>
            <w:proofErr w:type="spellStart"/>
            <w:r w:rsidRPr="00F35B36">
              <w:t>transp</w:t>
            </w:r>
            <w:proofErr w:type="spellEnd"/>
            <w:r w:rsidRPr="00F35B36">
              <w:t xml:space="preserve">. LKW AN entsorgen AVV170802 </w:t>
            </w:r>
            <w:proofErr w:type="spellStart"/>
            <w:r w:rsidRPr="00F35B36">
              <w:t>Vergüt.Entsorg</w:t>
            </w:r>
            <w:proofErr w:type="spellEnd"/>
            <w:r w:rsidRPr="00F35B36">
              <w:t>. AN</w:t>
            </w:r>
          </w:p>
        </w:tc>
        <w:tc>
          <w:tcPr>
            <w:tcW w:w="851" w:type="dxa"/>
            <w:noWrap/>
            <w:vAlign w:val="center"/>
          </w:tcPr>
          <w:p w14:paraId="0902E53B" w14:textId="328774DF" w:rsidR="00EB7446" w:rsidRDefault="00F35B36" w:rsidP="00EB7446">
            <w:r w:rsidRPr="00F35B36">
              <w:t>180,00</w:t>
            </w:r>
          </w:p>
        </w:tc>
        <w:tc>
          <w:tcPr>
            <w:tcW w:w="709" w:type="dxa"/>
            <w:noWrap/>
            <w:vAlign w:val="center"/>
          </w:tcPr>
          <w:p w14:paraId="4F20C2CD" w14:textId="119B6F86" w:rsidR="00EB7446" w:rsidRDefault="00F35B36" w:rsidP="00EB7446">
            <w:r w:rsidRPr="00F35B36">
              <w:t>m2</w:t>
            </w:r>
          </w:p>
        </w:tc>
        <w:tc>
          <w:tcPr>
            <w:tcW w:w="708" w:type="dxa"/>
            <w:noWrap/>
            <w:vAlign w:val="center"/>
          </w:tcPr>
          <w:p w14:paraId="36DE1F6B" w14:textId="77777777" w:rsidR="00EB7446" w:rsidRPr="00B5249E" w:rsidRDefault="00EB7446" w:rsidP="00EB7446"/>
        </w:tc>
        <w:tc>
          <w:tcPr>
            <w:tcW w:w="709" w:type="dxa"/>
            <w:noWrap/>
            <w:vAlign w:val="center"/>
          </w:tcPr>
          <w:p w14:paraId="026829C3" w14:textId="77777777" w:rsidR="00EB7446" w:rsidRPr="00B5249E" w:rsidRDefault="00EB7446" w:rsidP="00EB7446"/>
        </w:tc>
        <w:tc>
          <w:tcPr>
            <w:tcW w:w="709" w:type="dxa"/>
            <w:noWrap/>
            <w:vAlign w:val="center"/>
          </w:tcPr>
          <w:p w14:paraId="7116C1CE" w14:textId="77777777" w:rsidR="00EB7446" w:rsidRPr="00B5249E" w:rsidRDefault="00EB7446" w:rsidP="00EB7446"/>
        </w:tc>
        <w:tc>
          <w:tcPr>
            <w:tcW w:w="850" w:type="dxa"/>
            <w:noWrap/>
            <w:vAlign w:val="center"/>
          </w:tcPr>
          <w:p w14:paraId="1115DCE0" w14:textId="77777777" w:rsidR="00EB7446" w:rsidRPr="00B5249E" w:rsidRDefault="00EB7446" w:rsidP="00EB7446"/>
        </w:tc>
        <w:tc>
          <w:tcPr>
            <w:tcW w:w="851" w:type="dxa"/>
            <w:noWrap/>
            <w:vAlign w:val="center"/>
          </w:tcPr>
          <w:p w14:paraId="0EC72A1C" w14:textId="77777777" w:rsidR="00EB7446" w:rsidRPr="00B5249E" w:rsidRDefault="00EB7446" w:rsidP="00EB7446"/>
        </w:tc>
        <w:tc>
          <w:tcPr>
            <w:tcW w:w="1139" w:type="dxa"/>
            <w:noWrap/>
            <w:vAlign w:val="center"/>
          </w:tcPr>
          <w:p w14:paraId="09A73883" w14:textId="77777777" w:rsidR="00EB7446" w:rsidRPr="00B5249E" w:rsidRDefault="00EB7446" w:rsidP="00EB7446"/>
        </w:tc>
      </w:tr>
      <w:tr w:rsidR="00EB7446" w:rsidRPr="00B5249E" w14:paraId="37901170" w14:textId="77777777" w:rsidTr="00C84536">
        <w:trPr>
          <w:trHeight w:val="567"/>
        </w:trPr>
        <w:tc>
          <w:tcPr>
            <w:tcW w:w="988" w:type="dxa"/>
            <w:noWrap/>
            <w:tcMar>
              <w:left w:w="28" w:type="dxa"/>
            </w:tcMar>
            <w:vAlign w:val="center"/>
          </w:tcPr>
          <w:p w14:paraId="11154D9D" w14:textId="1312195C" w:rsidR="00EB7446" w:rsidRPr="00EB7446" w:rsidRDefault="00F35B36" w:rsidP="00EB7446">
            <w:r w:rsidRPr="00F35B36">
              <w:t>4.4.2.2</w:t>
            </w:r>
          </w:p>
        </w:tc>
        <w:tc>
          <w:tcPr>
            <w:tcW w:w="2409" w:type="dxa"/>
            <w:noWrap/>
            <w:vAlign w:val="center"/>
          </w:tcPr>
          <w:p w14:paraId="26FDFE95" w14:textId="77777777" w:rsidR="00F35B36" w:rsidRPr="00F35B36" w:rsidRDefault="00F35B36" w:rsidP="00F35B36">
            <w:r w:rsidRPr="00F35B36">
              <w:t>System-Akustikdecken 625 x 625 (Einlegemontage mit</w:t>
            </w:r>
          </w:p>
          <w:p w14:paraId="794F2F9D" w14:textId="3863A24F" w:rsidR="00EB7446" w:rsidRPr="00EB7446" w:rsidRDefault="00F35B36" w:rsidP="00EB7446">
            <w:r w:rsidRPr="00F35B36">
              <w:t>sichtbaren T- Schienen / VT Kante)</w:t>
            </w:r>
          </w:p>
        </w:tc>
        <w:tc>
          <w:tcPr>
            <w:tcW w:w="851" w:type="dxa"/>
            <w:noWrap/>
            <w:vAlign w:val="center"/>
          </w:tcPr>
          <w:p w14:paraId="6DE280FC" w14:textId="615679E7" w:rsidR="00EB7446" w:rsidRDefault="00F35B36" w:rsidP="00EB7446">
            <w:r w:rsidRPr="00F35B36">
              <w:t>142,00</w:t>
            </w:r>
          </w:p>
        </w:tc>
        <w:tc>
          <w:tcPr>
            <w:tcW w:w="709" w:type="dxa"/>
            <w:noWrap/>
            <w:vAlign w:val="center"/>
          </w:tcPr>
          <w:p w14:paraId="257B3391" w14:textId="4D8F7E84" w:rsidR="00EB7446" w:rsidRDefault="00F35B36" w:rsidP="00EB7446">
            <w:r>
              <w:t>m2</w:t>
            </w:r>
          </w:p>
        </w:tc>
        <w:tc>
          <w:tcPr>
            <w:tcW w:w="708" w:type="dxa"/>
            <w:noWrap/>
            <w:vAlign w:val="center"/>
          </w:tcPr>
          <w:p w14:paraId="02760A6F" w14:textId="77777777" w:rsidR="00EB7446" w:rsidRPr="00B5249E" w:rsidRDefault="00EB7446" w:rsidP="00EB7446"/>
        </w:tc>
        <w:tc>
          <w:tcPr>
            <w:tcW w:w="709" w:type="dxa"/>
            <w:noWrap/>
            <w:vAlign w:val="center"/>
          </w:tcPr>
          <w:p w14:paraId="057B061D" w14:textId="77777777" w:rsidR="00EB7446" w:rsidRPr="00B5249E" w:rsidRDefault="00EB7446" w:rsidP="00EB7446"/>
        </w:tc>
        <w:tc>
          <w:tcPr>
            <w:tcW w:w="709" w:type="dxa"/>
            <w:noWrap/>
            <w:vAlign w:val="center"/>
          </w:tcPr>
          <w:p w14:paraId="5BA64C72" w14:textId="77777777" w:rsidR="00EB7446" w:rsidRPr="00B5249E" w:rsidRDefault="00EB7446" w:rsidP="00EB7446"/>
        </w:tc>
        <w:tc>
          <w:tcPr>
            <w:tcW w:w="850" w:type="dxa"/>
            <w:noWrap/>
            <w:vAlign w:val="center"/>
          </w:tcPr>
          <w:p w14:paraId="15CF8DF2" w14:textId="77777777" w:rsidR="00EB7446" w:rsidRPr="00B5249E" w:rsidRDefault="00EB7446" w:rsidP="00EB7446"/>
        </w:tc>
        <w:tc>
          <w:tcPr>
            <w:tcW w:w="851" w:type="dxa"/>
            <w:noWrap/>
            <w:vAlign w:val="center"/>
          </w:tcPr>
          <w:p w14:paraId="56852D9E" w14:textId="77777777" w:rsidR="00EB7446" w:rsidRPr="00B5249E" w:rsidRDefault="00EB7446" w:rsidP="00EB7446"/>
        </w:tc>
        <w:tc>
          <w:tcPr>
            <w:tcW w:w="1139" w:type="dxa"/>
            <w:noWrap/>
            <w:vAlign w:val="center"/>
          </w:tcPr>
          <w:p w14:paraId="4E33E2C9" w14:textId="77777777" w:rsidR="00EB7446" w:rsidRPr="00B5249E" w:rsidRDefault="00EB7446" w:rsidP="00EB7446"/>
        </w:tc>
      </w:tr>
      <w:tr w:rsidR="00EB7446" w:rsidRPr="00B5249E" w14:paraId="31EEC78A" w14:textId="77777777" w:rsidTr="00C84536">
        <w:trPr>
          <w:trHeight w:val="567"/>
        </w:trPr>
        <w:tc>
          <w:tcPr>
            <w:tcW w:w="988" w:type="dxa"/>
            <w:noWrap/>
            <w:tcMar>
              <w:left w:w="28" w:type="dxa"/>
            </w:tcMar>
            <w:vAlign w:val="center"/>
          </w:tcPr>
          <w:p w14:paraId="2CF9B60D" w14:textId="14F56180" w:rsidR="00EB7446" w:rsidRPr="00EB7446" w:rsidRDefault="00F35B36" w:rsidP="00EB7446">
            <w:r w:rsidRPr="00F35B36">
              <w:t>4.4.2.8</w:t>
            </w:r>
          </w:p>
        </w:tc>
        <w:tc>
          <w:tcPr>
            <w:tcW w:w="2409" w:type="dxa"/>
            <w:noWrap/>
            <w:vAlign w:val="center"/>
          </w:tcPr>
          <w:p w14:paraId="02C9EBB1" w14:textId="24AA3349" w:rsidR="00EB7446" w:rsidRPr="00EB7446" w:rsidRDefault="00F35B36" w:rsidP="00EB7446">
            <w:r w:rsidRPr="00F35B36">
              <w:t>Akustikauflage</w:t>
            </w:r>
          </w:p>
        </w:tc>
        <w:tc>
          <w:tcPr>
            <w:tcW w:w="851" w:type="dxa"/>
            <w:noWrap/>
            <w:vAlign w:val="center"/>
          </w:tcPr>
          <w:p w14:paraId="1763860C" w14:textId="307E2B72" w:rsidR="00EB7446" w:rsidRDefault="00F35B36" w:rsidP="00EB7446">
            <w:r w:rsidRPr="00F35B36">
              <w:t>142,00</w:t>
            </w:r>
          </w:p>
        </w:tc>
        <w:tc>
          <w:tcPr>
            <w:tcW w:w="709" w:type="dxa"/>
            <w:noWrap/>
            <w:vAlign w:val="center"/>
          </w:tcPr>
          <w:p w14:paraId="601A3C4C" w14:textId="73558988" w:rsidR="00EB7446" w:rsidRDefault="00F35B36" w:rsidP="00EB7446">
            <w:r>
              <w:t>m2</w:t>
            </w:r>
          </w:p>
        </w:tc>
        <w:tc>
          <w:tcPr>
            <w:tcW w:w="708" w:type="dxa"/>
            <w:noWrap/>
            <w:vAlign w:val="center"/>
          </w:tcPr>
          <w:p w14:paraId="69881A74" w14:textId="77777777" w:rsidR="00EB7446" w:rsidRPr="00B5249E" w:rsidRDefault="00EB7446" w:rsidP="00EB7446"/>
        </w:tc>
        <w:tc>
          <w:tcPr>
            <w:tcW w:w="709" w:type="dxa"/>
            <w:noWrap/>
            <w:vAlign w:val="center"/>
          </w:tcPr>
          <w:p w14:paraId="256BD518" w14:textId="77777777" w:rsidR="00EB7446" w:rsidRPr="00B5249E" w:rsidRDefault="00EB7446" w:rsidP="00EB7446"/>
        </w:tc>
        <w:tc>
          <w:tcPr>
            <w:tcW w:w="709" w:type="dxa"/>
            <w:noWrap/>
            <w:vAlign w:val="center"/>
          </w:tcPr>
          <w:p w14:paraId="34DAC459" w14:textId="77777777" w:rsidR="00EB7446" w:rsidRPr="00B5249E" w:rsidRDefault="00EB7446" w:rsidP="00EB7446"/>
        </w:tc>
        <w:tc>
          <w:tcPr>
            <w:tcW w:w="850" w:type="dxa"/>
            <w:noWrap/>
            <w:vAlign w:val="center"/>
          </w:tcPr>
          <w:p w14:paraId="47AB60E0" w14:textId="77777777" w:rsidR="00EB7446" w:rsidRPr="00B5249E" w:rsidRDefault="00EB7446" w:rsidP="00EB7446"/>
        </w:tc>
        <w:tc>
          <w:tcPr>
            <w:tcW w:w="851" w:type="dxa"/>
            <w:noWrap/>
            <w:vAlign w:val="center"/>
          </w:tcPr>
          <w:p w14:paraId="14B04359" w14:textId="77777777" w:rsidR="00EB7446" w:rsidRPr="00B5249E" w:rsidRDefault="00EB7446" w:rsidP="00EB7446"/>
        </w:tc>
        <w:tc>
          <w:tcPr>
            <w:tcW w:w="1139" w:type="dxa"/>
            <w:noWrap/>
            <w:vAlign w:val="center"/>
          </w:tcPr>
          <w:p w14:paraId="49147C3B" w14:textId="77777777" w:rsidR="00EB7446" w:rsidRPr="00B5249E" w:rsidRDefault="00EB7446" w:rsidP="00EB7446"/>
        </w:tc>
      </w:tr>
      <w:tr w:rsidR="00EB7446" w:rsidRPr="00B5249E" w14:paraId="53AB4326" w14:textId="77777777" w:rsidTr="00C84536">
        <w:trPr>
          <w:trHeight w:val="567"/>
        </w:trPr>
        <w:tc>
          <w:tcPr>
            <w:tcW w:w="988" w:type="dxa"/>
            <w:noWrap/>
            <w:tcMar>
              <w:left w:w="28" w:type="dxa"/>
            </w:tcMar>
            <w:vAlign w:val="center"/>
          </w:tcPr>
          <w:p w14:paraId="3069C663" w14:textId="338A0D6F" w:rsidR="00EB7446" w:rsidRPr="00EB7446" w:rsidRDefault="00F35B36" w:rsidP="00EB7446">
            <w:r w:rsidRPr="00F35B36">
              <w:t>4.4.2.15</w:t>
            </w:r>
          </w:p>
        </w:tc>
        <w:tc>
          <w:tcPr>
            <w:tcW w:w="2409" w:type="dxa"/>
            <w:noWrap/>
            <w:vAlign w:val="center"/>
          </w:tcPr>
          <w:p w14:paraId="58794F1B" w14:textId="77777777" w:rsidR="00F35B36" w:rsidRPr="00F35B36" w:rsidRDefault="00F35B36" w:rsidP="00F35B36">
            <w:r w:rsidRPr="00F35B36">
              <w:t xml:space="preserve">Grund-Tragprofil </w:t>
            </w:r>
            <w:proofErr w:type="spellStart"/>
            <w:r w:rsidRPr="00F35B36">
              <w:t>Deckenbekl</w:t>
            </w:r>
            <w:proofErr w:type="spellEnd"/>
            <w:r w:rsidRPr="00F35B36">
              <w:t>. Stahl-T-Profil L/B 625/625mm B</w:t>
            </w:r>
          </w:p>
          <w:p w14:paraId="64EC81DB" w14:textId="52322BDF" w:rsidR="00EB7446" w:rsidRPr="00EB7446" w:rsidRDefault="00F35B36" w:rsidP="00EB7446">
            <w:r w:rsidRPr="00F35B36">
              <w:t xml:space="preserve">15mm abbrechen nicht schadstoffbelastet 78,5kN/m3 im Bauwerk </w:t>
            </w:r>
            <w:proofErr w:type="spellStart"/>
            <w:r w:rsidRPr="00F35B36">
              <w:t>v.Hand</w:t>
            </w:r>
            <w:proofErr w:type="spellEnd"/>
            <w:r w:rsidRPr="00F35B36">
              <w:t xml:space="preserve"> Stoffe laden </w:t>
            </w:r>
            <w:proofErr w:type="spellStart"/>
            <w:r w:rsidRPr="00F35B36">
              <w:t>transp</w:t>
            </w:r>
            <w:proofErr w:type="spellEnd"/>
            <w:r w:rsidRPr="00F35B36">
              <w:t xml:space="preserve">. LKW AN entsorgen AVV170405 </w:t>
            </w:r>
            <w:proofErr w:type="spellStart"/>
            <w:r w:rsidRPr="00F35B36">
              <w:t>Vergüt.Entsorg</w:t>
            </w:r>
            <w:proofErr w:type="spellEnd"/>
            <w:r w:rsidRPr="00F35B36">
              <w:t>. AN</w:t>
            </w:r>
          </w:p>
        </w:tc>
        <w:tc>
          <w:tcPr>
            <w:tcW w:w="851" w:type="dxa"/>
            <w:noWrap/>
            <w:vAlign w:val="center"/>
          </w:tcPr>
          <w:p w14:paraId="603E89BF" w14:textId="69C9EDF7" w:rsidR="00EB7446" w:rsidRDefault="00F35B36" w:rsidP="00EB7446">
            <w:r w:rsidRPr="00F35B36">
              <w:t>180,00</w:t>
            </w:r>
          </w:p>
        </w:tc>
        <w:tc>
          <w:tcPr>
            <w:tcW w:w="709" w:type="dxa"/>
            <w:noWrap/>
            <w:vAlign w:val="center"/>
          </w:tcPr>
          <w:p w14:paraId="5A374066" w14:textId="02BB026A" w:rsidR="00EB7446" w:rsidRDefault="00F35B36" w:rsidP="00EB7446">
            <w:r w:rsidRPr="00F35B36">
              <w:t>m2</w:t>
            </w:r>
          </w:p>
        </w:tc>
        <w:tc>
          <w:tcPr>
            <w:tcW w:w="708" w:type="dxa"/>
            <w:noWrap/>
            <w:vAlign w:val="center"/>
          </w:tcPr>
          <w:p w14:paraId="14AE64FF" w14:textId="77777777" w:rsidR="00EB7446" w:rsidRPr="00B5249E" w:rsidRDefault="00EB7446" w:rsidP="00EB7446"/>
        </w:tc>
        <w:tc>
          <w:tcPr>
            <w:tcW w:w="709" w:type="dxa"/>
            <w:noWrap/>
            <w:vAlign w:val="center"/>
          </w:tcPr>
          <w:p w14:paraId="0165393F" w14:textId="77777777" w:rsidR="00EB7446" w:rsidRPr="00B5249E" w:rsidRDefault="00EB7446" w:rsidP="00EB7446"/>
        </w:tc>
        <w:tc>
          <w:tcPr>
            <w:tcW w:w="709" w:type="dxa"/>
            <w:noWrap/>
            <w:vAlign w:val="center"/>
          </w:tcPr>
          <w:p w14:paraId="2351D89E" w14:textId="77777777" w:rsidR="00EB7446" w:rsidRPr="00B5249E" w:rsidRDefault="00EB7446" w:rsidP="00EB7446"/>
        </w:tc>
        <w:tc>
          <w:tcPr>
            <w:tcW w:w="850" w:type="dxa"/>
            <w:noWrap/>
            <w:vAlign w:val="center"/>
          </w:tcPr>
          <w:p w14:paraId="15EFD7C1" w14:textId="77777777" w:rsidR="00EB7446" w:rsidRPr="00B5249E" w:rsidRDefault="00EB7446" w:rsidP="00EB7446"/>
        </w:tc>
        <w:tc>
          <w:tcPr>
            <w:tcW w:w="851" w:type="dxa"/>
            <w:noWrap/>
            <w:vAlign w:val="center"/>
          </w:tcPr>
          <w:p w14:paraId="2D34C87D" w14:textId="77777777" w:rsidR="00EB7446" w:rsidRPr="00B5249E" w:rsidRDefault="00EB7446" w:rsidP="00EB7446"/>
        </w:tc>
        <w:tc>
          <w:tcPr>
            <w:tcW w:w="1139" w:type="dxa"/>
            <w:noWrap/>
            <w:vAlign w:val="center"/>
          </w:tcPr>
          <w:p w14:paraId="5CFC3C89" w14:textId="77777777" w:rsidR="00EB7446" w:rsidRPr="00B5249E" w:rsidRDefault="00EB7446" w:rsidP="00EB7446"/>
        </w:tc>
      </w:tr>
      <w:tr w:rsidR="00EB7446" w:rsidRPr="00B5249E" w14:paraId="2E0483EA" w14:textId="77777777" w:rsidTr="00C84536">
        <w:trPr>
          <w:trHeight w:val="567"/>
        </w:trPr>
        <w:tc>
          <w:tcPr>
            <w:tcW w:w="988" w:type="dxa"/>
            <w:noWrap/>
            <w:tcMar>
              <w:left w:w="28" w:type="dxa"/>
            </w:tcMar>
            <w:vAlign w:val="center"/>
          </w:tcPr>
          <w:p w14:paraId="6C3BF633" w14:textId="5B583C47" w:rsidR="00EB7446" w:rsidRPr="00EB7446" w:rsidRDefault="00F35B36" w:rsidP="00EB7446">
            <w:r w:rsidRPr="00F35B36">
              <w:t>4.5.1</w:t>
            </w:r>
          </w:p>
        </w:tc>
        <w:tc>
          <w:tcPr>
            <w:tcW w:w="2409" w:type="dxa"/>
            <w:noWrap/>
            <w:vAlign w:val="center"/>
          </w:tcPr>
          <w:p w14:paraId="5360E3DC" w14:textId="630D4A3B" w:rsidR="00EB7446" w:rsidRPr="00EB7446" w:rsidRDefault="00F35B36" w:rsidP="00EB7446">
            <w:r w:rsidRPr="00F35B36">
              <w:t>Fachwerker, Trockenbau</w:t>
            </w:r>
          </w:p>
        </w:tc>
        <w:tc>
          <w:tcPr>
            <w:tcW w:w="851" w:type="dxa"/>
            <w:noWrap/>
            <w:vAlign w:val="center"/>
          </w:tcPr>
          <w:p w14:paraId="471246F6" w14:textId="0FE5B37F" w:rsidR="00EB7446" w:rsidRDefault="00F35B36" w:rsidP="00EB7446">
            <w:r w:rsidRPr="00F35B36">
              <w:t>20</w:t>
            </w:r>
          </w:p>
        </w:tc>
        <w:tc>
          <w:tcPr>
            <w:tcW w:w="709" w:type="dxa"/>
            <w:noWrap/>
            <w:vAlign w:val="center"/>
          </w:tcPr>
          <w:p w14:paraId="2339359E" w14:textId="7A23BE7D" w:rsidR="00EB7446" w:rsidRDefault="00F35B36" w:rsidP="00EB7446">
            <w:r w:rsidRPr="00F35B36">
              <w:t>h</w:t>
            </w:r>
          </w:p>
        </w:tc>
        <w:tc>
          <w:tcPr>
            <w:tcW w:w="708" w:type="dxa"/>
            <w:noWrap/>
            <w:vAlign w:val="center"/>
          </w:tcPr>
          <w:p w14:paraId="64CAB79A" w14:textId="77777777" w:rsidR="00EB7446" w:rsidRPr="00B5249E" w:rsidRDefault="00EB7446" w:rsidP="00EB7446"/>
        </w:tc>
        <w:tc>
          <w:tcPr>
            <w:tcW w:w="709" w:type="dxa"/>
            <w:noWrap/>
            <w:vAlign w:val="center"/>
          </w:tcPr>
          <w:p w14:paraId="4FF27A8B" w14:textId="77777777" w:rsidR="00EB7446" w:rsidRPr="00B5249E" w:rsidRDefault="00EB7446" w:rsidP="00EB7446"/>
        </w:tc>
        <w:tc>
          <w:tcPr>
            <w:tcW w:w="709" w:type="dxa"/>
            <w:noWrap/>
            <w:vAlign w:val="center"/>
          </w:tcPr>
          <w:p w14:paraId="2453FA0B" w14:textId="77777777" w:rsidR="00EB7446" w:rsidRPr="00B5249E" w:rsidRDefault="00EB7446" w:rsidP="00EB7446"/>
        </w:tc>
        <w:tc>
          <w:tcPr>
            <w:tcW w:w="850" w:type="dxa"/>
            <w:noWrap/>
            <w:vAlign w:val="center"/>
          </w:tcPr>
          <w:p w14:paraId="44AC3FC7" w14:textId="77777777" w:rsidR="00EB7446" w:rsidRPr="00B5249E" w:rsidRDefault="00EB7446" w:rsidP="00EB7446"/>
        </w:tc>
        <w:tc>
          <w:tcPr>
            <w:tcW w:w="851" w:type="dxa"/>
            <w:noWrap/>
            <w:vAlign w:val="center"/>
          </w:tcPr>
          <w:p w14:paraId="1F178F95" w14:textId="77777777" w:rsidR="00EB7446" w:rsidRPr="00B5249E" w:rsidRDefault="00EB7446" w:rsidP="00EB7446"/>
        </w:tc>
        <w:tc>
          <w:tcPr>
            <w:tcW w:w="1139" w:type="dxa"/>
            <w:noWrap/>
            <w:vAlign w:val="center"/>
          </w:tcPr>
          <w:p w14:paraId="65EC1C3F" w14:textId="77777777" w:rsidR="00EB7446" w:rsidRPr="00B5249E" w:rsidRDefault="00EB7446" w:rsidP="00EB7446"/>
        </w:tc>
      </w:tr>
      <w:tr w:rsidR="00EB7446" w:rsidRPr="00B5249E" w14:paraId="4D8BD7D1" w14:textId="77777777" w:rsidTr="00C84536">
        <w:trPr>
          <w:trHeight w:val="567"/>
        </w:trPr>
        <w:tc>
          <w:tcPr>
            <w:tcW w:w="988" w:type="dxa"/>
            <w:noWrap/>
            <w:tcMar>
              <w:left w:w="28" w:type="dxa"/>
            </w:tcMar>
            <w:vAlign w:val="center"/>
          </w:tcPr>
          <w:p w14:paraId="7E45787A" w14:textId="484FB9D2" w:rsidR="00EB7446" w:rsidRPr="00EB7446" w:rsidRDefault="00F35B36" w:rsidP="00EB7446">
            <w:r w:rsidRPr="00F35B36">
              <w:t>4.6.1</w:t>
            </w:r>
          </w:p>
        </w:tc>
        <w:tc>
          <w:tcPr>
            <w:tcW w:w="2409" w:type="dxa"/>
            <w:noWrap/>
            <w:vAlign w:val="center"/>
          </w:tcPr>
          <w:p w14:paraId="4A2BE3AB" w14:textId="3598833C" w:rsidR="00EB7446" w:rsidRPr="00EB7446" w:rsidRDefault="00F35B36" w:rsidP="00EB7446">
            <w:r w:rsidRPr="00F35B36">
              <w:t>Dokumentation Trockenbauarbeiten</w:t>
            </w:r>
          </w:p>
        </w:tc>
        <w:tc>
          <w:tcPr>
            <w:tcW w:w="851" w:type="dxa"/>
            <w:noWrap/>
            <w:vAlign w:val="center"/>
          </w:tcPr>
          <w:p w14:paraId="10CA00FF" w14:textId="36EF5563" w:rsidR="00EB7446" w:rsidRDefault="00F35B36" w:rsidP="00EB7446">
            <w:r w:rsidRPr="00F35B36">
              <w:t>1</w:t>
            </w:r>
          </w:p>
        </w:tc>
        <w:tc>
          <w:tcPr>
            <w:tcW w:w="709" w:type="dxa"/>
            <w:noWrap/>
            <w:vAlign w:val="center"/>
          </w:tcPr>
          <w:p w14:paraId="3095035D" w14:textId="16AB8079" w:rsidR="00EB7446" w:rsidRDefault="00F35B36" w:rsidP="00EB7446">
            <w:proofErr w:type="spellStart"/>
            <w:r w:rsidRPr="00F35B36">
              <w:t>psch</w:t>
            </w:r>
            <w:proofErr w:type="spellEnd"/>
          </w:p>
        </w:tc>
        <w:tc>
          <w:tcPr>
            <w:tcW w:w="708" w:type="dxa"/>
            <w:noWrap/>
            <w:vAlign w:val="center"/>
          </w:tcPr>
          <w:p w14:paraId="5FAEE09F" w14:textId="77777777" w:rsidR="00EB7446" w:rsidRPr="00B5249E" w:rsidRDefault="00EB7446" w:rsidP="00EB7446"/>
        </w:tc>
        <w:tc>
          <w:tcPr>
            <w:tcW w:w="709" w:type="dxa"/>
            <w:noWrap/>
            <w:vAlign w:val="center"/>
          </w:tcPr>
          <w:p w14:paraId="52EC2BCC" w14:textId="77777777" w:rsidR="00EB7446" w:rsidRPr="00B5249E" w:rsidRDefault="00EB7446" w:rsidP="00EB7446"/>
        </w:tc>
        <w:tc>
          <w:tcPr>
            <w:tcW w:w="709" w:type="dxa"/>
            <w:noWrap/>
            <w:vAlign w:val="center"/>
          </w:tcPr>
          <w:p w14:paraId="49590A80" w14:textId="77777777" w:rsidR="00EB7446" w:rsidRPr="00B5249E" w:rsidRDefault="00EB7446" w:rsidP="00EB7446"/>
        </w:tc>
        <w:tc>
          <w:tcPr>
            <w:tcW w:w="850" w:type="dxa"/>
            <w:noWrap/>
            <w:vAlign w:val="center"/>
          </w:tcPr>
          <w:p w14:paraId="77F49EB9" w14:textId="77777777" w:rsidR="00EB7446" w:rsidRPr="00B5249E" w:rsidRDefault="00EB7446" w:rsidP="00EB7446"/>
        </w:tc>
        <w:tc>
          <w:tcPr>
            <w:tcW w:w="851" w:type="dxa"/>
            <w:noWrap/>
            <w:vAlign w:val="center"/>
          </w:tcPr>
          <w:p w14:paraId="7E7A1152" w14:textId="77777777" w:rsidR="00EB7446" w:rsidRPr="00B5249E" w:rsidRDefault="00EB7446" w:rsidP="00EB7446"/>
        </w:tc>
        <w:tc>
          <w:tcPr>
            <w:tcW w:w="1139" w:type="dxa"/>
            <w:noWrap/>
            <w:vAlign w:val="center"/>
          </w:tcPr>
          <w:p w14:paraId="2BF76935" w14:textId="77777777" w:rsidR="00EB7446" w:rsidRPr="00B5249E" w:rsidRDefault="00EB7446" w:rsidP="00EB7446"/>
        </w:tc>
      </w:tr>
    </w:tbl>
    <w:p w14:paraId="5ADF20AE" w14:textId="77777777" w:rsidR="00D25B27" w:rsidRPr="00D25B27" w:rsidRDefault="00D25B27">
      <w:pPr>
        <w:rPr>
          <w:sz w:val="16"/>
          <w:szCs w:val="16"/>
        </w:rPr>
      </w:pPr>
    </w:p>
    <w:p w14:paraId="194631A6" w14:textId="77777777" w:rsidR="00DC72CC" w:rsidRDefault="00DC72CC" w:rsidP="00D25B27"/>
    <w:sectPr w:rsidR="00DC72CC" w:rsidSect="00500C2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7AA9E6" w14:textId="77777777" w:rsidR="00AD65F2" w:rsidRDefault="00AD65F2">
      <w:r>
        <w:separator/>
      </w:r>
    </w:p>
    <w:p w14:paraId="61D4B6D7" w14:textId="77777777" w:rsidR="00AD65F2" w:rsidRDefault="00AD65F2"/>
    <w:p w14:paraId="38775197" w14:textId="77777777" w:rsidR="00AD65F2" w:rsidRDefault="00AD65F2"/>
  </w:endnote>
  <w:endnote w:type="continuationSeparator" w:id="0">
    <w:p w14:paraId="12DC94CB" w14:textId="77777777" w:rsidR="00AD65F2" w:rsidRDefault="00AD65F2">
      <w:r>
        <w:continuationSeparator/>
      </w:r>
    </w:p>
    <w:p w14:paraId="3344E65F" w14:textId="77777777" w:rsidR="00AD65F2" w:rsidRDefault="00AD65F2"/>
    <w:p w14:paraId="75468DF2" w14:textId="77777777" w:rsidR="00AD65F2" w:rsidRDefault="00AD65F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05282A" w14:textId="77777777" w:rsidR="00220C36" w:rsidRDefault="00220C36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F1D90" w:rsidRPr="00D6072E" w14:paraId="41E2281E" w14:textId="77777777" w:rsidTr="00DF7A13">
      <w:trPr>
        <w:cantSplit/>
        <w:trHeight w:hRule="exact" w:val="397"/>
      </w:trPr>
      <w:tc>
        <w:tcPr>
          <w:tcW w:w="147" w:type="dxa"/>
          <w:vAlign w:val="center"/>
        </w:tcPr>
        <w:p w14:paraId="63B500C5" w14:textId="77777777" w:rsidR="00FF1D90" w:rsidRPr="00D6072E" w:rsidRDefault="00FF1D90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1EB7CC7" w14:textId="77777777" w:rsidR="00FF1D90" w:rsidRPr="00D6072E" w:rsidRDefault="001C6FD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0B0E2CB" wp14:editId="7CF96593">
                <wp:extent cx="36830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 mit VHB-Schriftzug zur Identifizierung als Formblatt des Vergabe- und Vertragshandbuches für Baumaßnahmen des Bunde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321EB7C2" w14:textId="77777777" w:rsidR="00FF1D90" w:rsidRPr="00D6072E" w:rsidRDefault="00FF1D90" w:rsidP="009C0B80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9130AA">
            <w:rPr>
              <w:rFonts w:cs="Arial"/>
              <w:b/>
              <w:sz w:val="16"/>
              <w:szCs w:val="16"/>
            </w:rPr>
            <w:t>201</w:t>
          </w:r>
          <w:r w:rsidR="009C0B80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F7C62AB" w14:textId="77777777" w:rsidR="00FF1D90" w:rsidRPr="00D6072E" w:rsidRDefault="00FF1D90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44F04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44F04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1C29D341" w14:textId="77777777" w:rsidR="00FF1D90" w:rsidRPr="00046C8E" w:rsidRDefault="00FF1D90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59F97A" w14:textId="77777777" w:rsidR="00220C36" w:rsidRDefault="00220C3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94D6D3" w14:textId="77777777" w:rsidR="00AD65F2" w:rsidRDefault="00AD65F2">
      <w:r>
        <w:separator/>
      </w:r>
    </w:p>
  </w:footnote>
  <w:footnote w:type="continuationSeparator" w:id="0">
    <w:p w14:paraId="1BAC548D" w14:textId="77777777" w:rsidR="00AD65F2" w:rsidRDefault="00AD65F2">
      <w:r>
        <w:continuationSeparator/>
      </w:r>
    </w:p>
    <w:p w14:paraId="3D346E6E" w14:textId="77777777" w:rsidR="00AD65F2" w:rsidRDefault="00AD65F2"/>
    <w:p w14:paraId="1F7D3732" w14:textId="77777777" w:rsidR="00AD65F2" w:rsidRDefault="00AD65F2"/>
  </w:footnote>
  <w:footnote w:id="1">
    <w:p w14:paraId="0122A478" w14:textId="77777777" w:rsidR="00903A76" w:rsidRDefault="00903A76" w:rsidP="00903A76">
      <w:pPr>
        <w:pStyle w:val="Funote"/>
      </w:pPr>
      <w:r w:rsidRPr="00DC72CC">
        <w:rPr>
          <w:rStyle w:val="Funotenzeichen"/>
        </w:rPr>
        <w:footnoteRef/>
      </w:r>
      <w:r w:rsidRPr="00DC72CC">
        <w:rPr>
          <w:rStyle w:val="Funotenzeichen"/>
        </w:rPr>
        <w:t xml:space="preserve"> </w:t>
      </w:r>
      <w:r>
        <w:tab/>
      </w:r>
      <w:r w:rsidRPr="009C0B80">
        <w:rPr>
          <w:b w:val="0"/>
        </w:rPr>
        <w:t>W</w:t>
      </w:r>
      <w:r w:rsidRPr="00DC72CC">
        <w:rPr>
          <w:rStyle w:val="FunoteZchn"/>
        </w:rPr>
        <w:t>ird vom Auftraggeber vorgegeben</w:t>
      </w:r>
      <w:r>
        <w:rPr>
          <w:rStyle w:val="FunoteZchn"/>
        </w:rPr>
        <w:t>.</w:t>
      </w:r>
    </w:p>
  </w:footnote>
  <w:footnote w:id="2">
    <w:p w14:paraId="290C4971" w14:textId="77777777" w:rsidR="00903A76" w:rsidRPr="00DC72CC" w:rsidRDefault="00903A76" w:rsidP="00903A76">
      <w:pPr>
        <w:pStyle w:val="Funote"/>
        <w:rPr>
          <w:rStyle w:val="FunoteZchn"/>
        </w:rPr>
      </w:pPr>
      <w:r>
        <w:rPr>
          <w:rStyle w:val="Funotenzeichen"/>
        </w:rPr>
        <w:footnoteRef/>
      </w:r>
      <w:r>
        <w:t xml:space="preserve"> </w:t>
      </w:r>
      <w:r>
        <w:tab/>
      </w:r>
      <w:r w:rsidRPr="00DC72CC">
        <w:rPr>
          <w:rStyle w:val="FunoteZchn"/>
        </w:rPr>
        <w:t>Ist bei allen Teilleistungen anzugeben, unabhängig davon ob sie der Auftragnehmer oder ein Nachunternehmer erbringen wird</w:t>
      </w:r>
      <w:r>
        <w:rPr>
          <w:rStyle w:val="FunoteZchn"/>
        </w:rPr>
        <w:t>.</w:t>
      </w:r>
    </w:p>
  </w:footnote>
  <w:footnote w:id="3">
    <w:p w14:paraId="576A3038" w14:textId="77777777" w:rsidR="00903A76" w:rsidRPr="00DC72CC" w:rsidRDefault="00903A76" w:rsidP="00903A76">
      <w:pPr>
        <w:pStyle w:val="Funote"/>
        <w:rPr>
          <w:rStyle w:val="FunoteZchn"/>
        </w:rPr>
      </w:pPr>
      <w:r>
        <w:rPr>
          <w:rStyle w:val="Funotenzeichen"/>
        </w:rPr>
        <w:footnoteRef/>
      </w:r>
      <w:r>
        <w:t xml:space="preserve"> </w:t>
      </w:r>
      <w:r>
        <w:tab/>
      </w:r>
      <w:r w:rsidRPr="00DC72CC">
        <w:rPr>
          <w:rStyle w:val="FunoteZchn"/>
        </w:rPr>
        <w:t xml:space="preserve">Sofern der zugrunde gelegte Verrechnungslohn nicht mit </w:t>
      </w:r>
      <w:r>
        <w:rPr>
          <w:rStyle w:val="FunoteZchn"/>
        </w:rPr>
        <w:t>den Angaben in den Formblättern 221 oder </w:t>
      </w:r>
      <w:r w:rsidRPr="00DC72CC">
        <w:rPr>
          <w:rStyle w:val="FunoteZchn"/>
        </w:rPr>
        <w:t>222 übereinstimmt, hat der Bieter dies offenzulegen.</w:t>
      </w:r>
    </w:p>
  </w:footnote>
  <w:footnote w:id="4">
    <w:p w14:paraId="1FC8B437" w14:textId="77777777" w:rsidR="00903A76" w:rsidRDefault="00903A76" w:rsidP="00903A76">
      <w:pPr>
        <w:pStyle w:val="Funote"/>
      </w:pPr>
      <w:r>
        <w:rPr>
          <w:rStyle w:val="Funotenzeichen"/>
        </w:rPr>
        <w:footnoteRef/>
      </w:r>
      <w:r>
        <w:t xml:space="preserve"> </w:t>
      </w:r>
      <w:r w:rsidRPr="00DC72CC">
        <w:rPr>
          <w:rStyle w:val="FunoteZchn"/>
        </w:rPr>
        <w:tab/>
      </w:r>
      <w:r>
        <w:rPr>
          <w:rStyle w:val="FunoteZchn"/>
        </w:rPr>
        <w:t>F</w:t>
      </w:r>
      <w:r w:rsidRPr="00DC72CC">
        <w:rPr>
          <w:rStyle w:val="FunoteZchn"/>
        </w:rPr>
        <w:t>ür Gerätekosten einschl. der Betriebsstoffkosten, soweit diese den Einzelkosten der angegebenen Ordnungszahlen zugerechnet worden sind</w:t>
      </w:r>
      <w:r>
        <w:rPr>
          <w:rStyle w:val="FunoteZchn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86DFAA" w14:textId="77777777" w:rsidR="00FF1D90" w:rsidRDefault="00FF1D90"/>
  <w:p w14:paraId="603F5180" w14:textId="77777777" w:rsidR="00FF1D90" w:rsidRDefault="00FF1D9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F15F6F" w14:textId="2DB4DCC9" w:rsidR="00FF1D90" w:rsidRDefault="00220C36" w:rsidP="00046C8E">
    <w:pPr>
      <w:pStyle w:val="Kopfzeile"/>
    </w:pPr>
    <w:r w:rsidRPr="00220C36">
      <w:t>Aufgliederung der Einheitspreise</w:t>
    </w:r>
  </w:p>
  <w:p w14:paraId="5EE726E0" w14:textId="407BC4B2" w:rsidR="00FF1D90" w:rsidRPr="00AB4B05" w:rsidRDefault="00FF1D90" w:rsidP="00AB4B05">
    <w:pPr>
      <w:pStyle w:val="UnterKopfzeile"/>
    </w:pPr>
    <w:r>
      <w:t>(</w:t>
    </w:r>
    <w:r w:rsidR="00220C36">
      <w:t xml:space="preserve">ehemals </w:t>
    </w:r>
    <w:r w:rsidR="00220C36" w:rsidRPr="00220C36">
      <w:t>223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FD0862" w14:textId="77777777" w:rsidR="00220C36" w:rsidRDefault="00220C36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1440FD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83CED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0F4B18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08017F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93E875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A8A61E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39A14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A0618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08C4C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BBC04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507473434">
    <w:abstractNumId w:val="11"/>
  </w:num>
  <w:num w:numId="2" w16cid:durableId="2114398615">
    <w:abstractNumId w:val="15"/>
  </w:num>
  <w:num w:numId="3" w16cid:durableId="1203053026">
    <w:abstractNumId w:val="17"/>
  </w:num>
  <w:num w:numId="4" w16cid:durableId="1969816597">
    <w:abstractNumId w:val="26"/>
  </w:num>
  <w:num w:numId="5" w16cid:durableId="984352669">
    <w:abstractNumId w:val="19"/>
  </w:num>
  <w:num w:numId="6" w16cid:durableId="379785789">
    <w:abstractNumId w:val="13"/>
  </w:num>
  <w:num w:numId="7" w16cid:durableId="388962795">
    <w:abstractNumId w:val="22"/>
  </w:num>
  <w:num w:numId="8" w16cid:durableId="859195892">
    <w:abstractNumId w:val="18"/>
  </w:num>
  <w:num w:numId="9" w16cid:durableId="1248080382">
    <w:abstractNumId w:val="25"/>
  </w:num>
  <w:num w:numId="10" w16cid:durableId="1950575694">
    <w:abstractNumId w:val="14"/>
  </w:num>
  <w:num w:numId="11" w16cid:durableId="1028682478">
    <w:abstractNumId w:val="21"/>
  </w:num>
  <w:num w:numId="12" w16cid:durableId="1711150822">
    <w:abstractNumId w:val="21"/>
  </w:num>
  <w:num w:numId="13" w16cid:durableId="1827549282">
    <w:abstractNumId w:val="21"/>
  </w:num>
  <w:num w:numId="14" w16cid:durableId="97260737">
    <w:abstractNumId w:val="21"/>
  </w:num>
  <w:num w:numId="15" w16cid:durableId="1724258095">
    <w:abstractNumId w:val="21"/>
  </w:num>
  <w:num w:numId="16" w16cid:durableId="394203339">
    <w:abstractNumId w:val="12"/>
  </w:num>
  <w:num w:numId="17" w16cid:durableId="1060127624">
    <w:abstractNumId w:val="12"/>
  </w:num>
  <w:num w:numId="18" w16cid:durableId="111638057">
    <w:abstractNumId w:val="24"/>
  </w:num>
  <w:num w:numId="19" w16cid:durableId="442042659">
    <w:abstractNumId w:val="23"/>
  </w:num>
  <w:num w:numId="20" w16cid:durableId="1744528779">
    <w:abstractNumId w:val="20"/>
  </w:num>
  <w:num w:numId="21" w16cid:durableId="145516237">
    <w:abstractNumId w:val="16"/>
  </w:num>
  <w:num w:numId="22" w16cid:durableId="722944681">
    <w:abstractNumId w:val="10"/>
  </w:num>
  <w:num w:numId="23" w16cid:durableId="1206259815">
    <w:abstractNumId w:val="9"/>
  </w:num>
  <w:num w:numId="24" w16cid:durableId="169103696">
    <w:abstractNumId w:val="7"/>
  </w:num>
  <w:num w:numId="25" w16cid:durableId="515074780">
    <w:abstractNumId w:val="6"/>
  </w:num>
  <w:num w:numId="26" w16cid:durableId="1041519702">
    <w:abstractNumId w:val="5"/>
  </w:num>
  <w:num w:numId="27" w16cid:durableId="1230069184">
    <w:abstractNumId w:val="4"/>
  </w:num>
  <w:num w:numId="28" w16cid:durableId="2055039885">
    <w:abstractNumId w:val="8"/>
  </w:num>
  <w:num w:numId="29" w16cid:durableId="1768041754">
    <w:abstractNumId w:val="3"/>
  </w:num>
  <w:num w:numId="30" w16cid:durableId="467168528">
    <w:abstractNumId w:val="2"/>
  </w:num>
  <w:num w:numId="31" w16cid:durableId="1285580232">
    <w:abstractNumId w:val="1"/>
  </w:num>
  <w:num w:numId="32" w16cid:durableId="13739917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de-DE" w:vendorID="64" w:dllVersion="6" w:nlCheck="1" w:checkStyle="1"/>
  <w:activeWritingStyle w:appName="MSWord" w:lang="de-DE" w:vendorID="64" w:dllVersion="0" w:nlCheck="1" w:checkStyle="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6560"/>
    <w:rsid w:val="000021DC"/>
    <w:rsid w:val="0000737B"/>
    <w:rsid w:val="000114D3"/>
    <w:rsid w:val="00024105"/>
    <w:rsid w:val="0003566D"/>
    <w:rsid w:val="00037387"/>
    <w:rsid w:val="000425E5"/>
    <w:rsid w:val="00046C8E"/>
    <w:rsid w:val="00053E4F"/>
    <w:rsid w:val="0006675C"/>
    <w:rsid w:val="00081305"/>
    <w:rsid w:val="000848E7"/>
    <w:rsid w:val="000A42AA"/>
    <w:rsid w:val="000B3734"/>
    <w:rsid w:val="000B566C"/>
    <w:rsid w:val="000B64AD"/>
    <w:rsid w:val="001028D9"/>
    <w:rsid w:val="00104C5A"/>
    <w:rsid w:val="00106076"/>
    <w:rsid w:val="00116FF0"/>
    <w:rsid w:val="00127C79"/>
    <w:rsid w:val="001426F7"/>
    <w:rsid w:val="00144A5A"/>
    <w:rsid w:val="001A6205"/>
    <w:rsid w:val="001B705C"/>
    <w:rsid w:val="001C13F0"/>
    <w:rsid w:val="001C3E5C"/>
    <w:rsid w:val="001C509D"/>
    <w:rsid w:val="001C6FD7"/>
    <w:rsid w:val="001E0C92"/>
    <w:rsid w:val="001F47CC"/>
    <w:rsid w:val="00220C36"/>
    <w:rsid w:val="002517FD"/>
    <w:rsid w:val="00263542"/>
    <w:rsid w:val="002748DF"/>
    <w:rsid w:val="002A4621"/>
    <w:rsid w:val="002C0F7B"/>
    <w:rsid w:val="002C403D"/>
    <w:rsid w:val="002E4302"/>
    <w:rsid w:val="002F4952"/>
    <w:rsid w:val="00327698"/>
    <w:rsid w:val="003529B8"/>
    <w:rsid w:val="003552CC"/>
    <w:rsid w:val="00355C7F"/>
    <w:rsid w:val="003904F5"/>
    <w:rsid w:val="003A36E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C5E9C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C5035"/>
    <w:rsid w:val="005F32A5"/>
    <w:rsid w:val="005F41CD"/>
    <w:rsid w:val="00605DD3"/>
    <w:rsid w:val="00606550"/>
    <w:rsid w:val="00607EE7"/>
    <w:rsid w:val="00614636"/>
    <w:rsid w:val="00635C49"/>
    <w:rsid w:val="00640260"/>
    <w:rsid w:val="00643351"/>
    <w:rsid w:val="0066119D"/>
    <w:rsid w:val="00667DCD"/>
    <w:rsid w:val="006A5AED"/>
    <w:rsid w:val="006A66F3"/>
    <w:rsid w:val="006B31BB"/>
    <w:rsid w:val="006B7CF1"/>
    <w:rsid w:val="006D70A3"/>
    <w:rsid w:val="00724CA7"/>
    <w:rsid w:val="00734EDE"/>
    <w:rsid w:val="007633C2"/>
    <w:rsid w:val="0078194F"/>
    <w:rsid w:val="00782E76"/>
    <w:rsid w:val="0078695C"/>
    <w:rsid w:val="007C562D"/>
    <w:rsid w:val="007D012C"/>
    <w:rsid w:val="007E61DB"/>
    <w:rsid w:val="0081723D"/>
    <w:rsid w:val="00844F04"/>
    <w:rsid w:val="008B1F06"/>
    <w:rsid w:val="008D764D"/>
    <w:rsid w:val="008E4F29"/>
    <w:rsid w:val="008F37F7"/>
    <w:rsid w:val="008F52AA"/>
    <w:rsid w:val="008F6547"/>
    <w:rsid w:val="00903A76"/>
    <w:rsid w:val="00910F0B"/>
    <w:rsid w:val="009130AA"/>
    <w:rsid w:val="00962412"/>
    <w:rsid w:val="0097166A"/>
    <w:rsid w:val="009769C9"/>
    <w:rsid w:val="009A3215"/>
    <w:rsid w:val="009A33B4"/>
    <w:rsid w:val="009C0B80"/>
    <w:rsid w:val="009C14BE"/>
    <w:rsid w:val="009E2C93"/>
    <w:rsid w:val="00A00872"/>
    <w:rsid w:val="00A3757E"/>
    <w:rsid w:val="00A5084B"/>
    <w:rsid w:val="00A75824"/>
    <w:rsid w:val="00A90C84"/>
    <w:rsid w:val="00AB4B05"/>
    <w:rsid w:val="00AC56D5"/>
    <w:rsid w:val="00AC7F2D"/>
    <w:rsid w:val="00AD584D"/>
    <w:rsid w:val="00AD65F2"/>
    <w:rsid w:val="00AE4AF0"/>
    <w:rsid w:val="00AF2908"/>
    <w:rsid w:val="00B003C3"/>
    <w:rsid w:val="00B1127B"/>
    <w:rsid w:val="00B14EF0"/>
    <w:rsid w:val="00B23C01"/>
    <w:rsid w:val="00B40909"/>
    <w:rsid w:val="00B434E5"/>
    <w:rsid w:val="00B5249E"/>
    <w:rsid w:val="00B61D2B"/>
    <w:rsid w:val="00B96ADB"/>
    <w:rsid w:val="00BA5E42"/>
    <w:rsid w:val="00BC7BAA"/>
    <w:rsid w:val="00C101BF"/>
    <w:rsid w:val="00C246AC"/>
    <w:rsid w:val="00C26124"/>
    <w:rsid w:val="00C2678D"/>
    <w:rsid w:val="00C30192"/>
    <w:rsid w:val="00C764C5"/>
    <w:rsid w:val="00C84536"/>
    <w:rsid w:val="00C96E57"/>
    <w:rsid w:val="00CA07A6"/>
    <w:rsid w:val="00CC1DF7"/>
    <w:rsid w:val="00CD0A0C"/>
    <w:rsid w:val="00CD54C7"/>
    <w:rsid w:val="00CF64C4"/>
    <w:rsid w:val="00D05C74"/>
    <w:rsid w:val="00D25B27"/>
    <w:rsid w:val="00D6072E"/>
    <w:rsid w:val="00DA276D"/>
    <w:rsid w:val="00DB6C0D"/>
    <w:rsid w:val="00DC2EA6"/>
    <w:rsid w:val="00DC72CC"/>
    <w:rsid w:val="00DC7E08"/>
    <w:rsid w:val="00DD5025"/>
    <w:rsid w:val="00DE2F64"/>
    <w:rsid w:val="00DE420C"/>
    <w:rsid w:val="00DF7A13"/>
    <w:rsid w:val="00E02FAA"/>
    <w:rsid w:val="00E1197E"/>
    <w:rsid w:val="00E24EDB"/>
    <w:rsid w:val="00E322E9"/>
    <w:rsid w:val="00E578EB"/>
    <w:rsid w:val="00E6087B"/>
    <w:rsid w:val="00E85EBB"/>
    <w:rsid w:val="00EA10EB"/>
    <w:rsid w:val="00EB6560"/>
    <w:rsid w:val="00EB7446"/>
    <w:rsid w:val="00EB7EC3"/>
    <w:rsid w:val="00EC7AED"/>
    <w:rsid w:val="00EE1F4D"/>
    <w:rsid w:val="00EE2ADF"/>
    <w:rsid w:val="00F133C2"/>
    <w:rsid w:val="00F21669"/>
    <w:rsid w:val="00F32C49"/>
    <w:rsid w:val="00F33230"/>
    <w:rsid w:val="00F35B36"/>
    <w:rsid w:val="00F6109A"/>
    <w:rsid w:val="00F92CF7"/>
    <w:rsid w:val="00FA0151"/>
    <w:rsid w:val="00FB37F2"/>
    <w:rsid w:val="00FC0982"/>
    <w:rsid w:val="00FC1057"/>
    <w:rsid w:val="00FC7FFE"/>
    <w:rsid w:val="00FD49AF"/>
    <w:rsid w:val="00FE5FC4"/>
    <w:rsid w:val="00FF1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3DD4843"/>
  <w15:docId w15:val="{45768B08-C95D-43FF-AF5D-B56F17039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FunoteZchn">
    <w:name w:val="Fußnote Zchn"/>
    <w:basedOn w:val="Absatz-Standardschriftart"/>
    <w:link w:val="Funote"/>
    <w:rsid w:val="00D25B27"/>
    <w:rPr>
      <w:rFonts w:ascii="Arial" w:hAnsi="Arial"/>
      <w:b/>
      <w:sz w:val="16"/>
      <w:szCs w:val="16"/>
      <w:lang w:val="de-DE" w:eastAsia="de-DE" w:bidi="ar-SA"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rsid w:val="00635C49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autoRedefine/>
    <w:rsid w:val="00D25B2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basedOn w:val="Absatz-Standardschriftart"/>
    <w:rsid w:val="00DC72CC"/>
    <w:rPr>
      <w:rFonts w:ascii="Arial" w:hAnsi="Arial"/>
      <w:sz w:val="16"/>
      <w:vertAlign w:val="superscript"/>
    </w:rPr>
  </w:style>
  <w:style w:type="character" w:styleId="Seitenzahl">
    <w:name w:val="page number"/>
    <w:basedOn w:val="Absatz-Standardschriftart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4</Pages>
  <Words>632</Words>
  <Characters>3987</Characters>
  <Application>Microsoft Office Word</Application>
  <DocSecurity>0</DocSecurity>
  <Lines>33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Aufgliederung der Einheitspreise</vt:lpstr>
    </vt:vector>
  </TitlesOfParts>
  <Company>BBR</Company>
  <LinksUpToDate>false</LinksUpToDate>
  <CharactersWithSpaces>4610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Aufgliederung der Einheitspreise</dc:title>
  <dc:subject>Aufgliederung der Einheitspreise</dc:subject>
  <dc:creator>Dorothea Fenner</dc:creator>
  <cp:keywords>Aufgliederung der Einheitspreise</cp:keywords>
  <cp:lastModifiedBy>Hübner, Nike (Stadt Emsdetten)</cp:lastModifiedBy>
  <cp:revision>6</cp:revision>
  <cp:lastPrinted>2010-03-03T16:06:00Z</cp:lastPrinted>
  <dcterms:created xsi:type="dcterms:W3CDTF">2021-03-02T10:10:00Z</dcterms:created>
  <dcterms:modified xsi:type="dcterms:W3CDTF">2026-05-26T09:17:00Z</dcterms:modified>
</cp:coreProperties>
</file>