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7D78DD16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57D3F">
              <w:rPr>
                <w:rFonts w:cs="Arial"/>
                <w:sz w:val="22"/>
              </w:rPr>
              <w:t>20-652-349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6DCFAAA7" w:rsidR="00682D2C" w:rsidRPr="00F45CAD" w:rsidRDefault="00EF6E25" w:rsidP="00E57D3F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57D3F" w:rsidRPr="00E57D3F">
              <w:rPr>
                <w:rFonts w:cs="Arial"/>
                <w:noProof/>
              </w:rPr>
              <w:t xml:space="preserve"> </w:t>
            </w:r>
            <w:r w:rsidR="00E57D3F" w:rsidRPr="00E57D3F">
              <w:rPr>
                <w:rFonts w:cs="Arial"/>
                <w:sz w:val="22"/>
              </w:rPr>
              <w:t>Erweiterung Feuer- und Rettungswache</w:t>
            </w:r>
            <w:r w:rsidR="00E57D3F" w:rsidRPr="00E57D3F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354224CC" w:rsidR="00682D2C" w:rsidRPr="00F45CAD" w:rsidRDefault="00EF6E25" w:rsidP="00E57D3F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57D3F" w:rsidRPr="00E57D3F">
              <w:rPr>
                <w:rFonts w:cs="Arial"/>
                <w:noProof/>
              </w:rPr>
              <w:t xml:space="preserve"> </w:t>
            </w:r>
            <w:r w:rsidR="00E57D3F" w:rsidRPr="00E57D3F">
              <w:rPr>
                <w:rFonts w:cs="Arial"/>
                <w:sz w:val="22"/>
              </w:rPr>
              <w:t>Estricharbeiten</w:t>
            </w:r>
            <w:r w:rsidR="00E57D3F" w:rsidRPr="00E57D3F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41CBC55A" w:rsidR="00682D2C" w:rsidRPr="00F45CAD" w:rsidRDefault="00AC0969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00B3732A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72054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1E75F3A6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0CE4721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2AF9283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E5B6DA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A525241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757CF9E3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79076E1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72E4D8C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5510A55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1EA648A2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8BA0" w14:textId="77777777" w:rsidR="00192655" w:rsidRDefault="00192655">
      <w:r>
        <w:separator/>
      </w:r>
    </w:p>
    <w:p w14:paraId="27F55943" w14:textId="77777777" w:rsidR="00192655" w:rsidRDefault="00192655"/>
    <w:p w14:paraId="0A6E148B" w14:textId="77777777" w:rsidR="00192655" w:rsidRDefault="00192655"/>
  </w:endnote>
  <w:endnote w:type="continuationSeparator" w:id="0">
    <w:p w14:paraId="51682375" w14:textId="77777777" w:rsidR="00192655" w:rsidRDefault="00192655">
      <w:r>
        <w:continuationSeparator/>
      </w:r>
    </w:p>
    <w:p w14:paraId="23251659" w14:textId="77777777" w:rsidR="00192655" w:rsidRDefault="00192655"/>
    <w:p w14:paraId="60D71BD0" w14:textId="77777777" w:rsidR="00192655" w:rsidRDefault="00192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11FE" w14:textId="77777777" w:rsidR="00192655" w:rsidRDefault="00192655">
      <w:r>
        <w:separator/>
      </w:r>
    </w:p>
    <w:p w14:paraId="104D09C7" w14:textId="77777777" w:rsidR="00192655" w:rsidRDefault="00192655"/>
    <w:p w14:paraId="767CDC39" w14:textId="77777777" w:rsidR="00192655" w:rsidRDefault="00192655"/>
  </w:footnote>
  <w:footnote w:type="continuationSeparator" w:id="0">
    <w:p w14:paraId="7F949325" w14:textId="77777777" w:rsidR="00192655" w:rsidRDefault="00192655">
      <w:r>
        <w:continuationSeparator/>
      </w:r>
    </w:p>
    <w:p w14:paraId="01DDF891" w14:textId="77777777" w:rsidR="00192655" w:rsidRDefault="00192655"/>
    <w:p w14:paraId="3B958B8C" w14:textId="77777777" w:rsidR="00192655" w:rsidRDefault="00192655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92655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32BC1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0969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57D3F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522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9</cp:revision>
  <cp:lastPrinted>2010-02-09T14:25:00Z</cp:lastPrinted>
  <dcterms:created xsi:type="dcterms:W3CDTF">2021-03-02T10:04:00Z</dcterms:created>
  <dcterms:modified xsi:type="dcterms:W3CDTF">2026-09-10T06:41:00Z</dcterms:modified>
</cp:coreProperties>
</file>