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14:paraId="6E6046C5" w14:textId="77777777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1F63EECD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57CCFF05" w14:textId="77777777" w:rsidR="000B3734" w:rsidRPr="001C55D1" w:rsidRDefault="000B3734" w:rsidP="00037387"/>
        </w:tc>
      </w:tr>
      <w:tr w:rsidR="000B3734" w:rsidRPr="001C55D1" w14:paraId="0B68486F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87D93E" w14:textId="77777777"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CA60C18" w14:textId="77777777"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92AD633" w14:textId="77777777" w:rsidR="000B3734" w:rsidRPr="001C55D1" w:rsidRDefault="000B3734" w:rsidP="00037387">
            <w:r>
              <w:t>Datum</w:t>
            </w:r>
          </w:p>
        </w:tc>
      </w:tr>
      <w:tr w:rsidR="000B3734" w:rsidRPr="001C55D1" w14:paraId="169EDBED" w14:textId="77777777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AF7F00" w14:textId="77777777" w:rsidR="000B3734" w:rsidRPr="001C55D1" w:rsidRDefault="00844F04" w:rsidP="00037387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9A7F112" w14:textId="2DEB4151" w:rsidR="000B3734" w:rsidRPr="001C55D1" w:rsidRDefault="006C306B" w:rsidP="00037387">
            <w:r>
              <w:rPr>
                <w:rFonts w:cs="Arial"/>
                <w:sz w:val="22"/>
              </w:rPr>
              <w:t>20-652-349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AD84A15" w14:textId="77777777" w:rsidR="000B3734" w:rsidRPr="001C55D1" w:rsidRDefault="00844F04" w:rsidP="00037387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</w:tr>
      <w:tr w:rsidR="000B3734" w:rsidRPr="001C55D1" w14:paraId="694633F0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67D3D5" w14:textId="77777777"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5369030" w14:textId="77777777" w:rsidR="000B3734" w:rsidRPr="001C55D1" w:rsidRDefault="000B3734" w:rsidP="00037387"/>
        </w:tc>
      </w:tr>
      <w:tr w:rsidR="000B3734" w:rsidRPr="001C55D1" w14:paraId="46077A06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43685C" w14:textId="77777777" w:rsidR="000B3734" w:rsidRPr="001C55D1" w:rsidRDefault="000B3734" w:rsidP="00037387"/>
        </w:tc>
      </w:tr>
      <w:tr w:rsidR="000B3734" w:rsidRPr="001C55D1" w14:paraId="7E04B7F0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E10189" w14:textId="5F00BC26" w:rsidR="000B3734" w:rsidRPr="001C55D1" w:rsidRDefault="00A3726F" w:rsidP="00037387">
            <w:r w:rsidRPr="00A3726F">
              <w:rPr>
                <w:rFonts w:cs="Arial"/>
                <w:sz w:val="22"/>
              </w:rPr>
              <w:t>Erweiterung FW Emsdetten</w:t>
            </w:r>
          </w:p>
        </w:tc>
      </w:tr>
      <w:tr w:rsidR="000B3734" w:rsidRPr="001C55D1" w14:paraId="463DD279" w14:textId="77777777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1163DB" w14:textId="77777777"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430912A" w14:textId="77777777" w:rsidR="000B3734" w:rsidRPr="001C55D1" w:rsidRDefault="000B3734" w:rsidP="00037387"/>
        </w:tc>
      </w:tr>
      <w:tr w:rsidR="000B3734" w:rsidRPr="001C55D1" w14:paraId="058208F6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C03A1B" w14:textId="3EABA87C" w:rsidR="000B3734" w:rsidRPr="001C55D1" w:rsidRDefault="00492309" w:rsidP="00037387">
            <w:r>
              <w:rPr>
                <w:rFonts w:cs="Arial"/>
                <w:sz w:val="22"/>
              </w:rPr>
              <w:t>Estrich</w:t>
            </w:r>
          </w:p>
        </w:tc>
      </w:tr>
    </w:tbl>
    <w:p w14:paraId="689E6F1A" w14:textId="77777777" w:rsidR="000B3734" w:rsidRPr="00D25B27" w:rsidRDefault="000B3734" w:rsidP="00B5249E">
      <w:pPr>
        <w:rPr>
          <w:sz w:val="16"/>
          <w:szCs w:val="16"/>
        </w:rPr>
      </w:pPr>
    </w:p>
    <w:p w14:paraId="211918F5" w14:textId="77777777"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25B27" w:rsidRPr="00B5249E" w14:paraId="05E86042" w14:textId="77777777" w:rsidTr="00116FF0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14:paraId="3CF59D7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35A6811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4FB27B2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14:paraId="0D2AC14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14:paraId="3C44EF1F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14:paraId="3B96528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14:paraId="10E9C058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Zeitan-</w:t>
            </w:r>
          </w:p>
          <w:p w14:paraId="7284B0A1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satz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14:paraId="6779075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291AD84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14:paraId="387983A2" w14:textId="77777777" w:rsidTr="00116FF0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14:paraId="3EC1817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14:paraId="20919D7C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14:paraId="0D53684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14:paraId="53D52C0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14:paraId="34073BD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14:paraId="148FC0DC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noWrap/>
            <w:vAlign w:val="center"/>
          </w:tcPr>
          <w:p w14:paraId="69E68745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noWrap/>
            <w:vAlign w:val="center"/>
          </w:tcPr>
          <w:p w14:paraId="4BE0499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noWrap/>
            <w:vAlign w:val="center"/>
          </w:tcPr>
          <w:p w14:paraId="76750D4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14:paraId="038B9007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1C20FC3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(Sp. 6+7+8+9)</w:t>
            </w:r>
          </w:p>
        </w:tc>
      </w:tr>
      <w:tr w:rsidR="00B5249E" w:rsidRPr="00B5249E" w14:paraId="34188562" w14:textId="77777777" w:rsidTr="00116FF0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8BB9EA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14:paraId="40C2BE2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14:paraId="0A064C5E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14:paraId="2EAC7656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14:paraId="29447FF5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14:paraId="43EDB51E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14:paraId="114A14F2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14:paraId="6212419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716BD243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14:paraId="506E5750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B5249E" w:rsidRPr="00B5249E" w14:paraId="46E2368E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7EA4722" w14:textId="50DA2C42" w:rsidR="00B5249E" w:rsidRPr="003875D1" w:rsidRDefault="00045518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0613DA">
              <w:rPr>
                <w:sz w:val="14"/>
                <w:szCs w:val="14"/>
              </w:rPr>
              <w:t>.2.</w:t>
            </w:r>
            <w:r w:rsidR="007058E6">
              <w:rPr>
                <w:sz w:val="14"/>
                <w:szCs w:val="14"/>
              </w:rPr>
              <w:t>7</w:t>
            </w:r>
          </w:p>
        </w:tc>
        <w:tc>
          <w:tcPr>
            <w:tcW w:w="2150" w:type="dxa"/>
            <w:noWrap/>
            <w:vAlign w:val="center"/>
          </w:tcPr>
          <w:p w14:paraId="11B7AEA8" w14:textId="2C96DFD7" w:rsidR="00B5249E" w:rsidRPr="003875D1" w:rsidRDefault="000613DA" w:rsidP="00B5249E">
            <w:pPr>
              <w:rPr>
                <w:sz w:val="14"/>
                <w:szCs w:val="14"/>
              </w:rPr>
            </w:pPr>
            <w:r w:rsidRPr="000613DA">
              <w:rPr>
                <w:sz w:val="14"/>
                <w:szCs w:val="14"/>
              </w:rPr>
              <w:t>Trennschicht PE-Folie einlagig D 0,15mm</w:t>
            </w:r>
          </w:p>
        </w:tc>
        <w:tc>
          <w:tcPr>
            <w:tcW w:w="860" w:type="dxa"/>
            <w:noWrap/>
            <w:vAlign w:val="center"/>
          </w:tcPr>
          <w:p w14:paraId="4EB42B90" w14:textId="2C8886D2" w:rsidR="00B5249E" w:rsidRPr="003875D1" w:rsidRDefault="008523A7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0613DA">
              <w:rPr>
                <w:sz w:val="14"/>
                <w:szCs w:val="14"/>
              </w:rPr>
              <w:t>13</w:t>
            </w:r>
            <w:r w:rsidR="00794C97">
              <w:rPr>
                <w:sz w:val="14"/>
                <w:szCs w:val="14"/>
              </w:rPr>
              <w:t>7</w:t>
            </w:r>
          </w:p>
        </w:tc>
        <w:tc>
          <w:tcPr>
            <w:tcW w:w="610" w:type="dxa"/>
            <w:noWrap/>
            <w:vAlign w:val="center"/>
          </w:tcPr>
          <w:p w14:paraId="70F8068E" w14:textId="60C0FFC1" w:rsidR="00B5249E" w:rsidRPr="003875D1" w:rsidRDefault="000613DA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m²</w:t>
            </w:r>
          </w:p>
        </w:tc>
        <w:tc>
          <w:tcPr>
            <w:tcW w:w="735" w:type="dxa"/>
            <w:noWrap/>
            <w:vAlign w:val="center"/>
          </w:tcPr>
          <w:p w14:paraId="76206E3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531454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E3B2355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1DC767B8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5E2D0A5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696AF267" w14:textId="77777777" w:rsidR="00B5249E" w:rsidRPr="00B5249E" w:rsidRDefault="00B5249E" w:rsidP="00B5249E"/>
        </w:tc>
      </w:tr>
      <w:tr w:rsidR="00B5249E" w:rsidRPr="00B5249E" w14:paraId="2E2B8E92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F53B6F5" w14:textId="36A99D0D" w:rsidR="00B5249E" w:rsidRPr="003875D1" w:rsidRDefault="00045518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1.2.</w:t>
            </w:r>
            <w:r w:rsidR="007058E6">
              <w:rPr>
                <w:sz w:val="14"/>
                <w:szCs w:val="14"/>
              </w:rPr>
              <w:t>9</w:t>
            </w:r>
          </w:p>
        </w:tc>
        <w:tc>
          <w:tcPr>
            <w:tcW w:w="2150" w:type="dxa"/>
            <w:noWrap/>
            <w:vAlign w:val="center"/>
          </w:tcPr>
          <w:p w14:paraId="799EB8E1" w14:textId="7CB12A95" w:rsidR="00B5249E" w:rsidRPr="003875D1" w:rsidRDefault="00643D1F" w:rsidP="000613DA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Wärme</w:t>
            </w:r>
            <w:r w:rsidR="00045518" w:rsidRPr="00045518">
              <w:rPr>
                <w:sz w:val="14"/>
                <w:szCs w:val="14"/>
              </w:rPr>
              <w:t>dämmschicht PS-Hartschaum EPS 4kN/m2 20-2mm 30MN/m3 0,035W/(mK) DES</w:t>
            </w:r>
          </w:p>
        </w:tc>
        <w:tc>
          <w:tcPr>
            <w:tcW w:w="860" w:type="dxa"/>
            <w:noWrap/>
            <w:vAlign w:val="center"/>
          </w:tcPr>
          <w:p w14:paraId="592794E2" w14:textId="5C717023" w:rsidR="00B5249E" w:rsidRPr="003875D1" w:rsidRDefault="00643D1F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523</w:t>
            </w:r>
          </w:p>
        </w:tc>
        <w:tc>
          <w:tcPr>
            <w:tcW w:w="610" w:type="dxa"/>
            <w:noWrap/>
            <w:vAlign w:val="center"/>
          </w:tcPr>
          <w:p w14:paraId="5E8799C3" w14:textId="3FDA9AB5" w:rsidR="00B5249E" w:rsidRPr="003875D1" w:rsidRDefault="00422278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m²</w:t>
            </w:r>
          </w:p>
        </w:tc>
        <w:tc>
          <w:tcPr>
            <w:tcW w:w="735" w:type="dxa"/>
            <w:noWrap/>
            <w:vAlign w:val="center"/>
          </w:tcPr>
          <w:p w14:paraId="1322AAC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3FD6A95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BEEA003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2C7D4A50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D98B3E1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639B041" w14:textId="77777777" w:rsidR="00B5249E" w:rsidRPr="00B5249E" w:rsidRDefault="00B5249E" w:rsidP="00B5249E"/>
        </w:tc>
      </w:tr>
      <w:tr w:rsidR="00B5249E" w:rsidRPr="00B5249E" w14:paraId="42D6A61F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9A6A413" w14:textId="697DDFDF" w:rsidR="00B5249E" w:rsidRPr="003875D1" w:rsidRDefault="00045518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1.2.1</w:t>
            </w:r>
            <w:r w:rsidR="007058E6">
              <w:rPr>
                <w:sz w:val="14"/>
                <w:szCs w:val="14"/>
              </w:rPr>
              <w:t>7</w:t>
            </w:r>
          </w:p>
        </w:tc>
        <w:tc>
          <w:tcPr>
            <w:tcW w:w="2150" w:type="dxa"/>
            <w:noWrap/>
            <w:vAlign w:val="center"/>
          </w:tcPr>
          <w:p w14:paraId="28F13D14" w14:textId="0B1CE17B" w:rsidR="00B5249E" w:rsidRPr="003875D1" w:rsidRDefault="00045518" w:rsidP="000613DA">
            <w:pPr>
              <w:rPr>
                <w:sz w:val="14"/>
                <w:szCs w:val="14"/>
              </w:rPr>
            </w:pPr>
            <w:r w:rsidRPr="00045518">
              <w:rPr>
                <w:sz w:val="14"/>
                <w:szCs w:val="14"/>
              </w:rPr>
              <w:t>Zement-Heizestrich Estrich auf Dämmschicht 5kN/m2 C35 F5 Bauart A D 90mm</w:t>
            </w:r>
          </w:p>
        </w:tc>
        <w:tc>
          <w:tcPr>
            <w:tcW w:w="860" w:type="dxa"/>
            <w:noWrap/>
            <w:vAlign w:val="center"/>
          </w:tcPr>
          <w:p w14:paraId="49C0E961" w14:textId="5CACCEE7" w:rsidR="00B5249E" w:rsidRPr="003875D1" w:rsidRDefault="00045518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68</w:t>
            </w:r>
          </w:p>
        </w:tc>
        <w:tc>
          <w:tcPr>
            <w:tcW w:w="610" w:type="dxa"/>
            <w:noWrap/>
            <w:vAlign w:val="center"/>
          </w:tcPr>
          <w:p w14:paraId="08C60229" w14:textId="52BAA5FC" w:rsidR="00B5249E" w:rsidRPr="003875D1" w:rsidRDefault="00422278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m²</w:t>
            </w:r>
          </w:p>
        </w:tc>
        <w:tc>
          <w:tcPr>
            <w:tcW w:w="735" w:type="dxa"/>
            <w:noWrap/>
            <w:vAlign w:val="center"/>
          </w:tcPr>
          <w:p w14:paraId="2F4DA32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078FB3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C4A43F9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581E7CE0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24A979EA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14B6C600" w14:textId="77777777" w:rsidR="00B5249E" w:rsidRPr="00B5249E" w:rsidRDefault="00B5249E" w:rsidP="00B5249E"/>
        </w:tc>
      </w:tr>
      <w:tr w:rsidR="00643D1F" w:rsidRPr="00B5249E" w14:paraId="0085629D" w14:textId="77777777" w:rsidTr="00643D1F">
        <w:trPr>
          <w:trHeight w:val="567"/>
        </w:trPr>
        <w:tc>
          <w:tcPr>
            <w:tcW w:w="11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9CD135" w14:textId="7C012290" w:rsidR="00643D1F" w:rsidRPr="003875D1" w:rsidRDefault="00643D1F" w:rsidP="00E7052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1.2.1</w:t>
            </w:r>
            <w:r w:rsidR="007058E6">
              <w:rPr>
                <w:sz w:val="14"/>
                <w:szCs w:val="14"/>
              </w:rPr>
              <w:t>9</w:t>
            </w:r>
          </w:p>
        </w:tc>
        <w:tc>
          <w:tcPr>
            <w:tcW w:w="21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012DE29" w14:textId="291DFCAB" w:rsidR="00643D1F" w:rsidRPr="003875D1" w:rsidRDefault="00643D1F" w:rsidP="00E70525">
            <w:pPr>
              <w:rPr>
                <w:sz w:val="14"/>
                <w:szCs w:val="14"/>
              </w:rPr>
            </w:pPr>
            <w:r w:rsidRPr="00045518">
              <w:rPr>
                <w:sz w:val="14"/>
                <w:szCs w:val="14"/>
              </w:rPr>
              <w:t xml:space="preserve">Zement-Heizestrich Estrich auf Dämmschicht 5kN/m2 C35 F5 Bauart A D </w:t>
            </w:r>
            <w:r>
              <w:rPr>
                <w:sz w:val="14"/>
                <w:szCs w:val="14"/>
              </w:rPr>
              <w:t>85</w:t>
            </w:r>
            <w:r w:rsidRPr="00045518">
              <w:rPr>
                <w:sz w:val="14"/>
                <w:szCs w:val="14"/>
              </w:rPr>
              <w:t>mm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E180C5" w14:textId="7A7C975F" w:rsidR="00643D1F" w:rsidRPr="003875D1" w:rsidRDefault="00643D1F" w:rsidP="00E7052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577</w:t>
            </w:r>
          </w:p>
        </w:tc>
        <w:tc>
          <w:tcPr>
            <w:tcW w:w="6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15D00B" w14:textId="77777777" w:rsidR="00643D1F" w:rsidRPr="003875D1" w:rsidRDefault="00643D1F" w:rsidP="00E7052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m²</w:t>
            </w:r>
          </w:p>
        </w:tc>
        <w:tc>
          <w:tcPr>
            <w:tcW w:w="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BDB24F8" w14:textId="77777777" w:rsidR="00643D1F" w:rsidRPr="00B5249E" w:rsidRDefault="00643D1F" w:rsidP="00E70525"/>
        </w:tc>
        <w:tc>
          <w:tcPr>
            <w:tcW w:w="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25F205" w14:textId="77777777" w:rsidR="00643D1F" w:rsidRPr="00B5249E" w:rsidRDefault="00643D1F" w:rsidP="00E70525"/>
        </w:tc>
        <w:tc>
          <w:tcPr>
            <w:tcW w:w="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7C27EEF" w14:textId="77777777" w:rsidR="00643D1F" w:rsidRPr="00B5249E" w:rsidRDefault="00643D1F" w:rsidP="00E70525"/>
        </w:tc>
        <w:tc>
          <w:tcPr>
            <w:tcW w:w="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8C7DDA" w14:textId="77777777" w:rsidR="00643D1F" w:rsidRPr="00B5249E" w:rsidRDefault="00643D1F" w:rsidP="00E70525"/>
        </w:tc>
        <w:tc>
          <w:tcPr>
            <w:tcW w:w="7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C4E4AB" w14:textId="77777777" w:rsidR="00643D1F" w:rsidRPr="00B5249E" w:rsidRDefault="00643D1F" w:rsidP="00E70525"/>
        </w:tc>
        <w:tc>
          <w:tcPr>
            <w:tcW w:w="1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785511B" w14:textId="77777777" w:rsidR="00643D1F" w:rsidRPr="00B5249E" w:rsidRDefault="00643D1F" w:rsidP="00E70525"/>
        </w:tc>
      </w:tr>
      <w:tr w:rsidR="00643D1F" w:rsidRPr="00B5249E" w14:paraId="783D88F6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983D22C" w14:textId="0A561CC6" w:rsidR="00643D1F" w:rsidRDefault="00643D1F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1.2.</w:t>
            </w:r>
            <w:r w:rsidR="007058E6">
              <w:rPr>
                <w:sz w:val="14"/>
                <w:szCs w:val="14"/>
              </w:rPr>
              <w:t>20</w:t>
            </w:r>
          </w:p>
        </w:tc>
        <w:tc>
          <w:tcPr>
            <w:tcW w:w="2150" w:type="dxa"/>
            <w:noWrap/>
            <w:vAlign w:val="center"/>
          </w:tcPr>
          <w:p w14:paraId="0122DB86" w14:textId="1A7CA54A" w:rsidR="00643D1F" w:rsidRPr="00045518" w:rsidRDefault="00643D1F" w:rsidP="000613DA">
            <w:pPr>
              <w:rPr>
                <w:sz w:val="14"/>
                <w:szCs w:val="14"/>
              </w:rPr>
            </w:pPr>
            <w:r w:rsidRPr="00045518">
              <w:rPr>
                <w:sz w:val="14"/>
                <w:szCs w:val="14"/>
              </w:rPr>
              <w:t xml:space="preserve">Zement-Heizestrich Estrich auf Dämmschicht 5kN/m2 C35 F5 Bauart A D </w:t>
            </w:r>
            <w:r>
              <w:rPr>
                <w:sz w:val="14"/>
                <w:szCs w:val="14"/>
              </w:rPr>
              <w:t>7</w:t>
            </w:r>
            <w:r w:rsidRPr="00045518">
              <w:rPr>
                <w:sz w:val="14"/>
                <w:szCs w:val="14"/>
              </w:rPr>
              <w:t>5mm</w:t>
            </w:r>
          </w:p>
        </w:tc>
        <w:tc>
          <w:tcPr>
            <w:tcW w:w="860" w:type="dxa"/>
            <w:noWrap/>
            <w:vAlign w:val="center"/>
          </w:tcPr>
          <w:p w14:paraId="314C489F" w14:textId="46D80826" w:rsidR="00643D1F" w:rsidRDefault="00643D1F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87</w:t>
            </w:r>
          </w:p>
        </w:tc>
        <w:tc>
          <w:tcPr>
            <w:tcW w:w="610" w:type="dxa"/>
            <w:noWrap/>
            <w:vAlign w:val="center"/>
          </w:tcPr>
          <w:p w14:paraId="568AC44B" w14:textId="4977C968" w:rsidR="00643D1F" w:rsidRDefault="00643D1F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m²</w:t>
            </w:r>
          </w:p>
        </w:tc>
        <w:tc>
          <w:tcPr>
            <w:tcW w:w="735" w:type="dxa"/>
            <w:noWrap/>
            <w:vAlign w:val="center"/>
          </w:tcPr>
          <w:p w14:paraId="24994FFF" w14:textId="77777777" w:rsidR="00643D1F" w:rsidRPr="00B5249E" w:rsidRDefault="00643D1F" w:rsidP="00B5249E"/>
        </w:tc>
        <w:tc>
          <w:tcPr>
            <w:tcW w:w="735" w:type="dxa"/>
            <w:noWrap/>
            <w:vAlign w:val="center"/>
          </w:tcPr>
          <w:p w14:paraId="289EA43B" w14:textId="77777777" w:rsidR="00643D1F" w:rsidRPr="00B5249E" w:rsidRDefault="00643D1F" w:rsidP="00B5249E"/>
        </w:tc>
        <w:tc>
          <w:tcPr>
            <w:tcW w:w="735" w:type="dxa"/>
            <w:noWrap/>
            <w:vAlign w:val="center"/>
          </w:tcPr>
          <w:p w14:paraId="690F46EB" w14:textId="77777777" w:rsidR="00643D1F" w:rsidRPr="00B5249E" w:rsidRDefault="00643D1F" w:rsidP="00B5249E"/>
        </w:tc>
        <w:tc>
          <w:tcPr>
            <w:tcW w:w="919" w:type="dxa"/>
            <w:noWrap/>
            <w:vAlign w:val="center"/>
          </w:tcPr>
          <w:p w14:paraId="0A209D43" w14:textId="77777777" w:rsidR="00643D1F" w:rsidRPr="00B5249E" w:rsidRDefault="00643D1F" w:rsidP="00B5249E"/>
        </w:tc>
        <w:tc>
          <w:tcPr>
            <w:tcW w:w="766" w:type="dxa"/>
            <w:noWrap/>
            <w:vAlign w:val="center"/>
          </w:tcPr>
          <w:p w14:paraId="203DB86E" w14:textId="77777777" w:rsidR="00643D1F" w:rsidRPr="00B5249E" w:rsidRDefault="00643D1F" w:rsidP="00B5249E"/>
        </w:tc>
        <w:tc>
          <w:tcPr>
            <w:tcW w:w="1255" w:type="dxa"/>
            <w:noWrap/>
            <w:vAlign w:val="center"/>
          </w:tcPr>
          <w:p w14:paraId="7AD92A6D" w14:textId="77777777" w:rsidR="00643D1F" w:rsidRPr="00B5249E" w:rsidRDefault="00643D1F" w:rsidP="00B5249E"/>
        </w:tc>
      </w:tr>
      <w:tr w:rsidR="007058E6" w:rsidRPr="00B5249E" w14:paraId="4644A8D7" w14:textId="77777777" w:rsidTr="00326C5E">
        <w:trPr>
          <w:trHeight w:val="567"/>
        </w:trPr>
        <w:tc>
          <w:tcPr>
            <w:tcW w:w="1158" w:type="dxa"/>
            <w:noWrap/>
            <w:tcMar>
              <w:left w:w="28" w:type="dxa"/>
            </w:tcMar>
          </w:tcPr>
          <w:p w14:paraId="79DD380C" w14:textId="2BFFE797" w:rsidR="007058E6" w:rsidRDefault="007058E6" w:rsidP="007058E6">
            <w:pPr>
              <w:rPr>
                <w:sz w:val="14"/>
                <w:szCs w:val="14"/>
              </w:rPr>
            </w:pPr>
            <w:r w:rsidRPr="007058E6">
              <w:rPr>
                <w:sz w:val="14"/>
                <w:szCs w:val="14"/>
              </w:rPr>
              <w:t>1.2.2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2150" w:type="dxa"/>
            <w:noWrap/>
          </w:tcPr>
          <w:p w14:paraId="36BC1B7F" w14:textId="68411824" w:rsidR="007058E6" w:rsidRPr="00045518" w:rsidRDefault="007058E6" w:rsidP="007058E6">
            <w:pPr>
              <w:rPr>
                <w:sz w:val="14"/>
                <w:szCs w:val="14"/>
              </w:rPr>
            </w:pPr>
            <w:r w:rsidRPr="007058E6">
              <w:rPr>
                <w:sz w:val="14"/>
                <w:szCs w:val="14"/>
              </w:rPr>
              <w:t>Beschleunigen der Trock-nungszeit</w:t>
            </w:r>
          </w:p>
        </w:tc>
        <w:tc>
          <w:tcPr>
            <w:tcW w:w="860" w:type="dxa"/>
            <w:noWrap/>
          </w:tcPr>
          <w:p w14:paraId="6977A9C8" w14:textId="28352435" w:rsidR="007058E6" w:rsidRDefault="007058E6" w:rsidP="007058E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771</w:t>
            </w:r>
          </w:p>
        </w:tc>
        <w:tc>
          <w:tcPr>
            <w:tcW w:w="610" w:type="dxa"/>
            <w:noWrap/>
          </w:tcPr>
          <w:p w14:paraId="2EB944E9" w14:textId="7C75D1E3" w:rsidR="007058E6" w:rsidRDefault="007058E6" w:rsidP="007058E6">
            <w:pPr>
              <w:rPr>
                <w:sz w:val="14"/>
                <w:szCs w:val="14"/>
              </w:rPr>
            </w:pPr>
            <w:r w:rsidRPr="007058E6">
              <w:rPr>
                <w:sz w:val="14"/>
                <w:szCs w:val="14"/>
              </w:rPr>
              <w:t>m²</w:t>
            </w:r>
          </w:p>
        </w:tc>
        <w:tc>
          <w:tcPr>
            <w:tcW w:w="735" w:type="dxa"/>
            <w:noWrap/>
          </w:tcPr>
          <w:p w14:paraId="14955DAA" w14:textId="77777777" w:rsidR="007058E6" w:rsidRPr="00B5249E" w:rsidRDefault="007058E6" w:rsidP="007058E6"/>
        </w:tc>
        <w:tc>
          <w:tcPr>
            <w:tcW w:w="735" w:type="dxa"/>
            <w:noWrap/>
          </w:tcPr>
          <w:p w14:paraId="4136ED05" w14:textId="77777777" w:rsidR="007058E6" w:rsidRPr="00B5249E" w:rsidRDefault="007058E6" w:rsidP="007058E6"/>
        </w:tc>
        <w:tc>
          <w:tcPr>
            <w:tcW w:w="735" w:type="dxa"/>
            <w:noWrap/>
          </w:tcPr>
          <w:p w14:paraId="732F9D5F" w14:textId="77777777" w:rsidR="007058E6" w:rsidRPr="00B5249E" w:rsidRDefault="007058E6" w:rsidP="007058E6"/>
        </w:tc>
        <w:tc>
          <w:tcPr>
            <w:tcW w:w="919" w:type="dxa"/>
            <w:noWrap/>
          </w:tcPr>
          <w:p w14:paraId="04B54D70" w14:textId="77777777" w:rsidR="007058E6" w:rsidRPr="00B5249E" w:rsidRDefault="007058E6" w:rsidP="007058E6"/>
        </w:tc>
        <w:tc>
          <w:tcPr>
            <w:tcW w:w="766" w:type="dxa"/>
            <w:noWrap/>
          </w:tcPr>
          <w:p w14:paraId="3A6861FB" w14:textId="77777777" w:rsidR="007058E6" w:rsidRPr="00B5249E" w:rsidRDefault="007058E6" w:rsidP="007058E6"/>
        </w:tc>
        <w:tc>
          <w:tcPr>
            <w:tcW w:w="1255" w:type="dxa"/>
            <w:noWrap/>
          </w:tcPr>
          <w:p w14:paraId="5183BF09" w14:textId="77777777" w:rsidR="007058E6" w:rsidRPr="00B5249E" w:rsidRDefault="007058E6" w:rsidP="007058E6"/>
        </w:tc>
      </w:tr>
      <w:tr w:rsidR="00643D1F" w:rsidRPr="00B5249E" w14:paraId="5E523CF8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FAFCEF9" w14:textId="09C15BD4" w:rsidR="00643D1F" w:rsidRPr="003875D1" w:rsidRDefault="00643D1F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1.2.2</w:t>
            </w:r>
            <w:r w:rsidR="007058E6">
              <w:rPr>
                <w:sz w:val="14"/>
                <w:szCs w:val="14"/>
              </w:rPr>
              <w:t>3</w:t>
            </w:r>
          </w:p>
        </w:tc>
        <w:tc>
          <w:tcPr>
            <w:tcW w:w="2150" w:type="dxa"/>
            <w:noWrap/>
            <w:vAlign w:val="center"/>
          </w:tcPr>
          <w:p w14:paraId="56A40CE2" w14:textId="10095CBD" w:rsidR="00643D1F" w:rsidRPr="003875D1" w:rsidRDefault="007058E6" w:rsidP="000613DA">
            <w:pPr>
              <w:rPr>
                <w:sz w:val="14"/>
                <w:szCs w:val="14"/>
              </w:rPr>
            </w:pPr>
            <w:r w:rsidRPr="007058E6">
              <w:rPr>
                <w:sz w:val="14"/>
                <w:szCs w:val="14"/>
              </w:rPr>
              <w:t>Zementheizestrich als Sonderkonstruktion bei reduzierter Rohrüberdeckung 3 KN/m² C40 F6 Bauart A D 55mm</w:t>
            </w:r>
          </w:p>
        </w:tc>
        <w:tc>
          <w:tcPr>
            <w:tcW w:w="860" w:type="dxa"/>
            <w:noWrap/>
            <w:vAlign w:val="center"/>
          </w:tcPr>
          <w:p w14:paraId="6E8F1F8D" w14:textId="4AB9DA8B" w:rsidR="00643D1F" w:rsidRPr="003875D1" w:rsidRDefault="00643D1F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371</w:t>
            </w:r>
          </w:p>
        </w:tc>
        <w:tc>
          <w:tcPr>
            <w:tcW w:w="610" w:type="dxa"/>
            <w:noWrap/>
            <w:vAlign w:val="center"/>
          </w:tcPr>
          <w:p w14:paraId="03BA622E" w14:textId="0E155B2F" w:rsidR="00643D1F" w:rsidRPr="003875D1" w:rsidRDefault="00643D1F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m²</w:t>
            </w:r>
          </w:p>
        </w:tc>
        <w:tc>
          <w:tcPr>
            <w:tcW w:w="735" w:type="dxa"/>
            <w:noWrap/>
            <w:vAlign w:val="center"/>
          </w:tcPr>
          <w:p w14:paraId="20553F3A" w14:textId="77777777" w:rsidR="00643D1F" w:rsidRPr="00B5249E" w:rsidRDefault="00643D1F" w:rsidP="00B5249E"/>
        </w:tc>
        <w:tc>
          <w:tcPr>
            <w:tcW w:w="735" w:type="dxa"/>
            <w:noWrap/>
            <w:vAlign w:val="center"/>
          </w:tcPr>
          <w:p w14:paraId="0167569C" w14:textId="77777777" w:rsidR="00643D1F" w:rsidRPr="00B5249E" w:rsidRDefault="00643D1F" w:rsidP="00B5249E"/>
        </w:tc>
        <w:tc>
          <w:tcPr>
            <w:tcW w:w="735" w:type="dxa"/>
            <w:noWrap/>
            <w:vAlign w:val="center"/>
          </w:tcPr>
          <w:p w14:paraId="74725D89" w14:textId="77777777" w:rsidR="00643D1F" w:rsidRPr="00B5249E" w:rsidRDefault="00643D1F" w:rsidP="00B5249E"/>
        </w:tc>
        <w:tc>
          <w:tcPr>
            <w:tcW w:w="919" w:type="dxa"/>
            <w:noWrap/>
            <w:vAlign w:val="center"/>
          </w:tcPr>
          <w:p w14:paraId="627B39D2" w14:textId="77777777" w:rsidR="00643D1F" w:rsidRPr="00B5249E" w:rsidRDefault="00643D1F" w:rsidP="00B5249E"/>
        </w:tc>
        <w:tc>
          <w:tcPr>
            <w:tcW w:w="766" w:type="dxa"/>
            <w:noWrap/>
            <w:vAlign w:val="center"/>
          </w:tcPr>
          <w:p w14:paraId="2C6605A2" w14:textId="77777777" w:rsidR="00643D1F" w:rsidRPr="00B5249E" w:rsidRDefault="00643D1F" w:rsidP="00B5249E"/>
        </w:tc>
        <w:tc>
          <w:tcPr>
            <w:tcW w:w="1255" w:type="dxa"/>
            <w:noWrap/>
            <w:vAlign w:val="center"/>
          </w:tcPr>
          <w:p w14:paraId="60F2D13F" w14:textId="77777777" w:rsidR="00643D1F" w:rsidRPr="00B5249E" w:rsidRDefault="00643D1F" w:rsidP="00B5249E"/>
        </w:tc>
      </w:tr>
      <w:tr w:rsidR="00643D1F" w:rsidRPr="00B5249E" w14:paraId="45C53026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C6ADC53" w14:textId="1973B569" w:rsidR="00643D1F" w:rsidRPr="00D82495" w:rsidRDefault="00643D1F" w:rsidP="00833C0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1.2.2</w:t>
            </w:r>
            <w:r w:rsidR="007058E6">
              <w:rPr>
                <w:sz w:val="14"/>
                <w:szCs w:val="14"/>
              </w:rPr>
              <w:t>9</w:t>
            </w:r>
          </w:p>
        </w:tc>
        <w:tc>
          <w:tcPr>
            <w:tcW w:w="2150" w:type="dxa"/>
            <w:noWrap/>
            <w:vAlign w:val="center"/>
          </w:tcPr>
          <w:p w14:paraId="6A932C19" w14:textId="2526DA39" w:rsidR="00643D1F" w:rsidRPr="00D82495" w:rsidRDefault="00643D1F" w:rsidP="00833C02">
            <w:pPr>
              <w:rPr>
                <w:sz w:val="14"/>
                <w:szCs w:val="14"/>
              </w:rPr>
            </w:pPr>
            <w:r w:rsidRPr="00045518">
              <w:rPr>
                <w:sz w:val="14"/>
                <w:szCs w:val="14"/>
              </w:rPr>
              <w:t>Herstellen Bewegungsfuge Einlage PE-Schaumstreifen B 10mm T 60mm</w:t>
            </w:r>
          </w:p>
        </w:tc>
        <w:tc>
          <w:tcPr>
            <w:tcW w:w="860" w:type="dxa"/>
            <w:noWrap/>
            <w:vAlign w:val="center"/>
          </w:tcPr>
          <w:p w14:paraId="2B0FB405" w14:textId="1B107A20" w:rsidR="00643D1F" w:rsidRDefault="00643D1F" w:rsidP="00833C0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230</w:t>
            </w:r>
          </w:p>
        </w:tc>
        <w:tc>
          <w:tcPr>
            <w:tcW w:w="610" w:type="dxa"/>
            <w:noWrap/>
            <w:vAlign w:val="center"/>
          </w:tcPr>
          <w:p w14:paraId="1479DDBD" w14:textId="7C4441B7" w:rsidR="00643D1F" w:rsidRDefault="00643D1F" w:rsidP="00833C0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735" w:type="dxa"/>
            <w:noWrap/>
            <w:vAlign w:val="center"/>
          </w:tcPr>
          <w:p w14:paraId="223C5ECC" w14:textId="77777777" w:rsidR="00643D1F" w:rsidRPr="00B5249E" w:rsidRDefault="00643D1F" w:rsidP="00833C02"/>
        </w:tc>
        <w:tc>
          <w:tcPr>
            <w:tcW w:w="735" w:type="dxa"/>
            <w:noWrap/>
            <w:vAlign w:val="center"/>
          </w:tcPr>
          <w:p w14:paraId="010D885D" w14:textId="77777777" w:rsidR="00643D1F" w:rsidRPr="00B5249E" w:rsidRDefault="00643D1F" w:rsidP="00833C02"/>
        </w:tc>
        <w:tc>
          <w:tcPr>
            <w:tcW w:w="735" w:type="dxa"/>
            <w:noWrap/>
            <w:vAlign w:val="center"/>
          </w:tcPr>
          <w:p w14:paraId="7F34F980" w14:textId="77777777" w:rsidR="00643D1F" w:rsidRPr="00B5249E" w:rsidRDefault="00643D1F" w:rsidP="00833C02"/>
        </w:tc>
        <w:tc>
          <w:tcPr>
            <w:tcW w:w="919" w:type="dxa"/>
            <w:noWrap/>
            <w:vAlign w:val="center"/>
          </w:tcPr>
          <w:p w14:paraId="2E5499AA" w14:textId="77777777" w:rsidR="00643D1F" w:rsidRPr="00B5249E" w:rsidRDefault="00643D1F" w:rsidP="00833C02"/>
        </w:tc>
        <w:tc>
          <w:tcPr>
            <w:tcW w:w="766" w:type="dxa"/>
            <w:noWrap/>
            <w:vAlign w:val="center"/>
          </w:tcPr>
          <w:p w14:paraId="7E97DF01" w14:textId="77777777" w:rsidR="00643D1F" w:rsidRPr="00B5249E" w:rsidRDefault="00643D1F" w:rsidP="00833C02"/>
        </w:tc>
        <w:tc>
          <w:tcPr>
            <w:tcW w:w="1255" w:type="dxa"/>
            <w:noWrap/>
            <w:vAlign w:val="center"/>
          </w:tcPr>
          <w:p w14:paraId="235317CF" w14:textId="77777777" w:rsidR="00643D1F" w:rsidRPr="00B5249E" w:rsidRDefault="00643D1F" w:rsidP="00833C02"/>
        </w:tc>
      </w:tr>
    </w:tbl>
    <w:p w14:paraId="006AD8B9" w14:textId="77777777" w:rsidR="00D82495" w:rsidRDefault="00D82495" w:rsidP="00D25B27"/>
    <w:p w14:paraId="55E0C341" w14:textId="77777777" w:rsidR="00D82495" w:rsidRDefault="00D82495" w:rsidP="00D25B27"/>
    <w:sectPr w:rsidR="00D82495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11011" w14:textId="77777777" w:rsidR="00EC178E" w:rsidRDefault="00EC178E">
      <w:r>
        <w:separator/>
      </w:r>
    </w:p>
    <w:p w14:paraId="73722AB3" w14:textId="77777777" w:rsidR="00EC178E" w:rsidRDefault="00EC178E"/>
    <w:p w14:paraId="7DDCFCA6" w14:textId="77777777" w:rsidR="00EC178E" w:rsidRDefault="00EC178E"/>
  </w:endnote>
  <w:endnote w:type="continuationSeparator" w:id="0">
    <w:p w14:paraId="14E6FB02" w14:textId="77777777" w:rsidR="00EC178E" w:rsidRDefault="00EC178E">
      <w:r>
        <w:continuationSeparator/>
      </w:r>
    </w:p>
    <w:p w14:paraId="7C384501" w14:textId="77777777" w:rsidR="00EC178E" w:rsidRDefault="00EC178E"/>
    <w:p w14:paraId="15BC29EE" w14:textId="77777777" w:rsidR="00EC178E" w:rsidRDefault="00EC17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14:paraId="41E2281E" w14:textId="77777777" w:rsidTr="00DF7A13">
      <w:trPr>
        <w:cantSplit/>
        <w:trHeight w:hRule="exact" w:val="397"/>
      </w:trPr>
      <w:tc>
        <w:tcPr>
          <w:tcW w:w="147" w:type="dxa"/>
          <w:vAlign w:val="center"/>
        </w:tcPr>
        <w:p w14:paraId="63B500C5" w14:textId="77777777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1EB7CC7" w14:textId="77777777"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0B0E2CB" wp14:editId="7CF96593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21EB7C2" w14:textId="77777777"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F7C62AB" w14:textId="77777777"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44F0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44F0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C29D341" w14:textId="77777777"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662BB" w14:textId="77777777" w:rsidR="00EC178E" w:rsidRDefault="00EC178E">
      <w:r>
        <w:separator/>
      </w:r>
    </w:p>
  </w:footnote>
  <w:footnote w:type="continuationSeparator" w:id="0">
    <w:p w14:paraId="1E8AF963" w14:textId="77777777" w:rsidR="00EC178E" w:rsidRDefault="00EC178E">
      <w:r>
        <w:continuationSeparator/>
      </w:r>
    </w:p>
    <w:p w14:paraId="548E0003" w14:textId="77777777" w:rsidR="00EC178E" w:rsidRDefault="00EC178E"/>
    <w:p w14:paraId="66A36401" w14:textId="77777777" w:rsidR="00EC178E" w:rsidRDefault="00EC178E"/>
  </w:footnote>
  <w:footnote w:id="1">
    <w:p w14:paraId="06BAC4D2" w14:textId="77777777"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14:paraId="461D6F0D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14:paraId="723A197D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14:paraId="39F0D376" w14:textId="77777777"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6DFAA" w14:textId="77777777" w:rsidR="00FF1D90" w:rsidRDefault="00FF1D90"/>
  <w:p w14:paraId="603F5180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5F6F" w14:textId="2DB4DCC9" w:rsidR="00FF1D90" w:rsidRDefault="00220C36" w:rsidP="00046C8E">
    <w:pPr>
      <w:pStyle w:val="Kopfzeile"/>
    </w:pPr>
    <w:r w:rsidRPr="00220C36">
      <w:t>Aufgliederung der Einheitspreise</w:t>
    </w:r>
  </w:p>
  <w:p w14:paraId="5EE726E0" w14:textId="1A784F51" w:rsidR="00FF1D90" w:rsidRPr="00AB4B05" w:rsidRDefault="00FF1D90" w:rsidP="00AB4B05">
    <w:pPr>
      <w:pStyle w:val="UnterKopfzeile"/>
    </w:pPr>
    <w:r>
      <w:t>(</w:t>
    </w:r>
    <w:r w:rsidR="00094C82">
      <w:t>VHB Formblatt</w:t>
    </w:r>
    <w:r w:rsidR="00220C36">
      <w:t xml:space="preserve"> </w:t>
    </w:r>
    <w:r w:rsidR="00220C36" w:rsidRPr="00220C36">
      <w:t>223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07473434">
    <w:abstractNumId w:val="11"/>
  </w:num>
  <w:num w:numId="2" w16cid:durableId="2114398615">
    <w:abstractNumId w:val="15"/>
  </w:num>
  <w:num w:numId="3" w16cid:durableId="1203053026">
    <w:abstractNumId w:val="17"/>
  </w:num>
  <w:num w:numId="4" w16cid:durableId="1969816597">
    <w:abstractNumId w:val="26"/>
  </w:num>
  <w:num w:numId="5" w16cid:durableId="984352669">
    <w:abstractNumId w:val="19"/>
  </w:num>
  <w:num w:numId="6" w16cid:durableId="379785789">
    <w:abstractNumId w:val="13"/>
  </w:num>
  <w:num w:numId="7" w16cid:durableId="388962795">
    <w:abstractNumId w:val="22"/>
  </w:num>
  <w:num w:numId="8" w16cid:durableId="859195892">
    <w:abstractNumId w:val="18"/>
  </w:num>
  <w:num w:numId="9" w16cid:durableId="1248080382">
    <w:abstractNumId w:val="25"/>
  </w:num>
  <w:num w:numId="10" w16cid:durableId="1950575694">
    <w:abstractNumId w:val="14"/>
  </w:num>
  <w:num w:numId="11" w16cid:durableId="1028682478">
    <w:abstractNumId w:val="21"/>
  </w:num>
  <w:num w:numId="12" w16cid:durableId="1711150822">
    <w:abstractNumId w:val="21"/>
  </w:num>
  <w:num w:numId="13" w16cid:durableId="1827549282">
    <w:abstractNumId w:val="21"/>
  </w:num>
  <w:num w:numId="14" w16cid:durableId="97260737">
    <w:abstractNumId w:val="21"/>
  </w:num>
  <w:num w:numId="15" w16cid:durableId="1724258095">
    <w:abstractNumId w:val="21"/>
  </w:num>
  <w:num w:numId="16" w16cid:durableId="394203339">
    <w:abstractNumId w:val="12"/>
  </w:num>
  <w:num w:numId="17" w16cid:durableId="1060127624">
    <w:abstractNumId w:val="12"/>
  </w:num>
  <w:num w:numId="18" w16cid:durableId="111638057">
    <w:abstractNumId w:val="24"/>
  </w:num>
  <w:num w:numId="19" w16cid:durableId="442042659">
    <w:abstractNumId w:val="23"/>
  </w:num>
  <w:num w:numId="20" w16cid:durableId="1744528779">
    <w:abstractNumId w:val="20"/>
  </w:num>
  <w:num w:numId="21" w16cid:durableId="145516237">
    <w:abstractNumId w:val="16"/>
  </w:num>
  <w:num w:numId="22" w16cid:durableId="722944681">
    <w:abstractNumId w:val="10"/>
  </w:num>
  <w:num w:numId="23" w16cid:durableId="1206259815">
    <w:abstractNumId w:val="9"/>
  </w:num>
  <w:num w:numId="24" w16cid:durableId="169103696">
    <w:abstractNumId w:val="7"/>
  </w:num>
  <w:num w:numId="25" w16cid:durableId="515074780">
    <w:abstractNumId w:val="6"/>
  </w:num>
  <w:num w:numId="26" w16cid:durableId="1041519702">
    <w:abstractNumId w:val="5"/>
  </w:num>
  <w:num w:numId="27" w16cid:durableId="1230069184">
    <w:abstractNumId w:val="4"/>
  </w:num>
  <w:num w:numId="28" w16cid:durableId="2055039885">
    <w:abstractNumId w:val="8"/>
  </w:num>
  <w:num w:numId="29" w16cid:durableId="1768041754">
    <w:abstractNumId w:val="3"/>
  </w:num>
  <w:num w:numId="30" w16cid:durableId="467168528">
    <w:abstractNumId w:val="2"/>
  </w:num>
  <w:num w:numId="31" w16cid:durableId="1285580232">
    <w:abstractNumId w:val="1"/>
  </w:num>
  <w:num w:numId="32" w16cid:durableId="1373991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1"/>
  <w:activeWritingStyle w:appName="MSWord" w:lang="de-DE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560"/>
    <w:rsid w:val="000021DC"/>
    <w:rsid w:val="0000737B"/>
    <w:rsid w:val="000114D3"/>
    <w:rsid w:val="00024105"/>
    <w:rsid w:val="0003038C"/>
    <w:rsid w:val="0003566D"/>
    <w:rsid w:val="00037387"/>
    <w:rsid w:val="000425E5"/>
    <w:rsid w:val="00045518"/>
    <w:rsid w:val="00046C8E"/>
    <w:rsid w:val="00053E4F"/>
    <w:rsid w:val="00056971"/>
    <w:rsid w:val="000613DA"/>
    <w:rsid w:val="0006675C"/>
    <w:rsid w:val="00081305"/>
    <w:rsid w:val="000848E7"/>
    <w:rsid w:val="00094C82"/>
    <w:rsid w:val="000A42AA"/>
    <w:rsid w:val="000B3734"/>
    <w:rsid w:val="000B3F7D"/>
    <w:rsid w:val="001028D9"/>
    <w:rsid w:val="00104C5A"/>
    <w:rsid w:val="00106076"/>
    <w:rsid w:val="00116FF0"/>
    <w:rsid w:val="00127C79"/>
    <w:rsid w:val="001426F7"/>
    <w:rsid w:val="00144A5A"/>
    <w:rsid w:val="001A1DF7"/>
    <w:rsid w:val="001A6205"/>
    <w:rsid w:val="001B705C"/>
    <w:rsid w:val="001C13F0"/>
    <w:rsid w:val="001C3E5C"/>
    <w:rsid w:val="001C509D"/>
    <w:rsid w:val="001C6FD7"/>
    <w:rsid w:val="001E0C92"/>
    <w:rsid w:val="001F47CC"/>
    <w:rsid w:val="00220C36"/>
    <w:rsid w:val="00224281"/>
    <w:rsid w:val="0024789A"/>
    <w:rsid w:val="002517FD"/>
    <w:rsid w:val="00263542"/>
    <w:rsid w:val="002748DF"/>
    <w:rsid w:val="002A4621"/>
    <w:rsid w:val="002B081C"/>
    <w:rsid w:val="002C0F7B"/>
    <w:rsid w:val="002C1E6D"/>
    <w:rsid w:val="002C403D"/>
    <w:rsid w:val="002D5E4E"/>
    <w:rsid w:val="002E4302"/>
    <w:rsid w:val="002F4952"/>
    <w:rsid w:val="00327698"/>
    <w:rsid w:val="00335D4D"/>
    <w:rsid w:val="003552CC"/>
    <w:rsid w:val="00355C7F"/>
    <w:rsid w:val="003875D1"/>
    <w:rsid w:val="003A36E9"/>
    <w:rsid w:val="003D3E99"/>
    <w:rsid w:val="003E2CD4"/>
    <w:rsid w:val="00402A1B"/>
    <w:rsid w:val="00422278"/>
    <w:rsid w:val="00424038"/>
    <w:rsid w:val="00432BC1"/>
    <w:rsid w:val="0045228F"/>
    <w:rsid w:val="00454471"/>
    <w:rsid w:val="00456077"/>
    <w:rsid w:val="0045726B"/>
    <w:rsid w:val="0047055A"/>
    <w:rsid w:val="00480ABD"/>
    <w:rsid w:val="004818FE"/>
    <w:rsid w:val="00492309"/>
    <w:rsid w:val="00492429"/>
    <w:rsid w:val="004C5609"/>
    <w:rsid w:val="004C5E9C"/>
    <w:rsid w:val="004E011C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C5035"/>
    <w:rsid w:val="005F32A5"/>
    <w:rsid w:val="005F41CD"/>
    <w:rsid w:val="00605DD3"/>
    <w:rsid w:val="00606550"/>
    <w:rsid w:val="00607EE7"/>
    <w:rsid w:val="00614636"/>
    <w:rsid w:val="00635C49"/>
    <w:rsid w:val="00640260"/>
    <w:rsid w:val="00643351"/>
    <w:rsid w:val="00643D1F"/>
    <w:rsid w:val="0066119D"/>
    <w:rsid w:val="00664199"/>
    <w:rsid w:val="00667DCD"/>
    <w:rsid w:val="006A13DD"/>
    <w:rsid w:val="006A5AED"/>
    <w:rsid w:val="006A66F3"/>
    <w:rsid w:val="006B31BB"/>
    <w:rsid w:val="006B7CF1"/>
    <w:rsid w:val="006C306B"/>
    <w:rsid w:val="006D6536"/>
    <w:rsid w:val="006D70A3"/>
    <w:rsid w:val="007058E6"/>
    <w:rsid w:val="00724CA7"/>
    <w:rsid w:val="00734EDE"/>
    <w:rsid w:val="007633C2"/>
    <w:rsid w:val="0078194F"/>
    <w:rsid w:val="00782E76"/>
    <w:rsid w:val="0078695C"/>
    <w:rsid w:val="00794C97"/>
    <w:rsid w:val="007C562D"/>
    <w:rsid w:val="007D012C"/>
    <w:rsid w:val="007E61DB"/>
    <w:rsid w:val="0081723D"/>
    <w:rsid w:val="0082616A"/>
    <w:rsid w:val="00833C02"/>
    <w:rsid w:val="00844F04"/>
    <w:rsid w:val="008523A7"/>
    <w:rsid w:val="008B1F06"/>
    <w:rsid w:val="008B2FE8"/>
    <w:rsid w:val="008D764D"/>
    <w:rsid w:val="008E4F29"/>
    <w:rsid w:val="008F37F7"/>
    <w:rsid w:val="008F3A1F"/>
    <w:rsid w:val="008F52AA"/>
    <w:rsid w:val="008F6547"/>
    <w:rsid w:val="00910F0B"/>
    <w:rsid w:val="00911102"/>
    <w:rsid w:val="009130AA"/>
    <w:rsid w:val="00962412"/>
    <w:rsid w:val="0097166A"/>
    <w:rsid w:val="009769C9"/>
    <w:rsid w:val="009A3215"/>
    <w:rsid w:val="009A33B4"/>
    <w:rsid w:val="009C0B80"/>
    <w:rsid w:val="009C14BE"/>
    <w:rsid w:val="009E2C93"/>
    <w:rsid w:val="00A00872"/>
    <w:rsid w:val="00A3726F"/>
    <w:rsid w:val="00A3757E"/>
    <w:rsid w:val="00A5084B"/>
    <w:rsid w:val="00A75824"/>
    <w:rsid w:val="00A90C84"/>
    <w:rsid w:val="00AB4B05"/>
    <w:rsid w:val="00AC56D5"/>
    <w:rsid w:val="00AC7F2D"/>
    <w:rsid w:val="00AD584D"/>
    <w:rsid w:val="00AE4AF0"/>
    <w:rsid w:val="00AF2908"/>
    <w:rsid w:val="00B003C3"/>
    <w:rsid w:val="00B1127B"/>
    <w:rsid w:val="00B14EF0"/>
    <w:rsid w:val="00B23C01"/>
    <w:rsid w:val="00B40909"/>
    <w:rsid w:val="00B434E5"/>
    <w:rsid w:val="00B5249E"/>
    <w:rsid w:val="00B61D2B"/>
    <w:rsid w:val="00B96ADB"/>
    <w:rsid w:val="00BA5E42"/>
    <w:rsid w:val="00BC7BAA"/>
    <w:rsid w:val="00C101BF"/>
    <w:rsid w:val="00C246AC"/>
    <w:rsid w:val="00C26124"/>
    <w:rsid w:val="00C2678D"/>
    <w:rsid w:val="00C30192"/>
    <w:rsid w:val="00C74606"/>
    <w:rsid w:val="00C764C5"/>
    <w:rsid w:val="00C96E57"/>
    <w:rsid w:val="00CA07A6"/>
    <w:rsid w:val="00CC1DF7"/>
    <w:rsid w:val="00CD0A0C"/>
    <w:rsid w:val="00CD54C7"/>
    <w:rsid w:val="00CF64C4"/>
    <w:rsid w:val="00D004F1"/>
    <w:rsid w:val="00D05C74"/>
    <w:rsid w:val="00D25B27"/>
    <w:rsid w:val="00D42ED7"/>
    <w:rsid w:val="00D6072E"/>
    <w:rsid w:val="00D734D2"/>
    <w:rsid w:val="00D811EC"/>
    <w:rsid w:val="00D82495"/>
    <w:rsid w:val="00DA276D"/>
    <w:rsid w:val="00DB6C0D"/>
    <w:rsid w:val="00DC2EA6"/>
    <w:rsid w:val="00DC72CC"/>
    <w:rsid w:val="00DC7E08"/>
    <w:rsid w:val="00DD5025"/>
    <w:rsid w:val="00DE2F64"/>
    <w:rsid w:val="00DE420C"/>
    <w:rsid w:val="00DF7A13"/>
    <w:rsid w:val="00E02FAA"/>
    <w:rsid w:val="00E1197E"/>
    <w:rsid w:val="00E24EDB"/>
    <w:rsid w:val="00E322E9"/>
    <w:rsid w:val="00E578EB"/>
    <w:rsid w:val="00E6087B"/>
    <w:rsid w:val="00E85EBB"/>
    <w:rsid w:val="00EA10EB"/>
    <w:rsid w:val="00EB6560"/>
    <w:rsid w:val="00EB7EC3"/>
    <w:rsid w:val="00EC178E"/>
    <w:rsid w:val="00EC7AED"/>
    <w:rsid w:val="00EE1F4D"/>
    <w:rsid w:val="00EE2ADF"/>
    <w:rsid w:val="00F133C2"/>
    <w:rsid w:val="00F21669"/>
    <w:rsid w:val="00F32C49"/>
    <w:rsid w:val="00F33230"/>
    <w:rsid w:val="00F6109A"/>
    <w:rsid w:val="00F927EE"/>
    <w:rsid w:val="00F92CF7"/>
    <w:rsid w:val="00FA0151"/>
    <w:rsid w:val="00FB37F2"/>
    <w:rsid w:val="00FC0982"/>
    <w:rsid w:val="00FC1057"/>
    <w:rsid w:val="00FC7FFE"/>
    <w:rsid w:val="00FD278A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DD4843"/>
  <w15:docId w15:val="{45768B08-C95D-43FF-AF5D-B56F1703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158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Hübner, Nike (Stadt Emsdetten)</cp:lastModifiedBy>
  <cp:revision>3</cp:revision>
  <cp:lastPrinted>2026-05-13T10:52:00Z</cp:lastPrinted>
  <dcterms:created xsi:type="dcterms:W3CDTF">2026-09-03T09:17:00Z</dcterms:created>
  <dcterms:modified xsi:type="dcterms:W3CDTF">2026-09-10T06:42:00Z</dcterms:modified>
</cp:coreProperties>
</file>