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E1FA3B1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5E6A7FC6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6B4B8BB" w14:textId="77777777" w:rsidR="008C46FE" w:rsidRPr="001C55D1" w:rsidRDefault="008C46FE" w:rsidP="00A052CE"/>
        </w:tc>
      </w:tr>
      <w:tr w:rsidR="008C46FE" w:rsidRPr="001C55D1" w14:paraId="26888A7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ED79B43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06C2AA4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0AC8C2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32EE2669" w14:textId="77777777" w:rsidTr="00706C3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F347475" w14:textId="77777777" w:rsidR="000447DA" w:rsidRPr="001C55D1" w:rsidRDefault="000447DA" w:rsidP="00A052CE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A64910E" w14:textId="454652E3" w:rsidR="000447DA" w:rsidRPr="001C55D1" w:rsidRDefault="00425FAE" w:rsidP="00A052CE">
            <w:r>
              <w:rPr>
                <w:rFonts w:cs="Arial"/>
                <w:sz w:val="22"/>
              </w:rPr>
              <w:fldChar w:fldCharType="begin">
                <w:ffData>
                  <w:name w:val="Vergabenummer"/>
                  <w:enabled/>
                  <w:calcOnExit w:val="0"/>
                  <w:textInput/>
                </w:ffData>
              </w:fldChar>
            </w:r>
            <w:bookmarkStart w:id="0" w:name="Vergabenummer"/>
            <w:r>
              <w:rPr>
                <w:rFonts w:cs="Arial"/>
                <w:sz w:val="22"/>
              </w:rPr>
              <w:instrText xml:space="preserve"> FORMTEXT </w:instrText>
            </w:r>
            <w:r>
              <w:rPr>
                <w:rFonts w:cs="Arial"/>
                <w:sz w:val="22"/>
              </w:rPr>
            </w:r>
            <w:r>
              <w:rPr>
                <w:rFonts w:cs="Arial"/>
                <w:sz w:val="22"/>
              </w:rPr>
              <w:fldChar w:fldCharType="separate"/>
            </w:r>
            <w:r>
              <w:rPr>
                <w:rFonts w:cs="Arial"/>
                <w:noProof/>
                <w:sz w:val="22"/>
              </w:rPr>
              <w:t> </w:t>
            </w:r>
            <w:r w:rsidR="00780388">
              <w:rPr>
                <w:rFonts w:cs="Arial"/>
                <w:noProof/>
                <w:sz w:val="22"/>
              </w:rPr>
              <w:t>20-652-349</w:t>
            </w:r>
            <w:r>
              <w:rPr>
                <w:rFonts w:cs="Arial"/>
                <w:noProof/>
                <w:sz w:val="22"/>
              </w:rPr>
              <w:t> </w:t>
            </w:r>
            <w:r>
              <w:rPr>
                <w:rFonts w:cs="Arial"/>
                <w:noProof/>
                <w:sz w:val="22"/>
              </w:rPr>
              <w:t> </w:t>
            </w:r>
            <w:r>
              <w:rPr>
                <w:rFonts w:cs="Arial"/>
                <w:noProof/>
                <w:sz w:val="22"/>
              </w:rPr>
              <w:t> </w:t>
            </w:r>
            <w:r>
              <w:rPr>
                <w:rFonts w:cs="Arial"/>
                <w:noProof/>
                <w:sz w:val="22"/>
              </w:rPr>
              <w:t> </w:t>
            </w:r>
            <w:r>
              <w:rPr>
                <w:rFonts w:cs="Arial"/>
                <w:sz w:val="22"/>
              </w:rPr>
              <w:fldChar w:fldCharType="end"/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F1DBD25" w14:textId="510C300F" w:rsidR="000447DA" w:rsidRPr="001C55D1" w:rsidRDefault="00425FAE" w:rsidP="00A052CE">
            <w:r>
              <w:rPr>
                <w:rFonts w:cs="Arial"/>
                <w:sz w:val="22"/>
              </w:rPr>
              <w:fldChar w:fldCharType="begin">
                <w:ffData>
                  <w:name w:val="Datum"/>
                  <w:enabled/>
                  <w:calcOnExit w:val="0"/>
                  <w:textInput/>
                </w:ffData>
              </w:fldChar>
            </w:r>
            <w:bookmarkStart w:id="1" w:name="Datum"/>
            <w:r>
              <w:rPr>
                <w:rFonts w:cs="Arial"/>
                <w:sz w:val="22"/>
              </w:rPr>
              <w:instrText xml:space="preserve"> FORMTEXT </w:instrText>
            </w:r>
            <w:r>
              <w:rPr>
                <w:rFonts w:cs="Arial"/>
                <w:sz w:val="22"/>
              </w:rPr>
            </w:r>
            <w:r>
              <w:rPr>
                <w:rFonts w:cs="Arial"/>
                <w:sz w:val="22"/>
              </w:rPr>
              <w:fldChar w:fldCharType="separate"/>
            </w:r>
            <w:r>
              <w:rPr>
                <w:rFonts w:cs="Arial"/>
                <w:noProof/>
                <w:sz w:val="22"/>
              </w:rPr>
              <w:t> </w:t>
            </w:r>
            <w:r>
              <w:rPr>
                <w:rFonts w:cs="Arial"/>
                <w:noProof/>
                <w:sz w:val="22"/>
              </w:rPr>
              <w:t> </w:t>
            </w:r>
            <w:r>
              <w:rPr>
                <w:rFonts w:cs="Arial"/>
                <w:noProof/>
                <w:sz w:val="22"/>
              </w:rPr>
              <w:t> </w:t>
            </w:r>
            <w:r>
              <w:rPr>
                <w:rFonts w:cs="Arial"/>
                <w:noProof/>
                <w:sz w:val="22"/>
              </w:rPr>
              <w:t> </w:t>
            </w:r>
            <w:r>
              <w:rPr>
                <w:rFonts w:cs="Arial"/>
                <w:noProof/>
                <w:sz w:val="22"/>
              </w:rPr>
              <w:t> </w:t>
            </w:r>
            <w:r>
              <w:rPr>
                <w:rFonts w:cs="Arial"/>
                <w:sz w:val="22"/>
              </w:rPr>
              <w:fldChar w:fldCharType="end"/>
            </w:r>
            <w:bookmarkEnd w:id="1"/>
          </w:p>
        </w:tc>
      </w:tr>
      <w:tr w:rsidR="000447DA" w:rsidRPr="001C55D1" w14:paraId="09970E31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5444842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794FC11" w14:textId="77777777" w:rsidR="000447DA" w:rsidRPr="001C55D1" w:rsidRDefault="000447DA" w:rsidP="00A052CE"/>
        </w:tc>
      </w:tr>
      <w:tr w:rsidR="008C46FE" w:rsidRPr="001C55D1" w14:paraId="6A6D0CE7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3082481" w14:textId="68C93800" w:rsidR="008C46FE" w:rsidRPr="001C55D1" w:rsidRDefault="00425FAE" w:rsidP="00780388">
            <w:r>
              <w:rPr>
                <w:rFonts w:cs="Arial"/>
                <w:sz w:val="22"/>
              </w:rPr>
              <w:fldChar w:fldCharType="begin">
                <w:ffData>
                  <w:name w:val="Baumaßnahme"/>
                  <w:enabled/>
                  <w:calcOnExit w:val="0"/>
                  <w:textInput/>
                </w:ffData>
              </w:fldChar>
            </w:r>
            <w:bookmarkStart w:id="2" w:name="Baumaßnahme"/>
            <w:r>
              <w:rPr>
                <w:rFonts w:cs="Arial"/>
                <w:sz w:val="22"/>
              </w:rPr>
              <w:instrText xml:space="preserve"> FORMTEXT </w:instrText>
            </w:r>
            <w:r>
              <w:rPr>
                <w:rFonts w:cs="Arial"/>
                <w:sz w:val="22"/>
              </w:rPr>
            </w:r>
            <w:r>
              <w:rPr>
                <w:rFonts w:cs="Arial"/>
                <w:sz w:val="22"/>
              </w:rPr>
              <w:fldChar w:fldCharType="separate"/>
            </w:r>
            <w:r>
              <w:rPr>
                <w:rFonts w:cs="Arial"/>
                <w:noProof/>
                <w:sz w:val="22"/>
              </w:rPr>
              <w:t> </w:t>
            </w:r>
            <w:r w:rsidR="00780388" w:rsidRPr="00780388">
              <w:rPr>
                <w:rFonts w:cs="Arial"/>
                <w:noProof/>
              </w:rPr>
              <w:t xml:space="preserve"> </w:t>
            </w:r>
            <w:r w:rsidR="00780388" w:rsidRPr="00780388">
              <w:rPr>
                <w:rFonts w:cs="Arial"/>
                <w:noProof/>
                <w:sz w:val="22"/>
              </w:rPr>
              <w:t>Erweiterung Feuer- und Rettungswache</w:t>
            </w:r>
            <w:r w:rsidR="00780388" w:rsidRPr="00780388">
              <w:rPr>
                <w:rFonts w:cs="Arial"/>
                <w:noProof/>
                <w:sz w:val="22"/>
              </w:rPr>
              <w:t xml:space="preserve"> </w:t>
            </w:r>
            <w:r>
              <w:rPr>
                <w:rFonts w:cs="Arial"/>
                <w:noProof/>
                <w:sz w:val="22"/>
              </w:rPr>
              <w:t> </w:t>
            </w:r>
            <w:r>
              <w:rPr>
                <w:rFonts w:cs="Arial"/>
                <w:noProof/>
                <w:sz w:val="22"/>
              </w:rPr>
              <w:t> </w:t>
            </w:r>
            <w:r>
              <w:rPr>
                <w:rFonts w:cs="Arial"/>
                <w:noProof/>
                <w:sz w:val="22"/>
              </w:rPr>
              <w:t> </w:t>
            </w:r>
            <w:r>
              <w:rPr>
                <w:rFonts w:cs="Arial"/>
                <w:noProof/>
                <w:sz w:val="22"/>
              </w:rPr>
              <w:t> </w:t>
            </w:r>
            <w:r>
              <w:rPr>
                <w:rFonts w:cs="Arial"/>
                <w:sz w:val="22"/>
              </w:rPr>
              <w:fldChar w:fldCharType="end"/>
            </w:r>
            <w:bookmarkEnd w:id="2"/>
          </w:p>
        </w:tc>
      </w:tr>
      <w:tr w:rsidR="008C46FE" w:rsidRPr="001C55D1" w14:paraId="0EABE9B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494E1EB" w14:textId="77777777" w:rsidR="008C46FE" w:rsidRPr="001C55D1" w:rsidRDefault="008C46FE" w:rsidP="00A052CE"/>
        </w:tc>
      </w:tr>
      <w:tr w:rsidR="008C46FE" w:rsidRPr="001C55D1" w14:paraId="6E184100" w14:textId="77777777" w:rsidTr="00706C35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431AFF9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3138E0E3" w14:textId="77777777" w:rsidR="008C46FE" w:rsidRPr="001C55D1" w:rsidRDefault="008C46FE" w:rsidP="00A052CE"/>
        </w:tc>
      </w:tr>
      <w:tr w:rsidR="008C46FE" w:rsidRPr="001C55D1" w14:paraId="30F5F255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82835A" w14:textId="7018DD74" w:rsidR="008C46FE" w:rsidRPr="001C55D1" w:rsidRDefault="00425FAE" w:rsidP="00780388">
            <w:r>
              <w:rPr>
                <w:rFonts w:cs="Arial"/>
                <w:sz w:val="22"/>
              </w:rPr>
              <w:fldChar w:fldCharType="begin">
                <w:ffData>
                  <w:name w:val="Leistung"/>
                  <w:enabled/>
                  <w:calcOnExit w:val="0"/>
                  <w:textInput/>
                </w:ffData>
              </w:fldChar>
            </w:r>
            <w:bookmarkStart w:id="3" w:name="Leistung"/>
            <w:r>
              <w:rPr>
                <w:rFonts w:cs="Arial"/>
                <w:sz w:val="22"/>
              </w:rPr>
              <w:instrText xml:space="preserve"> FORMTEXT </w:instrText>
            </w:r>
            <w:r>
              <w:rPr>
                <w:rFonts w:cs="Arial"/>
                <w:sz w:val="22"/>
              </w:rPr>
            </w:r>
            <w:r>
              <w:rPr>
                <w:rFonts w:cs="Arial"/>
                <w:sz w:val="22"/>
              </w:rPr>
              <w:fldChar w:fldCharType="separate"/>
            </w:r>
            <w:r>
              <w:rPr>
                <w:rFonts w:cs="Arial"/>
                <w:noProof/>
                <w:sz w:val="22"/>
              </w:rPr>
              <w:t> </w:t>
            </w:r>
            <w:r w:rsidR="00780388" w:rsidRPr="00780388">
              <w:rPr>
                <w:rFonts w:cs="Arial"/>
                <w:noProof/>
              </w:rPr>
              <w:t xml:space="preserve"> </w:t>
            </w:r>
            <w:r w:rsidR="00780388" w:rsidRPr="00780388">
              <w:rPr>
                <w:rFonts w:cs="Arial"/>
                <w:noProof/>
                <w:sz w:val="22"/>
              </w:rPr>
              <w:t>Estricharbeiten</w:t>
            </w:r>
            <w:r w:rsidR="00780388" w:rsidRPr="00780388">
              <w:rPr>
                <w:rFonts w:cs="Arial"/>
                <w:noProof/>
                <w:sz w:val="22"/>
              </w:rPr>
              <w:t xml:space="preserve"> </w:t>
            </w:r>
            <w:r>
              <w:rPr>
                <w:rFonts w:cs="Arial"/>
                <w:noProof/>
                <w:sz w:val="22"/>
              </w:rPr>
              <w:t> </w:t>
            </w:r>
            <w:r>
              <w:rPr>
                <w:rFonts w:cs="Arial"/>
                <w:noProof/>
                <w:sz w:val="22"/>
              </w:rPr>
              <w:t> </w:t>
            </w:r>
            <w:r>
              <w:rPr>
                <w:rFonts w:cs="Arial"/>
                <w:noProof/>
                <w:sz w:val="22"/>
              </w:rPr>
              <w:t> </w:t>
            </w:r>
            <w:r>
              <w:rPr>
                <w:rFonts w:cs="Arial"/>
                <w:noProof/>
                <w:sz w:val="22"/>
              </w:rPr>
              <w:t> </w:t>
            </w:r>
            <w:r>
              <w:rPr>
                <w:rFonts w:cs="Arial"/>
                <w:sz w:val="22"/>
              </w:rPr>
              <w:fldChar w:fldCharType="end"/>
            </w:r>
            <w:bookmarkEnd w:id="3"/>
          </w:p>
        </w:tc>
      </w:tr>
    </w:tbl>
    <w:p w14:paraId="665E6A2A" w14:textId="77777777" w:rsidR="00567E7A" w:rsidRPr="00567E7A" w:rsidRDefault="00567E7A" w:rsidP="00567E7A"/>
    <w:p w14:paraId="4F1BAB71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738CF440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14AC1C96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183322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12832E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E367462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2A1BA11E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100BF00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10D2A9F8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9D15D7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5FFB0640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C2BC0A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758ACD16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8EABFF3" w14:textId="77777777" w:rsidR="00567E7A" w:rsidRPr="00567E7A" w:rsidRDefault="00567E7A" w:rsidP="00E47BF6"/>
        </w:tc>
      </w:tr>
      <w:tr w:rsidR="00567E7A" w:rsidRPr="00567E7A" w14:paraId="44BEA750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CCF36A7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3470A146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FE7D6F7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5C2EA815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4F30C1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B24903E" w14:textId="77777777" w:rsidR="00567E7A" w:rsidRPr="00567E7A" w:rsidRDefault="00567E7A" w:rsidP="00E47BF6"/>
        </w:tc>
      </w:tr>
      <w:tr w:rsidR="00567E7A" w:rsidRPr="00567E7A" w14:paraId="254619DE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258D97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78B5B869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E709D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714B1CD1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D6AC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5716EB1A" w14:textId="77777777" w:rsidR="00567E7A" w:rsidRPr="00567E7A" w:rsidRDefault="00567E7A" w:rsidP="00E47BF6"/>
        </w:tc>
      </w:tr>
      <w:tr w:rsidR="00567E7A" w:rsidRPr="00567E7A" w14:paraId="40B54E07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5B0F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797AD1A3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77C95F0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0350C49B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C930F0D" w14:textId="77777777" w:rsidR="00567E7A" w:rsidRPr="00567E7A" w:rsidRDefault="00567E7A" w:rsidP="00E47BF6"/>
        </w:tc>
      </w:tr>
      <w:tr w:rsidR="00567E7A" w:rsidRPr="00567E7A" w14:paraId="201FA1CC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67F27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57091221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2096C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0EA6AFBB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B0448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24425766" w14:textId="77777777" w:rsidR="00567E7A" w:rsidRPr="00567E7A" w:rsidRDefault="00567E7A" w:rsidP="00E47BF6"/>
        </w:tc>
      </w:tr>
      <w:tr w:rsidR="00567E7A" w:rsidRPr="00567E7A" w14:paraId="7862CA17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8EDC5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1BA899AE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2E1C5D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112FBE07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F99BFDF" w14:textId="77777777" w:rsidR="00567E7A" w:rsidRPr="00567E7A" w:rsidRDefault="00567E7A" w:rsidP="00E47BF6"/>
        </w:tc>
      </w:tr>
    </w:tbl>
    <w:p w14:paraId="00EFCCC5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360EFAB3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A8F512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3728DF65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56856966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7B46E74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5FFE58A4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3B9B793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3500A95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296005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69558438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10BE4179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6DE26C5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22640879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72A5D7F4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5F5AAF3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05BDB173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56C8E8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60A56F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45C45DB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194C4EA3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1F7181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075A3D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1C1C538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2D58C48C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4D33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01CB69C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73A58527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2FF21A2A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75E2848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0E028BD4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2BB0FC5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0774C73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78E9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569E02C2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06DCA220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9444A57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2BE4C599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027D37D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8D3912A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7BF38521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0C2483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E175A7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66B6D1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24615DB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5C13313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FD1226F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52307EB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7071B7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473D1F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000AB18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64B0B9F1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6ADA4710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52E51BF6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6E7C9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BAF817B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362824C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6B628AE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54383BC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A21AC0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8D21FA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0151498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3C3FDA2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20E617B4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1E1B8501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182F67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3DF49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825C13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2B71C960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747276A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FBFE88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04910EF" w14:textId="77777777" w:rsidR="00567E7A" w:rsidRPr="00567E7A" w:rsidRDefault="00567E7A" w:rsidP="00706C35">
            <w:pPr>
              <w:jc w:val="left"/>
            </w:pPr>
          </w:p>
        </w:tc>
      </w:tr>
    </w:tbl>
    <w:p w14:paraId="20CA4B96" w14:textId="77777777" w:rsidR="009713AD" w:rsidRDefault="009713AD" w:rsidP="00567E7A"/>
    <w:p w14:paraId="0BC27344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7B8D6D79" w14:textId="77777777" w:rsidTr="00706C35">
        <w:trPr>
          <w:trHeight w:val="39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CCACE7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noWrap/>
            <w:vAlign w:val="center"/>
          </w:tcPr>
          <w:p w14:paraId="7011F268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1A575662" w14:textId="77777777" w:rsidTr="00706C35"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ADB829" w14:textId="77777777" w:rsidR="00567E7A" w:rsidRPr="00567E7A" w:rsidRDefault="00567E7A" w:rsidP="00754C19"/>
        </w:tc>
        <w:tc>
          <w:tcPr>
            <w:tcW w:w="4293" w:type="dxa"/>
            <w:noWrap/>
            <w:vAlign w:val="center"/>
          </w:tcPr>
          <w:p w14:paraId="527EEAD0" w14:textId="77777777" w:rsidR="00567E7A" w:rsidRPr="00567E7A" w:rsidRDefault="00567E7A" w:rsidP="00754C19"/>
        </w:tc>
        <w:tc>
          <w:tcPr>
            <w:tcW w:w="1980" w:type="dxa"/>
            <w:noWrap/>
            <w:vAlign w:val="center"/>
          </w:tcPr>
          <w:p w14:paraId="6A031962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3F1AD0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noWrap/>
            <w:vAlign w:val="center"/>
          </w:tcPr>
          <w:p w14:paraId="3988AD81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4B75094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3F1B358" w14:textId="77777777" w:rsidR="00567E7A" w:rsidRPr="008C46FE" w:rsidRDefault="00567E7A" w:rsidP="00706C35">
            <w:pPr>
              <w:jc w:val="center"/>
            </w:pPr>
          </w:p>
          <w:p w14:paraId="4A7A2CE8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noWrap/>
            <w:vAlign w:val="center"/>
          </w:tcPr>
          <w:p w14:paraId="4C199660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CAAAF67" w14:textId="77777777" w:rsidR="00567E7A" w:rsidRPr="008C46FE" w:rsidRDefault="00567E7A" w:rsidP="00706C35">
            <w:pPr>
              <w:jc w:val="center"/>
            </w:pPr>
          </w:p>
          <w:p w14:paraId="0B17C3AF" w14:textId="77777777" w:rsidR="00567E7A" w:rsidRPr="008C46FE" w:rsidRDefault="00567E7A" w:rsidP="00706C35">
            <w:pPr>
              <w:jc w:val="center"/>
            </w:pPr>
          </w:p>
          <w:p w14:paraId="29BACC12" w14:textId="77777777" w:rsidR="00567E7A" w:rsidRPr="008C46FE" w:rsidRDefault="00567E7A" w:rsidP="00706C35">
            <w:pPr>
              <w:jc w:val="center"/>
            </w:pPr>
          </w:p>
          <w:p w14:paraId="7E338A8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63CF8C3E" w14:textId="77777777" w:rsidTr="00706C35"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399BD8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noWrap/>
          </w:tcPr>
          <w:p w14:paraId="5C099CC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77D0F807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noWrap/>
            <w:vAlign w:val="center"/>
          </w:tcPr>
          <w:p w14:paraId="26C80E0B" w14:textId="77777777" w:rsidR="00567E7A" w:rsidRPr="00567E7A" w:rsidRDefault="00567E7A" w:rsidP="00754C19"/>
        </w:tc>
      </w:tr>
      <w:tr w:rsidR="00567E7A" w:rsidRPr="00706C35" w14:paraId="076B0D2E" w14:textId="77777777" w:rsidTr="00706C35"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C4414F8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noWrap/>
          </w:tcPr>
          <w:p w14:paraId="4AE53DE4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noWrap/>
            <w:vAlign w:val="center"/>
          </w:tcPr>
          <w:p w14:paraId="57843ED3" w14:textId="77777777" w:rsidR="00567E7A" w:rsidRPr="00567E7A" w:rsidRDefault="00567E7A" w:rsidP="00754C19"/>
        </w:tc>
      </w:tr>
      <w:tr w:rsidR="00567E7A" w:rsidRPr="00706C35" w14:paraId="5F4054AB" w14:textId="77777777" w:rsidTr="00706C35"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0E5601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noWrap/>
          </w:tcPr>
          <w:p w14:paraId="6AA4765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425E0BCE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noWrap/>
            <w:vAlign w:val="center"/>
          </w:tcPr>
          <w:p w14:paraId="2CF7A9E4" w14:textId="77777777" w:rsidR="00567E7A" w:rsidRPr="00567E7A" w:rsidRDefault="00567E7A" w:rsidP="00754C19"/>
        </w:tc>
        <w:tc>
          <w:tcPr>
            <w:tcW w:w="1080" w:type="dxa"/>
            <w:noWrap/>
            <w:vAlign w:val="center"/>
          </w:tcPr>
          <w:p w14:paraId="343D5151" w14:textId="77777777" w:rsidR="00567E7A" w:rsidRPr="00567E7A" w:rsidRDefault="00567E7A" w:rsidP="00754C19"/>
        </w:tc>
        <w:tc>
          <w:tcPr>
            <w:tcW w:w="1800" w:type="dxa"/>
            <w:noWrap/>
            <w:vAlign w:val="center"/>
          </w:tcPr>
          <w:p w14:paraId="2F6560D3" w14:textId="77777777" w:rsidR="00567E7A" w:rsidRPr="00567E7A" w:rsidRDefault="00567E7A" w:rsidP="00754C19"/>
        </w:tc>
      </w:tr>
      <w:tr w:rsidR="00567E7A" w:rsidRPr="00706C35" w14:paraId="7E66DEA9" w14:textId="77777777" w:rsidTr="00706C35"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1FD120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noWrap/>
          </w:tcPr>
          <w:p w14:paraId="24A9F5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27376BB9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noWrap/>
            <w:vAlign w:val="center"/>
          </w:tcPr>
          <w:p w14:paraId="142C57C0" w14:textId="77777777" w:rsidR="00567E7A" w:rsidRPr="00567E7A" w:rsidRDefault="00567E7A" w:rsidP="00754C19"/>
        </w:tc>
        <w:tc>
          <w:tcPr>
            <w:tcW w:w="1080" w:type="dxa"/>
            <w:noWrap/>
            <w:vAlign w:val="center"/>
          </w:tcPr>
          <w:p w14:paraId="042F156E" w14:textId="77777777" w:rsidR="00567E7A" w:rsidRPr="00567E7A" w:rsidRDefault="00567E7A" w:rsidP="00754C19"/>
        </w:tc>
        <w:tc>
          <w:tcPr>
            <w:tcW w:w="1800" w:type="dxa"/>
            <w:noWrap/>
            <w:vAlign w:val="center"/>
          </w:tcPr>
          <w:p w14:paraId="1D55C4AD" w14:textId="77777777" w:rsidR="00567E7A" w:rsidRPr="00567E7A" w:rsidRDefault="00567E7A" w:rsidP="00754C19"/>
        </w:tc>
      </w:tr>
      <w:tr w:rsidR="00567E7A" w:rsidRPr="00706C35" w14:paraId="65710D02" w14:textId="77777777" w:rsidTr="00706C35"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B78F3F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noWrap/>
          </w:tcPr>
          <w:p w14:paraId="7A349DF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4F9C7534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noWrap/>
            <w:vAlign w:val="center"/>
          </w:tcPr>
          <w:p w14:paraId="40492488" w14:textId="77777777" w:rsidR="00567E7A" w:rsidRPr="00567E7A" w:rsidRDefault="00567E7A" w:rsidP="00754C19"/>
        </w:tc>
        <w:tc>
          <w:tcPr>
            <w:tcW w:w="1080" w:type="dxa"/>
            <w:noWrap/>
            <w:vAlign w:val="center"/>
          </w:tcPr>
          <w:p w14:paraId="510B4AAD" w14:textId="77777777" w:rsidR="00567E7A" w:rsidRPr="00567E7A" w:rsidRDefault="00567E7A" w:rsidP="00754C19"/>
        </w:tc>
        <w:tc>
          <w:tcPr>
            <w:tcW w:w="1800" w:type="dxa"/>
            <w:noWrap/>
            <w:vAlign w:val="center"/>
          </w:tcPr>
          <w:p w14:paraId="393C9D73" w14:textId="77777777" w:rsidR="00567E7A" w:rsidRPr="00567E7A" w:rsidRDefault="00567E7A" w:rsidP="00754C19"/>
        </w:tc>
      </w:tr>
      <w:tr w:rsidR="00567E7A" w:rsidRPr="00706C35" w14:paraId="50C90161" w14:textId="77777777" w:rsidTr="00706C35"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D0CE37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noWrap/>
          </w:tcPr>
          <w:p w14:paraId="327F08A0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noWrap/>
            <w:vAlign w:val="center"/>
          </w:tcPr>
          <w:p w14:paraId="4E7AA509" w14:textId="77777777" w:rsidR="00567E7A" w:rsidRPr="00567E7A" w:rsidRDefault="00567E7A" w:rsidP="00754C19"/>
        </w:tc>
        <w:tc>
          <w:tcPr>
            <w:tcW w:w="1080" w:type="dxa"/>
            <w:noWrap/>
            <w:vAlign w:val="center"/>
          </w:tcPr>
          <w:p w14:paraId="521A2BFA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noWrap/>
            <w:vAlign w:val="center"/>
          </w:tcPr>
          <w:p w14:paraId="5115EA44" w14:textId="77777777" w:rsidR="00567E7A" w:rsidRPr="00567E7A" w:rsidRDefault="00567E7A" w:rsidP="00754C19"/>
        </w:tc>
      </w:tr>
      <w:tr w:rsidR="00567E7A" w:rsidRPr="00706C35" w14:paraId="6B0D641A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A46B570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noWrap/>
            <w:vAlign w:val="center"/>
          </w:tcPr>
          <w:p w14:paraId="15AB634E" w14:textId="77777777" w:rsidR="00567E7A" w:rsidRPr="00567E7A" w:rsidRDefault="00567E7A" w:rsidP="00754C19"/>
        </w:tc>
      </w:tr>
    </w:tbl>
    <w:p w14:paraId="7BC61F32" w14:textId="77777777" w:rsidR="00567E7A" w:rsidRPr="008C46FE" w:rsidRDefault="00567E7A" w:rsidP="00567E7A"/>
    <w:p w14:paraId="7AA7B4C6" w14:textId="77777777" w:rsidR="00567E7A" w:rsidRDefault="00567E7A" w:rsidP="00567E7A">
      <w:r w:rsidRPr="00567E7A">
        <w:t>eventuelle Erläuterungen des Bieters:</w:t>
      </w:r>
    </w:p>
    <w:p w14:paraId="0ECF1AA0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7341A22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A3D27FE" w14:textId="77777777" w:rsidR="00567E7A" w:rsidRPr="00567E7A" w:rsidRDefault="00567E7A" w:rsidP="00567E7A"/>
        </w:tc>
      </w:tr>
      <w:tr w:rsidR="00567E7A" w:rsidRPr="00567E7A" w14:paraId="6F60405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4DB628C" w14:textId="77777777" w:rsidR="00567E7A" w:rsidRPr="00567E7A" w:rsidRDefault="00567E7A" w:rsidP="00567E7A"/>
        </w:tc>
      </w:tr>
      <w:tr w:rsidR="00567E7A" w:rsidRPr="00567E7A" w14:paraId="6C90942B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A904AC0" w14:textId="77777777" w:rsidR="00567E7A" w:rsidRPr="00567E7A" w:rsidRDefault="00567E7A" w:rsidP="00567E7A"/>
        </w:tc>
      </w:tr>
      <w:tr w:rsidR="00567E7A" w:rsidRPr="00567E7A" w14:paraId="39D65C78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1912F75" w14:textId="77777777" w:rsidR="00567E7A" w:rsidRPr="00567E7A" w:rsidRDefault="00567E7A" w:rsidP="00567E7A"/>
        </w:tc>
      </w:tr>
      <w:tr w:rsidR="00567E7A" w:rsidRPr="00567E7A" w14:paraId="552F5EBB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FA62D93" w14:textId="77777777" w:rsidR="00567E7A" w:rsidRPr="00567E7A" w:rsidRDefault="00567E7A" w:rsidP="00567E7A"/>
        </w:tc>
      </w:tr>
      <w:tr w:rsidR="00567E7A" w:rsidRPr="00567E7A" w14:paraId="08243E0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5520F5E" w14:textId="77777777" w:rsidR="00567E7A" w:rsidRPr="00567E7A" w:rsidRDefault="00567E7A" w:rsidP="00567E7A"/>
        </w:tc>
      </w:tr>
      <w:tr w:rsidR="00567E7A" w:rsidRPr="00567E7A" w14:paraId="05A422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716D3556" w14:textId="77777777" w:rsidR="00567E7A" w:rsidRPr="00567E7A" w:rsidRDefault="00567E7A" w:rsidP="00567E7A"/>
        </w:tc>
      </w:tr>
      <w:tr w:rsidR="00567E7A" w:rsidRPr="00567E7A" w14:paraId="3C3E2956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4C95E95" w14:textId="77777777" w:rsidR="00567E7A" w:rsidRPr="00567E7A" w:rsidRDefault="00567E7A" w:rsidP="00567E7A"/>
        </w:tc>
      </w:tr>
      <w:tr w:rsidR="00567E7A" w:rsidRPr="00567E7A" w14:paraId="0A4936C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7C48C5A" w14:textId="77777777" w:rsidR="00567E7A" w:rsidRPr="00567E7A" w:rsidRDefault="00567E7A" w:rsidP="00567E7A"/>
        </w:tc>
      </w:tr>
      <w:tr w:rsidR="00567E7A" w:rsidRPr="00567E7A" w14:paraId="6280F33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5C85C12" w14:textId="77777777" w:rsidR="00567E7A" w:rsidRPr="00567E7A" w:rsidRDefault="00567E7A" w:rsidP="00567E7A"/>
        </w:tc>
      </w:tr>
      <w:tr w:rsidR="00567E7A" w:rsidRPr="00567E7A" w14:paraId="60DBA39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7FF1BD6" w14:textId="77777777" w:rsidR="00567E7A" w:rsidRPr="00567E7A" w:rsidRDefault="00567E7A" w:rsidP="00567E7A"/>
        </w:tc>
      </w:tr>
      <w:tr w:rsidR="00567E7A" w:rsidRPr="00567E7A" w14:paraId="7AD410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51F3F80" w14:textId="77777777" w:rsidR="00567E7A" w:rsidRPr="00567E7A" w:rsidRDefault="00567E7A" w:rsidP="00567E7A"/>
        </w:tc>
      </w:tr>
      <w:tr w:rsidR="00567E7A" w:rsidRPr="00567E7A" w14:paraId="3E074F23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4871A43" w14:textId="77777777" w:rsidR="00567E7A" w:rsidRPr="00567E7A" w:rsidRDefault="00567E7A" w:rsidP="00567E7A"/>
        </w:tc>
      </w:tr>
    </w:tbl>
    <w:p w14:paraId="581FFAE7" w14:textId="77777777" w:rsidR="00425FAE" w:rsidRDefault="00425FAE" w:rsidP="00046C8E">
      <w:pPr>
        <w:sectPr w:rsidR="00425FAE" w:rsidSect="00500C2B"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728" w:type="dxa"/>
        <w:tblInd w:w="-3" w:type="dxa"/>
        <w:tblBorders>
          <w:bottom w:val="dashed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88"/>
        <w:gridCol w:w="1800"/>
        <w:gridCol w:w="1440"/>
      </w:tblGrid>
      <w:tr w:rsidR="00425FAE" w:rsidRPr="00D46B71" w14:paraId="435F8175" w14:textId="77777777" w:rsidTr="00A03579">
        <w:trPr>
          <w:cantSplit/>
          <w:trHeight w:hRule="exact" w:val="284"/>
        </w:trPr>
        <w:tc>
          <w:tcPr>
            <w:tcW w:w="6488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EF3A808" w14:textId="77777777" w:rsidR="00425FAE" w:rsidRPr="00D46B71" w:rsidRDefault="00425FAE" w:rsidP="00A03579">
            <w:r w:rsidRPr="00D46B71">
              <w:lastRenderedPageBreak/>
              <w:t>Bieter</w:t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820490" w14:textId="77777777" w:rsidR="00425FAE" w:rsidRPr="00D46B71" w:rsidRDefault="00425FAE" w:rsidP="00A03579">
            <w:r w:rsidRPr="00D46B71">
              <w:t>Vergabenummer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F5D0FD" w14:textId="77777777" w:rsidR="00425FAE" w:rsidRPr="00D46B71" w:rsidRDefault="00425FAE" w:rsidP="00A03579">
            <w:pPr>
              <w:rPr>
                <w:vertAlign w:val="subscript"/>
              </w:rPr>
            </w:pPr>
            <w:r w:rsidRPr="00D46B71">
              <w:t>Datum</w:t>
            </w:r>
          </w:p>
        </w:tc>
      </w:tr>
      <w:tr w:rsidR="00425FAE" w:rsidRPr="00D46B71" w14:paraId="22676DBD" w14:textId="77777777" w:rsidTr="00A03579">
        <w:trPr>
          <w:cantSplit/>
          <w:trHeight w:hRule="exact" w:val="284"/>
        </w:trPr>
        <w:tc>
          <w:tcPr>
            <w:tcW w:w="6488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F62F9C" w14:textId="77777777" w:rsidR="00425FAE" w:rsidRPr="00D46B71" w:rsidRDefault="00425FAE" w:rsidP="00A03579"/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C8D3FCD" w14:textId="34EFF22C" w:rsidR="00425FAE" w:rsidRPr="00D46B71" w:rsidRDefault="00425FAE" w:rsidP="00A03579">
            <w:r>
              <w:rPr>
                <w:rFonts w:cs="Arial"/>
                <w:sz w:val="22"/>
              </w:rPr>
              <w:fldChar w:fldCharType="begin"/>
            </w:r>
            <w:r>
              <w:rPr>
                <w:rFonts w:cs="Arial"/>
                <w:sz w:val="22"/>
              </w:rPr>
              <w:instrText xml:space="preserve"> REF  Vergabenummer </w:instrText>
            </w:r>
            <w:r>
              <w:rPr>
                <w:rFonts w:cs="Arial"/>
                <w:sz w:val="22"/>
              </w:rPr>
              <w:fldChar w:fldCharType="separate"/>
            </w:r>
            <w:r>
              <w:rPr>
                <w:rFonts w:cs="Arial"/>
                <w:noProof/>
                <w:sz w:val="22"/>
              </w:rPr>
              <w:t xml:space="preserve">     </w:t>
            </w:r>
            <w:r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D563ED" w14:textId="079F6946" w:rsidR="00425FAE" w:rsidRPr="00D46B71" w:rsidRDefault="00425FAE" w:rsidP="00A03579">
            <w:r>
              <w:rPr>
                <w:rFonts w:cs="Arial"/>
                <w:sz w:val="22"/>
              </w:rPr>
              <w:fldChar w:fldCharType="begin"/>
            </w:r>
            <w:r>
              <w:rPr>
                <w:rFonts w:cs="Arial"/>
                <w:sz w:val="22"/>
              </w:rPr>
              <w:instrText xml:space="preserve"> REF  Datum </w:instrText>
            </w:r>
            <w:r>
              <w:rPr>
                <w:rFonts w:cs="Arial"/>
                <w:sz w:val="22"/>
              </w:rPr>
              <w:fldChar w:fldCharType="separate"/>
            </w:r>
            <w:r>
              <w:rPr>
                <w:rFonts w:cs="Arial"/>
                <w:noProof/>
                <w:sz w:val="22"/>
              </w:rPr>
              <w:t xml:space="preserve">     </w:t>
            </w:r>
            <w:r>
              <w:rPr>
                <w:rFonts w:cs="Arial"/>
                <w:sz w:val="22"/>
              </w:rPr>
              <w:fldChar w:fldCharType="end"/>
            </w:r>
          </w:p>
        </w:tc>
      </w:tr>
      <w:tr w:rsidR="00425FAE" w:rsidRPr="00D46B71" w14:paraId="46CC16DD" w14:textId="77777777" w:rsidTr="00A03579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4E9C233" w14:textId="77777777" w:rsidR="00425FAE" w:rsidRPr="00D46B71" w:rsidRDefault="00425FAE" w:rsidP="00A03579">
            <w:r>
              <w:t>Baumaßnahme</w:t>
            </w:r>
          </w:p>
        </w:tc>
      </w:tr>
      <w:tr w:rsidR="00425FAE" w:rsidRPr="00D46B71" w14:paraId="78720DEB" w14:textId="77777777" w:rsidTr="00A03579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E95EB56" w14:textId="0E4EA9ED" w:rsidR="00425FAE" w:rsidRPr="00D46B71" w:rsidRDefault="00425FAE" w:rsidP="00A03579">
            <w:r>
              <w:rPr>
                <w:rFonts w:cs="Arial"/>
                <w:sz w:val="22"/>
              </w:rPr>
              <w:fldChar w:fldCharType="begin"/>
            </w:r>
            <w:r>
              <w:rPr>
                <w:rFonts w:cs="Arial"/>
                <w:sz w:val="22"/>
              </w:rPr>
              <w:instrText xml:space="preserve"> REF  Baumaßnahme </w:instrText>
            </w:r>
            <w:r>
              <w:rPr>
                <w:rFonts w:cs="Arial"/>
                <w:sz w:val="22"/>
              </w:rPr>
              <w:fldChar w:fldCharType="separate"/>
            </w:r>
            <w:r>
              <w:rPr>
                <w:rFonts w:cs="Arial"/>
                <w:noProof/>
                <w:sz w:val="22"/>
              </w:rPr>
              <w:t xml:space="preserve">     </w:t>
            </w:r>
            <w:r>
              <w:rPr>
                <w:rFonts w:cs="Arial"/>
                <w:sz w:val="22"/>
              </w:rPr>
              <w:fldChar w:fldCharType="end"/>
            </w:r>
          </w:p>
        </w:tc>
      </w:tr>
      <w:tr w:rsidR="00425FAE" w:rsidRPr="00D46B71" w14:paraId="18D6ED1B" w14:textId="77777777" w:rsidTr="00A03579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8CDBBE" w14:textId="77777777" w:rsidR="00425FAE" w:rsidRPr="00D46B71" w:rsidRDefault="00425FAE" w:rsidP="00A03579"/>
        </w:tc>
      </w:tr>
      <w:tr w:rsidR="00425FAE" w:rsidRPr="00D46B71" w14:paraId="6D7117FE" w14:textId="77777777" w:rsidTr="00A03579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bottom"/>
          </w:tcPr>
          <w:p w14:paraId="0852D990" w14:textId="77777777" w:rsidR="00425FAE" w:rsidRPr="00D46B71" w:rsidRDefault="00425FAE" w:rsidP="00A03579">
            <w:r>
              <w:t>Leistung</w:t>
            </w:r>
          </w:p>
        </w:tc>
      </w:tr>
      <w:tr w:rsidR="00425FAE" w:rsidRPr="00D46B71" w14:paraId="2100D0A0" w14:textId="77777777" w:rsidTr="00A03579">
        <w:trPr>
          <w:cantSplit/>
          <w:trHeight w:hRule="exact" w:val="371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6B24B55" w14:textId="1A90DC09" w:rsidR="00425FAE" w:rsidRPr="00D46B71" w:rsidRDefault="00425FAE" w:rsidP="00A03579">
            <w:r>
              <w:rPr>
                <w:rFonts w:cs="Arial"/>
                <w:sz w:val="22"/>
              </w:rPr>
              <w:fldChar w:fldCharType="begin"/>
            </w:r>
            <w:r>
              <w:rPr>
                <w:rFonts w:cs="Arial"/>
                <w:sz w:val="22"/>
              </w:rPr>
              <w:instrText xml:space="preserve"> REF  Leistung </w:instrText>
            </w:r>
            <w:r>
              <w:rPr>
                <w:rFonts w:cs="Arial"/>
                <w:sz w:val="22"/>
              </w:rPr>
              <w:fldChar w:fldCharType="separate"/>
            </w:r>
            <w:r>
              <w:rPr>
                <w:rFonts w:cs="Arial"/>
                <w:noProof/>
                <w:sz w:val="22"/>
              </w:rPr>
              <w:t xml:space="preserve">     </w:t>
            </w:r>
            <w:r>
              <w:rPr>
                <w:rFonts w:cs="Arial"/>
                <w:sz w:val="22"/>
              </w:rPr>
              <w:fldChar w:fldCharType="end"/>
            </w:r>
          </w:p>
        </w:tc>
      </w:tr>
    </w:tbl>
    <w:p w14:paraId="37504E50" w14:textId="77777777" w:rsidR="00425FAE" w:rsidRDefault="00425FAE" w:rsidP="00425FAE"/>
    <w:p w14:paraId="1ED911C8" w14:textId="77777777" w:rsidR="00425FAE" w:rsidRPr="00D46B71" w:rsidRDefault="00425FAE" w:rsidP="00425FAE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088BDA69" w14:textId="77777777" w:rsidR="00425FAE" w:rsidRDefault="00425FAE" w:rsidP="00425FA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425FAE" w:rsidRPr="00D46B71" w14:paraId="5CBC36AC" w14:textId="77777777" w:rsidTr="00A03579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8469CD2" w14:textId="77777777" w:rsidR="00425FAE" w:rsidRPr="00D46B71" w:rsidRDefault="00425FAE" w:rsidP="00A03579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7FB2AB6" w14:textId="77777777" w:rsidR="00425FAE" w:rsidRPr="00D46B71" w:rsidRDefault="00425FAE" w:rsidP="00A03579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9A25CDD" w14:textId="77777777" w:rsidR="00425FAE" w:rsidRPr="00D46B71" w:rsidRDefault="00425FAE" w:rsidP="00A03579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34D14E79" w14:textId="77777777" w:rsidR="00425FAE" w:rsidRPr="00D46B71" w:rsidRDefault="00425FAE" w:rsidP="00A03579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425FAE" w:rsidRPr="00D46B71" w14:paraId="07D2E2BC" w14:textId="77777777" w:rsidTr="00A03579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B8A3F99" w14:textId="77777777" w:rsidR="00425FAE" w:rsidRPr="00D46B71" w:rsidRDefault="00425FAE" w:rsidP="00A03579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B6A5A0" w14:textId="77777777" w:rsidR="00425FAE" w:rsidRPr="00801A74" w:rsidRDefault="00425FAE" w:rsidP="00A03579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16FCCB30" w14:textId="77777777" w:rsidR="00425FAE" w:rsidRPr="00D46B71" w:rsidRDefault="00425FAE" w:rsidP="00A03579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0B9EAA" w14:textId="77777777" w:rsidR="00425FAE" w:rsidRPr="00D46B71" w:rsidRDefault="00425FAE" w:rsidP="00A03579"/>
        </w:tc>
      </w:tr>
      <w:tr w:rsidR="00425FAE" w:rsidRPr="00D46B71" w14:paraId="1E09AAC0" w14:textId="77777777" w:rsidTr="00A03579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510D41" w14:textId="77777777" w:rsidR="00425FAE" w:rsidRPr="00D46B71" w:rsidRDefault="00425FAE" w:rsidP="00A03579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07650FB" w14:textId="77777777" w:rsidR="00425FAE" w:rsidRPr="00801A74" w:rsidRDefault="00425FAE" w:rsidP="00A03579">
            <w:pPr>
              <w:rPr>
                <w:b/>
              </w:rPr>
            </w:pPr>
            <w:r w:rsidRPr="00801A74">
              <w:rPr>
                <w:b/>
              </w:rPr>
              <w:t>Lohngebundene Kosten</w:t>
            </w:r>
          </w:p>
          <w:p w14:paraId="560D62E8" w14:textId="77777777" w:rsidR="00425FAE" w:rsidRPr="00D46B71" w:rsidRDefault="00425FAE" w:rsidP="00A03579">
            <w:r w:rsidRPr="00D46B71">
              <w:t>Sozialkosten</w:t>
            </w:r>
            <w:r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984130" w14:textId="77777777" w:rsidR="00425FAE" w:rsidRPr="00D46B71" w:rsidRDefault="00425FAE" w:rsidP="00A03579"/>
        </w:tc>
      </w:tr>
      <w:tr w:rsidR="00425FAE" w:rsidRPr="00D46B71" w14:paraId="5CDE5694" w14:textId="77777777" w:rsidTr="00A03579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E85932" w14:textId="77777777" w:rsidR="00425FAE" w:rsidRPr="00D46B71" w:rsidRDefault="00425FAE" w:rsidP="00A03579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B2BE03" w14:textId="77777777" w:rsidR="00425FAE" w:rsidRPr="00D46B71" w:rsidRDefault="00425FAE" w:rsidP="00A03579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6B3053D3" w14:textId="77777777" w:rsidR="00425FAE" w:rsidRPr="00D46B71" w:rsidRDefault="00425FAE" w:rsidP="00A03579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380CC495" w14:textId="77777777" w:rsidR="00425FAE" w:rsidRPr="00D46B71" w:rsidRDefault="00425FAE" w:rsidP="00A03579"/>
        </w:tc>
      </w:tr>
      <w:tr w:rsidR="00425FAE" w:rsidRPr="00D46B71" w14:paraId="39070DD2" w14:textId="77777777" w:rsidTr="00A03579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AC4C6C" w14:textId="77777777" w:rsidR="00425FAE" w:rsidRPr="00D46B71" w:rsidRDefault="00425FAE" w:rsidP="00A03579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64FCB136" w14:textId="77777777" w:rsidR="00425FAE" w:rsidRPr="00D46B71" w:rsidRDefault="00425FAE" w:rsidP="00A03579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4D27469F" w14:textId="77777777" w:rsidR="00425FAE" w:rsidRPr="00D46B71" w:rsidRDefault="00425FAE" w:rsidP="00A03579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CD3214" w14:textId="77777777" w:rsidR="00425FAE" w:rsidRPr="00D46B71" w:rsidRDefault="00425FAE" w:rsidP="00A03579"/>
        </w:tc>
      </w:tr>
    </w:tbl>
    <w:p w14:paraId="5EAA0223" w14:textId="77777777" w:rsidR="00425FAE" w:rsidRDefault="00425FAE" w:rsidP="00425FAE"/>
    <w:p w14:paraId="3B20D22E" w14:textId="77777777" w:rsidR="00425FAE" w:rsidRPr="00D46B71" w:rsidRDefault="00425FAE" w:rsidP="00425FAE">
      <w:r w:rsidRPr="00D46B71">
        <w:t>Berechnung des Verrechnungslohnes nach Ermittlung der Angebotssumme (vgl. Blatt 2)</w:t>
      </w:r>
    </w:p>
    <w:p w14:paraId="752C03E7" w14:textId="77777777" w:rsidR="00425FAE" w:rsidRDefault="00425FAE" w:rsidP="00425FA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425FAE" w:rsidRPr="00D46B71" w14:paraId="3AE482BE" w14:textId="77777777" w:rsidTr="00A03579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9EA2EA" w14:textId="77777777" w:rsidR="00425FAE" w:rsidRPr="00D46B71" w:rsidRDefault="00425FAE" w:rsidP="00A03579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DCB75C" w14:textId="77777777" w:rsidR="00425FAE" w:rsidRPr="00D46B71" w:rsidRDefault="00425FAE" w:rsidP="00A03579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627321C8" w14:textId="77777777" w:rsidR="00425FAE" w:rsidRPr="00D46B71" w:rsidRDefault="00425FAE" w:rsidP="00A03579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5E3DBEE" w14:textId="77777777" w:rsidR="00425FAE" w:rsidRPr="00D46B71" w:rsidRDefault="00425FAE" w:rsidP="00A03579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1793757" w14:textId="77777777" w:rsidR="00425FAE" w:rsidRPr="00D46B71" w:rsidRDefault="00425FAE" w:rsidP="00A03579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24CE470" w14:textId="77777777" w:rsidR="00425FAE" w:rsidRPr="00D46B71" w:rsidRDefault="00425FAE" w:rsidP="00A03579">
            <w:pPr>
              <w:rPr>
                <w:b/>
              </w:rPr>
            </w:pPr>
          </w:p>
        </w:tc>
      </w:tr>
      <w:tr w:rsidR="00425FAE" w:rsidRPr="00D46B71" w14:paraId="19C76DBD" w14:textId="77777777" w:rsidTr="00A03579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7875A2" w14:textId="77777777" w:rsidR="00425FAE" w:rsidRPr="00D46B71" w:rsidRDefault="00425FAE" w:rsidP="00A03579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745B40D" w14:textId="77777777" w:rsidR="00425FAE" w:rsidRPr="00D46B71" w:rsidRDefault="00425FAE" w:rsidP="00A03579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819154A" w14:textId="77777777" w:rsidR="00425FAE" w:rsidRPr="00D46B71" w:rsidRDefault="00425FAE" w:rsidP="00A03579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15528510" w14:textId="77777777" w:rsidR="00425FAE" w:rsidRPr="00D46B71" w:rsidRDefault="00425FAE" w:rsidP="00A03579"/>
        </w:tc>
      </w:tr>
    </w:tbl>
    <w:p w14:paraId="12C9A49C" w14:textId="77777777" w:rsidR="00425FAE" w:rsidRDefault="00425FAE" w:rsidP="00425FAE"/>
    <w:p w14:paraId="5CBCA9F2" w14:textId="77777777" w:rsidR="00425FAE" w:rsidRDefault="00425FAE" w:rsidP="00425FAE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4CD0885F" w14:textId="77777777" w:rsidR="00425FAE" w:rsidRPr="00073071" w:rsidRDefault="00425FAE" w:rsidP="00425FAE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425FAE" w:rsidRPr="007F5B98" w14:paraId="37B3B936" w14:textId="77777777" w:rsidTr="00A03579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0C8E15" w14:textId="77777777" w:rsidR="00425FAE" w:rsidRPr="007F5B98" w:rsidRDefault="00425FAE" w:rsidP="00A03579">
            <w:pPr>
              <w:rPr>
                <w:rFonts w:cs="Arial"/>
                <w:szCs w:val="19"/>
              </w:rPr>
            </w:pPr>
          </w:p>
        </w:tc>
      </w:tr>
      <w:tr w:rsidR="00425FAE" w:rsidRPr="007F5B98" w14:paraId="7CE9CDEF" w14:textId="77777777" w:rsidTr="00A03579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D51095" w14:textId="77777777" w:rsidR="00425FAE" w:rsidRPr="007F5B98" w:rsidRDefault="00425FAE" w:rsidP="00A03579">
            <w:pPr>
              <w:rPr>
                <w:rFonts w:cs="Arial"/>
                <w:szCs w:val="19"/>
              </w:rPr>
            </w:pPr>
          </w:p>
        </w:tc>
      </w:tr>
      <w:tr w:rsidR="00425FAE" w:rsidRPr="007F5B98" w14:paraId="5FC5E8C0" w14:textId="77777777" w:rsidTr="00A03579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8E57AA" w14:textId="77777777" w:rsidR="00425FAE" w:rsidRPr="007F5B98" w:rsidRDefault="00425FAE" w:rsidP="00A03579">
            <w:pPr>
              <w:rPr>
                <w:rFonts w:cs="Arial"/>
                <w:szCs w:val="19"/>
              </w:rPr>
            </w:pPr>
          </w:p>
        </w:tc>
      </w:tr>
      <w:tr w:rsidR="00425FAE" w:rsidRPr="007F5B98" w14:paraId="11169489" w14:textId="77777777" w:rsidTr="00A03579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67EFF57" w14:textId="77777777" w:rsidR="00425FAE" w:rsidRPr="007F5B98" w:rsidRDefault="00425FAE" w:rsidP="00A03579">
            <w:pPr>
              <w:rPr>
                <w:rFonts w:cs="Arial"/>
                <w:szCs w:val="19"/>
              </w:rPr>
            </w:pPr>
          </w:p>
        </w:tc>
      </w:tr>
      <w:tr w:rsidR="00425FAE" w:rsidRPr="007F5B98" w14:paraId="668A09D3" w14:textId="77777777" w:rsidTr="00A03579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4CFCC6" w14:textId="77777777" w:rsidR="00425FAE" w:rsidRPr="007F5B98" w:rsidRDefault="00425FAE" w:rsidP="00A03579">
            <w:pPr>
              <w:rPr>
                <w:rFonts w:cs="Arial"/>
                <w:szCs w:val="19"/>
              </w:rPr>
            </w:pPr>
          </w:p>
        </w:tc>
      </w:tr>
      <w:tr w:rsidR="00425FAE" w:rsidRPr="007F5B98" w14:paraId="392E1924" w14:textId="77777777" w:rsidTr="00A03579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A7D1F2" w14:textId="77777777" w:rsidR="00425FAE" w:rsidRPr="007F5B98" w:rsidRDefault="00425FAE" w:rsidP="00A03579">
            <w:pPr>
              <w:rPr>
                <w:rFonts w:cs="Arial"/>
                <w:szCs w:val="19"/>
              </w:rPr>
            </w:pPr>
          </w:p>
        </w:tc>
      </w:tr>
      <w:tr w:rsidR="00425FAE" w:rsidRPr="007F5B98" w14:paraId="38B9E66B" w14:textId="77777777" w:rsidTr="00A03579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8746F5" w14:textId="77777777" w:rsidR="00425FAE" w:rsidRPr="007F5B98" w:rsidRDefault="00425FAE" w:rsidP="00A03579">
            <w:pPr>
              <w:rPr>
                <w:rFonts w:cs="Arial"/>
                <w:szCs w:val="19"/>
              </w:rPr>
            </w:pPr>
          </w:p>
        </w:tc>
      </w:tr>
      <w:tr w:rsidR="00425FAE" w:rsidRPr="007F5B98" w14:paraId="1E80441D" w14:textId="77777777" w:rsidTr="00A03579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C9604D" w14:textId="77777777" w:rsidR="00425FAE" w:rsidRPr="007F5B98" w:rsidRDefault="00425FAE" w:rsidP="00A03579">
            <w:pPr>
              <w:rPr>
                <w:rFonts w:cs="Arial"/>
                <w:szCs w:val="19"/>
              </w:rPr>
            </w:pPr>
          </w:p>
        </w:tc>
      </w:tr>
      <w:tr w:rsidR="00425FAE" w:rsidRPr="007F5B98" w14:paraId="5BE402BF" w14:textId="77777777" w:rsidTr="00A03579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1D3B8" w14:textId="77777777" w:rsidR="00425FAE" w:rsidRPr="007F5B98" w:rsidRDefault="00425FAE" w:rsidP="00A03579">
            <w:pPr>
              <w:rPr>
                <w:rFonts w:cs="Arial"/>
                <w:szCs w:val="19"/>
              </w:rPr>
            </w:pPr>
          </w:p>
        </w:tc>
      </w:tr>
    </w:tbl>
    <w:p w14:paraId="554A4F79" w14:textId="77777777" w:rsidR="00425FAE" w:rsidRDefault="00425FAE" w:rsidP="00425FAE"/>
    <w:p w14:paraId="1ED7B8FD" w14:textId="77777777" w:rsidR="00425FAE" w:rsidRDefault="00425FAE" w:rsidP="00425FAE">
      <w:pPr>
        <w:sectPr w:rsidR="00425FAE" w:rsidSect="00425FAE">
          <w:headerReference w:type="even" r:id="rId11"/>
          <w:headerReference w:type="default" r:id="rId12"/>
          <w:footerReference w:type="default" r:id="rId13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425FAE" w:rsidRPr="00C33C0C" w14:paraId="15FEBB03" w14:textId="77777777" w:rsidTr="00A0357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E08831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4D5A82D" w14:textId="77777777" w:rsidR="00425FAE" w:rsidRPr="00C33C0C" w:rsidRDefault="00425FAE" w:rsidP="00A03579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53A1A129" w14:textId="77777777" w:rsidR="00425FAE" w:rsidRPr="00C33C0C" w:rsidRDefault="00425FAE" w:rsidP="00A03579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AB0816D" w14:textId="77777777" w:rsidR="00425FAE" w:rsidRPr="00C33C0C" w:rsidRDefault="00425FAE" w:rsidP="00A03579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60622323" w14:textId="77777777" w:rsidR="00425FAE" w:rsidRPr="00C33C0C" w:rsidRDefault="00425FAE" w:rsidP="00A03579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2FEAEF53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2EC156C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425FAE" w:rsidRPr="00C33C0C" w14:paraId="6411B702" w14:textId="77777777" w:rsidTr="00A0357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590F58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BAE9815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40D33CC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88EE99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366D74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425FAE" w:rsidRPr="00C33C0C" w14:paraId="48144F05" w14:textId="77777777" w:rsidTr="00A0357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16A6A697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1251A0B0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08E2B65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4923A904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7817EACC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489786F9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7821E9D3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</w:p>
        </w:tc>
      </w:tr>
      <w:tr w:rsidR="00425FAE" w:rsidRPr="00C33C0C" w14:paraId="2CDFD067" w14:textId="77777777" w:rsidTr="00A03579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E2846F6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7A372487" w14:textId="77777777" w:rsidR="00425FAE" w:rsidRPr="00C33C0C" w:rsidRDefault="00425FAE" w:rsidP="00A03579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30815517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6CAA2B8B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57556BAE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0310D98B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876491E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425FAE" w:rsidRPr="00C33C0C" w14:paraId="051CB1B6" w14:textId="77777777" w:rsidTr="00A03579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4ADB5B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0" allowOverlap="1" wp14:anchorId="7476189A" wp14:editId="719AB764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58F1D93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FCE0707" w14:textId="77777777" w:rsidR="00425FAE" w:rsidRPr="00C33C0C" w:rsidRDefault="00425FAE" w:rsidP="00A03579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DF070A2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C1DCF90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1EB0C9EA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3EE08F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39C3E3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425FAE" w:rsidRPr="00C33C0C" w14:paraId="226CD4F2" w14:textId="77777777" w:rsidTr="00A0357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DA4937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937A25E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565CAC64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4E53AB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3EC8AB5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44921573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4DB27F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6C5842F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425FAE" w:rsidRPr="00C33C0C" w14:paraId="4D1BD9BD" w14:textId="77777777" w:rsidTr="00A0357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320189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71B265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1DD5AD6D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96AF52F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074CC39A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6F88EEA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8F61AE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A30C4E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425FAE" w:rsidRPr="00C33C0C" w14:paraId="2F90E532" w14:textId="77777777" w:rsidTr="00A0357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7CF37D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95D55C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5326E0D2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8BAD30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A7FB633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07D7901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97D0DC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3347C4A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425FAE" w:rsidRPr="00C33C0C" w14:paraId="0067AA5A" w14:textId="77777777" w:rsidTr="00A0357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B57F7C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E8AD76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4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53538B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75B8E6DE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17DB7BA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EFE35C2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9612F7D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425FAE" w:rsidRPr="00C33C0C" w14:paraId="5A4CE50D" w14:textId="77777777" w:rsidTr="00A0357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23FEED4E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05E27C11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5CBE58EA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D65E074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186074A5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767A1C0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  <w:p w14:paraId="6DB52B59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425FAE" w:rsidRPr="00C33C0C" w14:paraId="273E5A5E" w14:textId="77777777" w:rsidTr="00A0357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2FBF6F8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allowOverlap="1" wp14:anchorId="577A6373" wp14:editId="0D4610D1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6281C05" id="Line 123" o:spid="_x0000_s1026" alt="Titel: Pfeil 4 - Beschreibung: gibt an, wohin der ermittelte Betrag der Umlage übertragen werdern soll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425FAE" w:rsidRPr="00C33C0C" w14:paraId="6EA61D91" w14:textId="77777777" w:rsidTr="00A0357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1D8C8F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425FAE" w:rsidRPr="00C33C0C" w14:paraId="294581BA" w14:textId="77777777" w:rsidTr="00A03579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75C938C9" w14:textId="77777777" w:rsidR="00425FAE" w:rsidRPr="00C33C0C" w:rsidRDefault="00425FAE" w:rsidP="00A03579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9473A0" w14:textId="77777777" w:rsidR="00425FAE" w:rsidRPr="00C33C0C" w:rsidRDefault="00425FAE" w:rsidP="00A03579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249DAA" w14:textId="77777777" w:rsidR="00425FAE" w:rsidRPr="00C33C0C" w:rsidRDefault="00425FAE" w:rsidP="00A03579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C142BF" w14:textId="77777777" w:rsidR="00425FAE" w:rsidRPr="00C33C0C" w:rsidRDefault="00425FAE" w:rsidP="00A03579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52A77DF" w14:textId="77777777" w:rsidR="00425FAE" w:rsidRPr="00C33C0C" w:rsidRDefault="00425FAE" w:rsidP="00A03579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3FFD3D4" wp14:editId="186E44CF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961C3E" id="AutoShape 127" o:spid="_x0000_s1026" type="#_x0000_t88" alt="Titel: Klammer 2 - Beschreibung: zeigt den Bereich an, in dem die Umlagekosten aufgeteilt werden sollen" style="position:absolute;margin-left:50.55pt;margin-top:7.6pt;width:9.05pt;height:1in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" adj="1810" strokecolor="gray"/>
                  </w:pict>
                </mc:Fallback>
              </mc:AlternateContent>
            </w:r>
            <w:r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425FAE" w:rsidRPr="00C33C0C" w14:paraId="430CD249" w14:textId="77777777" w:rsidTr="00A03579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A8E7CA2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50384D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8CDFED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6776DF9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EC2D25B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425FAE" w:rsidRPr="00C33C0C" w14:paraId="13E3AF18" w14:textId="77777777" w:rsidTr="00A03579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DEC23A4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952760A" wp14:editId="4B874A5A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F767514" id="Line 128" o:spid="_x0000_s1026" alt="Titel: Pfeilstück 3 - Beschreibung: letzter Pfeilteil mit Pfeilspitze zeigt auf Tabelle Zusammensetzung der Umlagen" style="position:absolute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2044B6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BF8D6CE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AC3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ED9114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425FAE" w:rsidRPr="00C33C0C" w14:paraId="382B2B42" w14:textId="77777777" w:rsidTr="00A03579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0C0E4E4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319C902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4124D3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2E76FC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979490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425FAE" w:rsidRPr="00C33C0C" w14:paraId="2AE4E020" w14:textId="77777777" w:rsidTr="00A03579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275FBC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90AA8D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EBDBC9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5B6B75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36659B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425FAE" w:rsidRPr="00C33C0C" w14:paraId="4EABA378" w14:textId="77777777" w:rsidTr="00A03579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976E5FF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622E38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93F83B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A6B9C3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314EE0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425FAE" w:rsidRPr="00C33C0C" w14:paraId="4577992D" w14:textId="77777777" w:rsidTr="00A03579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9AAFFFF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02BA577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425FAE" w:rsidRPr="00C33C0C" w14:paraId="3DFA994C" w14:textId="77777777" w:rsidTr="00A03579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3C301D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0E7711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425FAE" w:rsidRPr="00C33C0C" w14:paraId="6883B7F4" w14:textId="77777777" w:rsidTr="00A03579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D7D572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245246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C753BCA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425FAE" w:rsidRPr="00C33C0C" w14:paraId="65D60EA9" w14:textId="77777777" w:rsidTr="00A03579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0350A59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DDAB1BB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39E10BA8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988F2C4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425FAE" w:rsidRPr="00C33C0C" w14:paraId="4CE03A4F" w14:textId="77777777" w:rsidTr="00A03579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5FFD51D8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39AD41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03B84BAB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3B8350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62963A4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425FAE" w:rsidRPr="00C33C0C" w14:paraId="3B5CEFE4" w14:textId="77777777" w:rsidTr="00A03579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5129B739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4866ED55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FABB7BD" w14:textId="77777777" w:rsidR="00425FAE" w:rsidRPr="00C33C0C" w:rsidRDefault="00425FAE" w:rsidP="00A03579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9B489AD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4E129EA5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425FAE" w:rsidRPr="00C33C0C" w14:paraId="415CDD46" w14:textId="77777777" w:rsidTr="00A03579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6BD065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E26B956" w14:textId="77777777" w:rsidR="00425FAE" w:rsidRPr="00C33C0C" w:rsidRDefault="00425FAE" w:rsidP="00A03579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A101D1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1CF8637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425FAE" w:rsidRPr="00C33C0C" w14:paraId="4D491E22" w14:textId="77777777" w:rsidTr="00A03579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A1927C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7D6089" w14:textId="77777777" w:rsidR="00425FAE" w:rsidRPr="00C33C0C" w:rsidRDefault="00425FAE" w:rsidP="00A03579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ED382C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E909FA4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425FAE" w:rsidRPr="00C33C0C" w14:paraId="3BEE96E4" w14:textId="77777777" w:rsidTr="00A03579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15EA1A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C2A291" w14:textId="77777777" w:rsidR="00425FAE" w:rsidRPr="00C33C0C" w:rsidRDefault="00425FAE" w:rsidP="00A03579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35437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25229D05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</w:p>
        </w:tc>
      </w:tr>
      <w:tr w:rsidR="00425FAE" w:rsidRPr="00C33C0C" w14:paraId="6834E239" w14:textId="77777777" w:rsidTr="00A03579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1F8D02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7159F3" w14:textId="77777777" w:rsidR="00425FAE" w:rsidRPr="00C33C0C" w:rsidRDefault="00425FAE" w:rsidP="00A03579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94790C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9F49CEB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</w:p>
        </w:tc>
      </w:tr>
      <w:tr w:rsidR="00425FAE" w:rsidRPr="00C33C0C" w14:paraId="172BE3DB" w14:textId="77777777" w:rsidTr="00A03579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D79267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C185043" w14:textId="77777777" w:rsidR="00425FAE" w:rsidRPr="00C33C0C" w:rsidRDefault="00425FAE" w:rsidP="00A03579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CBE1D2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7A31A12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</w:p>
        </w:tc>
      </w:tr>
      <w:tr w:rsidR="00425FAE" w:rsidRPr="00C33C0C" w14:paraId="4F3113B7" w14:textId="77777777" w:rsidTr="00A03579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9D10EB2" w14:textId="77777777" w:rsidR="00425FAE" w:rsidRPr="00C33C0C" w:rsidRDefault="00425FAE" w:rsidP="00A03579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2D76BE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425FAE" w:rsidRPr="00C33C0C" w14:paraId="41DEDB96" w14:textId="77777777" w:rsidTr="00A03579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CE3244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6B2BEE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80F90A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425FAE" w:rsidRPr="00C33C0C" w14:paraId="7E796876" w14:textId="77777777" w:rsidTr="00A03579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9AD326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7A3217C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8733B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</w:p>
        </w:tc>
      </w:tr>
      <w:tr w:rsidR="00425FAE" w:rsidRPr="00C33C0C" w14:paraId="04BAE0C2" w14:textId="77777777" w:rsidTr="00A03579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2A96264" w14:textId="77777777" w:rsidR="00425FAE" w:rsidRPr="00602C1E" w:rsidRDefault="00425FAE" w:rsidP="00A03579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3062FC" w14:textId="77777777" w:rsidR="00425FAE" w:rsidRPr="00602C1E" w:rsidRDefault="00425FAE" w:rsidP="00A03579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20A0D" w14:textId="77777777" w:rsidR="00425FAE" w:rsidRPr="00602C1E" w:rsidRDefault="00425FAE" w:rsidP="00A03579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745890E0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</w:p>
        </w:tc>
      </w:tr>
      <w:tr w:rsidR="00425FAE" w:rsidRPr="00C33C0C" w14:paraId="463D7AEC" w14:textId="77777777" w:rsidTr="00A03579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4D1DDD" w14:textId="77777777" w:rsidR="00425FAE" w:rsidRPr="00602C1E" w:rsidRDefault="00425FAE" w:rsidP="00A03579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7F6147" w14:textId="77777777" w:rsidR="00425FAE" w:rsidRPr="00602C1E" w:rsidRDefault="00425FAE" w:rsidP="00A03579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6C3D143" w14:textId="77777777" w:rsidR="00425FAE" w:rsidRPr="00602C1E" w:rsidRDefault="00425FAE" w:rsidP="00A03579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413FC38B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</w:p>
        </w:tc>
      </w:tr>
      <w:tr w:rsidR="00425FAE" w:rsidRPr="00C33C0C" w14:paraId="392939A1" w14:textId="77777777" w:rsidTr="00A03579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FA177E4" w14:textId="77777777" w:rsidR="00425FAE" w:rsidRPr="00602C1E" w:rsidRDefault="00425FAE" w:rsidP="00A03579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813C99" w14:textId="77777777" w:rsidR="00425FAE" w:rsidRPr="00602C1E" w:rsidRDefault="00425FAE" w:rsidP="00A03579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FE7A18" w14:textId="77777777" w:rsidR="00425FAE" w:rsidRPr="00602C1E" w:rsidRDefault="00425FAE" w:rsidP="00A03579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059ED39F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</w:p>
        </w:tc>
      </w:tr>
      <w:tr w:rsidR="00425FAE" w:rsidRPr="00C33C0C" w14:paraId="5BE4B325" w14:textId="77777777" w:rsidTr="00A03579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D94982C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489EC326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0DB169B1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305974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</w:p>
        </w:tc>
      </w:tr>
      <w:tr w:rsidR="00425FAE" w:rsidRPr="00C33C0C" w14:paraId="55B8050A" w14:textId="77777777" w:rsidTr="00A03579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6FB983E1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B054F17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0FA628C0" w14:textId="77777777" w:rsidR="00425FAE" w:rsidRPr="0081723D" w:rsidRDefault="00425FAE" w:rsidP="00425FAE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203C4E0B" wp14:editId="448AAC53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2B3E02" id="Line 124" o:spid="_x0000_s1026" alt="Titel: Pfeil Mittelteil - Beschreibung: Mittelteil des Pfeils für die Aufteil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1701CC10" wp14:editId="3AFE4878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11D92FC" id="Line 126" o:spid="_x0000_s1026" alt="Titel: Pfeilteil 1 - Beschreibung: Beginn des Pfeils für die Aufteilung der Umlagen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" o:allowincell="f" strokecolor="gray"/>
            </w:pict>
          </mc:Fallback>
        </mc:AlternateContent>
      </w:r>
    </w:p>
    <w:p w14:paraId="3973C08A" w14:textId="77777777" w:rsidR="002748DF" w:rsidRPr="0081723D" w:rsidRDefault="002748DF" w:rsidP="00046C8E"/>
    <w:sectPr w:rsidR="002748DF" w:rsidRPr="0081723D" w:rsidSect="00500C2B">
      <w:headerReference w:type="default" r:id="rId14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54797D" w14:textId="77777777" w:rsidR="00AD0577" w:rsidRDefault="00AD0577">
      <w:r>
        <w:separator/>
      </w:r>
    </w:p>
    <w:p w14:paraId="52C5A227" w14:textId="77777777" w:rsidR="00AD0577" w:rsidRDefault="00AD0577"/>
    <w:p w14:paraId="02EA81AC" w14:textId="77777777" w:rsidR="00AD0577" w:rsidRDefault="00AD0577"/>
  </w:endnote>
  <w:endnote w:type="continuationSeparator" w:id="0">
    <w:p w14:paraId="56E2DF89" w14:textId="77777777" w:rsidR="00AD0577" w:rsidRDefault="00AD0577">
      <w:r>
        <w:continuationSeparator/>
      </w:r>
    </w:p>
    <w:p w14:paraId="58A662A9" w14:textId="77777777" w:rsidR="00AD0577" w:rsidRDefault="00AD0577"/>
    <w:p w14:paraId="0223C9B6" w14:textId="77777777" w:rsidR="00AD0577" w:rsidRDefault="00AD05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7A0CCDC0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1F7505EC" w14:textId="0CDC8547" w:rsidR="00BC2C5F" w:rsidRPr="00D6072E" w:rsidRDefault="00BC2C5F" w:rsidP="00425FAE">
          <w:pPr>
            <w:rPr>
              <w:b/>
              <w:sz w:val="16"/>
              <w:szCs w:val="16"/>
            </w:rPr>
          </w:pPr>
        </w:p>
      </w:tc>
      <w:tc>
        <w:tcPr>
          <w:tcW w:w="621" w:type="dxa"/>
          <w:vAlign w:val="center"/>
        </w:tcPr>
        <w:p w14:paraId="6770E4D5" w14:textId="6CAD366F" w:rsidR="00BC2C5F" w:rsidRPr="00D6072E" w:rsidRDefault="00BC2C5F" w:rsidP="00425FAE">
          <w:pPr>
            <w:rPr>
              <w:b/>
              <w:sz w:val="16"/>
              <w:szCs w:val="16"/>
            </w:rPr>
          </w:pPr>
        </w:p>
      </w:tc>
      <w:tc>
        <w:tcPr>
          <w:tcW w:w="7512" w:type="dxa"/>
          <w:vAlign w:val="center"/>
        </w:tcPr>
        <w:p w14:paraId="71079EC3" w14:textId="4B85F24C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</w:p>
      </w:tc>
      <w:tc>
        <w:tcPr>
          <w:tcW w:w="1440" w:type="dxa"/>
          <w:vAlign w:val="center"/>
        </w:tcPr>
        <w:p w14:paraId="4C628172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95DED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95DED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583E28B3" w14:textId="77777777" w:rsidR="00BC2C5F" w:rsidRPr="00046C8E" w:rsidRDefault="00BC2C5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425FAE" w:rsidRPr="00D6072E" w14:paraId="35CFB358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3B0D57FD" w14:textId="1CDC5371" w:rsidR="00425FAE" w:rsidRPr="00D6072E" w:rsidRDefault="00425FAE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609" w:type="dxa"/>
          <w:vAlign w:val="center"/>
        </w:tcPr>
        <w:p w14:paraId="09F563EC" w14:textId="428E47D8" w:rsidR="00425FAE" w:rsidRPr="00D6072E" w:rsidRDefault="00425FAE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7524" w:type="dxa"/>
          <w:vAlign w:val="center"/>
        </w:tcPr>
        <w:p w14:paraId="26071480" w14:textId="2760AB09" w:rsidR="00425FAE" w:rsidRPr="00D6072E" w:rsidRDefault="00425FAE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</w:p>
      </w:tc>
      <w:tc>
        <w:tcPr>
          <w:tcW w:w="1440" w:type="dxa"/>
          <w:vAlign w:val="center"/>
        </w:tcPr>
        <w:p w14:paraId="78AA3C14" w14:textId="77777777" w:rsidR="00425FAE" w:rsidRPr="00D6072E" w:rsidRDefault="00425FA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C1FF5FB" w14:textId="77777777" w:rsidR="00425FAE" w:rsidRPr="00046C8E" w:rsidRDefault="00425FA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F64CB0" w14:textId="77777777" w:rsidR="00AD0577" w:rsidRDefault="00AD0577">
      <w:r>
        <w:separator/>
      </w:r>
    </w:p>
  </w:footnote>
  <w:footnote w:type="continuationSeparator" w:id="0">
    <w:p w14:paraId="44131CD1" w14:textId="77777777" w:rsidR="00AD0577" w:rsidRDefault="00AD0577">
      <w:r>
        <w:continuationSeparator/>
      </w:r>
    </w:p>
    <w:p w14:paraId="2C45603C" w14:textId="77777777" w:rsidR="00AD0577" w:rsidRDefault="00AD0577"/>
    <w:p w14:paraId="7C899D42" w14:textId="77777777" w:rsidR="00AD0577" w:rsidRDefault="00AD0577"/>
  </w:footnote>
  <w:footnote w:id="1">
    <w:p w14:paraId="11AD7C6C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478B0603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3B728592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  <w:footnote w:id="4">
    <w:p w14:paraId="482F0872" w14:textId="77777777" w:rsidR="00425FAE" w:rsidRDefault="00425FAE" w:rsidP="00425FAE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1B8190" w14:textId="77777777" w:rsidR="00BC2C5F" w:rsidRDefault="00BC2C5F"/>
  <w:p w14:paraId="5E4655B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2AC14" w14:textId="24FEC1CE" w:rsidR="00BC2C5F" w:rsidRDefault="00425FAE" w:rsidP="00046C8E">
    <w:pPr>
      <w:pStyle w:val="Kopfzeile"/>
    </w:pPr>
    <w:r w:rsidRPr="00425FAE">
      <w:t>Preisermittlung bei Zuschlagskalkulation</w:t>
    </w:r>
  </w:p>
  <w:p w14:paraId="2E7057F4" w14:textId="4A6CC5AF" w:rsidR="00BC2C5F" w:rsidRPr="00AB4B05" w:rsidRDefault="00BC2C5F" w:rsidP="00AB4B05">
    <w:pPr>
      <w:pStyle w:val="UnterKopfzeile"/>
    </w:pPr>
    <w:r>
      <w:t>(</w:t>
    </w:r>
    <w:r w:rsidR="00425FAE">
      <w:t xml:space="preserve">ehemals </w:t>
    </w:r>
    <w:r w:rsidR="00425FAE" w:rsidRPr="00425FAE">
      <w:t>221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3E9FC" w14:textId="77777777" w:rsidR="00425FAE" w:rsidRDefault="00425FAE"/>
  <w:p w14:paraId="471449F4" w14:textId="77777777" w:rsidR="00425FAE" w:rsidRDefault="00425FAE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648A90" w14:textId="13164ADE" w:rsidR="00425FAE" w:rsidRDefault="00425FAE" w:rsidP="00046C8E">
    <w:pPr>
      <w:pStyle w:val="Kopfzeile"/>
    </w:pPr>
    <w:r w:rsidRPr="00425FAE">
      <w:t>Preisermittlung bei Kalkulation über die Endsumme</w:t>
    </w:r>
  </w:p>
  <w:p w14:paraId="3624842A" w14:textId="34F688AD" w:rsidR="00425FAE" w:rsidRPr="00AB4B05" w:rsidRDefault="00425FAE" w:rsidP="00AB4B05">
    <w:pPr>
      <w:pStyle w:val="UnterKopfzeile"/>
    </w:pPr>
    <w:r>
      <w:t xml:space="preserve">(ehemals </w:t>
    </w:r>
    <w:r w:rsidRPr="00425FAE">
      <w:t>222</w:t>
    </w:r>
    <w:r>
      <w:t>)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C78D46" w14:textId="131900CE" w:rsidR="00425FAE" w:rsidRDefault="00425FAE" w:rsidP="00046C8E">
    <w:pPr>
      <w:pStyle w:val="Kopfzeile"/>
    </w:pPr>
    <w:r w:rsidRPr="00425FAE">
      <w:t>Preisermittlung bei Kalkulation über die Endsumme</w:t>
    </w:r>
  </w:p>
  <w:p w14:paraId="7F837A50" w14:textId="67815E7B" w:rsidR="00425FAE" w:rsidRPr="00AB4B05" w:rsidRDefault="00425FAE" w:rsidP="00AB4B05">
    <w:pPr>
      <w:pStyle w:val="UnterKopfzeile"/>
    </w:pPr>
    <w:r>
      <w:t xml:space="preserve">(ehemals </w:t>
    </w:r>
    <w:r w:rsidRPr="00425FAE">
      <w:t>22</w:t>
    </w:r>
    <w:r>
      <w:t>2)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4740380">
    <w:abstractNumId w:val="11"/>
  </w:num>
  <w:num w:numId="2" w16cid:durableId="530414757">
    <w:abstractNumId w:val="15"/>
  </w:num>
  <w:num w:numId="3" w16cid:durableId="31420877">
    <w:abstractNumId w:val="17"/>
  </w:num>
  <w:num w:numId="4" w16cid:durableId="1093820799">
    <w:abstractNumId w:val="26"/>
  </w:num>
  <w:num w:numId="5" w16cid:durableId="2006781532">
    <w:abstractNumId w:val="19"/>
  </w:num>
  <w:num w:numId="6" w16cid:durableId="1810169941">
    <w:abstractNumId w:val="13"/>
  </w:num>
  <w:num w:numId="7" w16cid:durableId="1351838092">
    <w:abstractNumId w:val="22"/>
  </w:num>
  <w:num w:numId="8" w16cid:durableId="1261720270">
    <w:abstractNumId w:val="18"/>
  </w:num>
  <w:num w:numId="9" w16cid:durableId="633677037">
    <w:abstractNumId w:val="25"/>
  </w:num>
  <w:num w:numId="10" w16cid:durableId="1491097069">
    <w:abstractNumId w:val="14"/>
  </w:num>
  <w:num w:numId="11" w16cid:durableId="1612737098">
    <w:abstractNumId w:val="21"/>
  </w:num>
  <w:num w:numId="12" w16cid:durableId="2049723320">
    <w:abstractNumId w:val="21"/>
  </w:num>
  <w:num w:numId="13" w16cid:durableId="430703360">
    <w:abstractNumId w:val="21"/>
  </w:num>
  <w:num w:numId="14" w16cid:durableId="2072537536">
    <w:abstractNumId w:val="21"/>
  </w:num>
  <w:num w:numId="15" w16cid:durableId="281692892">
    <w:abstractNumId w:val="21"/>
  </w:num>
  <w:num w:numId="16" w16cid:durableId="1666473535">
    <w:abstractNumId w:val="12"/>
  </w:num>
  <w:num w:numId="17" w16cid:durableId="548148819">
    <w:abstractNumId w:val="12"/>
  </w:num>
  <w:num w:numId="18" w16cid:durableId="2058360144">
    <w:abstractNumId w:val="24"/>
  </w:num>
  <w:num w:numId="19" w16cid:durableId="585380052">
    <w:abstractNumId w:val="23"/>
  </w:num>
  <w:num w:numId="20" w16cid:durableId="81344827">
    <w:abstractNumId w:val="20"/>
  </w:num>
  <w:num w:numId="21" w16cid:durableId="660232995">
    <w:abstractNumId w:val="16"/>
  </w:num>
  <w:num w:numId="22" w16cid:durableId="1916546118">
    <w:abstractNumId w:val="10"/>
  </w:num>
  <w:num w:numId="23" w16cid:durableId="1425423115">
    <w:abstractNumId w:val="9"/>
  </w:num>
  <w:num w:numId="24" w16cid:durableId="2024892303">
    <w:abstractNumId w:val="7"/>
  </w:num>
  <w:num w:numId="25" w16cid:durableId="364453503">
    <w:abstractNumId w:val="6"/>
  </w:num>
  <w:num w:numId="26" w16cid:durableId="112673681">
    <w:abstractNumId w:val="5"/>
  </w:num>
  <w:num w:numId="27" w16cid:durableId="593049620">
    <w:abstractNumId w:val="4"/>
  </w:num>
  <w:num w:numId="28" w16cid:durableId="1931036949">
    <w:abstractNumId w:val="8"/>
  </w:num>
  <w:num w:numId="29" w16cid:durableId="489374179">
    <w:abstractNumId w:val="3"/>
  </w:num>
  <w:num w:numId="30" w16cid:durableId="1294629297">
    <w:abstractNumId w:val="2"/>
  </w:num>
  <w:num w:numId="31" w16cid:durableId="352456808">
    <w:abstractNumId w:val="1"/>
  </w:num>
  <w:num w:numId="32" w16cid:durableId="21248097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48E7"/>
    <w:rsid w:val="0009700D"/>
    <w:rsid w:val="000A42AA"/>
    <w:rsid w:val="000B0C66"/>
    <w:rsid w:val="000E370C"/>
    <w:rsid w:val="001028D9"/>
    <w:rsid w:val="00106076"/>
    <w:rsid w:val="00127C79"/>
    <w:rsid w:val="001426F7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25FAE"/>
    <w:rsid w:val="00432BC1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34EDE"/>
    <w:rsid w:val="00754C19"/>
    <w:rsid w:val="007572D1"/>
    <w:rsid w:val="007633C2"/>
    <w:rsid w:val="00780388"/>
    <w:rsid w:val="0078194F"/>
    <w:rsid w:val="00782E76"/>
    <w:rsid w:val="0078695C"/>
    <w:rsid w:val="007E61DB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422E9"/>
    <w:rsid w:val="00942666"/>
    <w:rsid w:val="00951E7C"/>
    <w:rsid w:val="00962412"/>
    <w:rsid w:val="009713AD"/>
    <w:rsid w:val="0097166A"/>
    <w:rsid w:val="009769C9"/>
    <w:rsid w:val="009A3215"/>
    <w:rsid w:val="009A33B4"/>
    <w:rsid w:val="009C14BE"/>
    <w:rsid w:val="00A00872"/>
    <w:rsid w:val="00A052CE"/>
    <w:rsid w:val="00A06063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0577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5DED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F20F0B"/>
  <w15:docId w15:val="{CEA875F8-7C4D-4B24-B368-0D778322D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56A1E1-1F7B-43A4-B248-35D820083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4</Pages>
  <Words>610</Words>
  <Characters>3846</Characters>
  <Application>Microsoft Office Word</Application>
  <DocSecurity>0</DocSecurity>
  <Lines>32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4448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 - Zuschlagskalkualtion</dc:title>
  <dc:subject>Preisermittlung - Zuschlagskalkulation</dc:subject>
  <dc:creator>Dorothea Fenner</dc:creator>
  <cp:lastModifiedBy>Hübner, Nike (Stadt Emsdetten)</cp:lastModifiedBy>
  <cp:revision>4</cp:revision>
  <cp:lastPrinted>2010-03-03T17:04:00Z</cp:lastPrinted>
  <dcterms:created xsi:type="dcterms:W3CDTF">2021-03-02T09:59:00Z</dcterms:created>
  <dcterms:modified xsi:type="dcterms:W3CDTF">2026-09-10T06:43:00Z</dcterms:modified>
</cp:coreProperties>
</file>