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5F8C719B" w:rsidR="000D2F1B" w:rsidRPr="008F6547" w:rsidRDefault="00525EDE" w:rsidP="00525EDE">
            <w:r w:rsidRPr="00525EDE">
              <w:rPr>
                <w:rFonts w:cs="Arial"/>
                <w:sz w:val="22"/>
              </w:rPr>
              <w:t>Baumpflanzung im Stadtgebiet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D8E7B5A" w:rsidR="000D2F1B" w:rsidRPr="008F6547" w:rsidRDefault="00525EDE" w:rsidP="00940F19">
            <w:r>
              <w:rPr>
                <w:rFonts w:cs="Arial"/>
                <w:sz w:val="22"/>
              </w:rPr>
              <w:t>20-670-024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4A0B8D42" w:rsidR="000D2F1B" w:rsidRPr="008F6547" w:rsidRDefault="00525EDE" w:rsidP="00525EDE">
            <w:r w:rsidRPr="00525EDE">
              <w:rPr>
                <w:rFonts w:cs="Arial"/>
                <w:sz w:val="22"/>
              </w:rPr>
              <w:t>Pflanzarbeiten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0512" w14:textId="77777777" w:rsidR="00A50F39" w:rsidRDefault="00A50F39">
      <w:r>
        <w:separator/>
      </w:r>
    </w:p>
    <w:p w14:paraId="4D9C48B3" w14:textId="77777777" w:rsidR="00A50F39" w:rsidRDefault="00A50F39"/>
    <w:p w14:paraId="7F9DC79A" w14:textId="77777777" w:rsidR="00A50F39" w:rsidRDefault="00A50F39"/>
  </w:endnote>
  <w:endnote w:type="continuationSeparator" w:id="0">
    <w:p w14:paraId="77DB5E9A" w14:textId="77777777" w:rsidR="00A50F39" w:rsidRDefault="00A50F39">
      <w:r>
        <w:continuationSeparator/>
      </w:r>
    </w:p>
    <w:p w14:paraId="35C93FEB" w14:textId="77777777" w:rsidR="00A50F39" w:rsidRDefault="00A50F39"/>
    <w:p w14:paraId="04A5EB86" w14:textId="77777777" w:rsidR="00A50F39" w:rsidRDefault="00A50F39"/>
  </w:endnote>
  <w:endnote w:type="continuationNotice" w:id="1">
    <w:p w14:paraId="4BCF2DF4" w14:textId="77777777" w:rsidR="00A50F39" w:rsidRDefault="00A50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85FC" w14:textId="77777777" w:rsidR="00A50F39" w:rsidRDefault="00A50F39" w:rsidP="00026D23">
      <w:r>
        <w:separator/>
      </w:r>
    </w:p>
  </w:footnote>
  <w:footnote w:type="continuationSeparator" w:id="0">
    <w:p w14:paraId="5D0404C0" w14:textId="77777777" w:rsidR="00A50F39" w:rsidRDefault="00A50F39">
      <w:r>
        <w:continuationSeparator/>
      </w:r>
    </w:p>
    <w:p w14:paraId="7E370FB0" w14:textId="77777777" w:rsidR="00A50F39" w:rsidRDefault="00A50F39"/>
    <w:p w14:paraId="2161E041" w14:textId="77777777" w:rsidR="00A50F39" w:rsidRDefault="00A50F39"/>
  </w:footnote>
  <w:footnote w:type="continuationNotice" w:id="1">
    <w:p w14:paraId="62890ABF" w14:textId="77777777" w:rsidR="00A50F39" w:rsidRDefault="00A50F39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0EDB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5EDE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0F39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549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Hüser, Tamara (Stadt Emsdetten)</cp:lastModifiedBy>
  <cp:revision>9</cp:revision>
  <cp:lastPrinted>2019-04-10T06:42:00Z</cp:lastPrinted>
  <dcterms:created xsi:type="dcterms:W3CDTF">2021-03-02T09:53:00Z</dcterms:created>
  <dcterms:modified xsi:type="dcterms:W3CDTF">2026-09-03T07:43:00Z</dcterms:modified>
</cp:coreProperties>
</file>