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5"/>
        <w:gridCol w:w="2589"/>
        <w:gridCol w:w="1796"/>
      </w:tblGrid>
      <w:tr w:rsidR="00956215" w:rsidRPr="00956215" w14:paraId="2739C9DC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538D422" w14:textId="77777777" w:rsidR="00956215" w:rsidRPr="00956215" w:rsidRDefault="00956215" w:rsidP="00956215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002F075A" w14:textId="77777777" w:rsidR="00956215" w:rsidRPr="00956215" w:rsidRDefault="00956215" w:rsidP="00956215">
            <w:pPr>
              <w:rPr>
                <w:rFonts w:cs="Arial"/>
                <w:szCs w:val="20"/>
              </w:rPr>
            </w:pPr>
          </w:p>
        </w:tc>
      </w:tr>
      <w:tr w:rsidR="00956215" w:rsidRPr="00956215" w14:paraId="443C00D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01BF4F" w14:textId="15E8278A" w:rsidR="00956215" w:rsidRPr="00956215" w:rsidRDefault="00956215" w:rsidP="0095621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31151F61" w14:textId="77777777" w:rsidR="00956215" w:rsidRPr="00956215" w:rsidRDefault="00956215" w:rsidP="00956215">
            <w:pPr>
              <w:rPr>
                <w:rFonts w:cs="Arial"/>
                <w:szCs w:val="20"/>
              </w:rPr>
            </w:pPr>
            <w:r w:rsidRPr="0095621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12619273" w14:textId="77777777" w:rsidR="00956215" w:rsidRPr="00956215" w:rsidRDefault="00956215" w:rsidP="00956215">
            <w:pPr>
              <w:rPr>
                <w:rFonts w:cs="Arial"/>
                <w:szCs w:val="20"/>
              </w:rPr>
            </w:pPr>
            <w:r w:rsidRPr="00956215">
              <w:rPr>
                <w:rFonts w:cs="Arial"/>
                <w:szCs w:val="20"/>
              </w:rPr>
              <w:t>Datum</w:t>
            </w:r>
          </w:p>
        </w:tc>
      </w:tr>
      <w:tr w:rsidR="00956215" w:rsidRPr="00956215" w14:paraId="74A8EC1B" w14:textId="77777777">
        <w:trPr>
          <w:trHeight w:val="284"/>
        </w:trPr>
        <w:tc>
          <w:tcPr>
            <w:tcW w:w="554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F85739" w14:textId="77777777" w:rsidR="00956215" w:rsidRPr="00956215" w:rsidRDefault="00956215" w:rsidP="0095621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6E3704DD" w14:textId="77777777" w:rsidR="00956215" w:rsidRPr="00956215" w:rsidRDefault="00956215" w:rsidP="00956215">
            <w:pPr>
              <w:rPr>
                <w:rFonts w:cs="Arial"/>
                <w:szCs w:val="20"/>
              </w:rPr>
            </w:pPr>
            <w:r w:rsidRPr="00956215">
              <w:rPr>
                <w:rFonts w:cs="Arial"/>
                <w:szCs w:val="20"/>
              </w:rPr>
              <w:t>20-652-346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4FC28659" w14:textId="3E749A1E" w:rsidR="00956215" w:rsidRPr="00956215" w:rsidRDefault="00253494" w:rsidP="0095621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01.09.2026</w:t>
            </w:r>
          </w:p>
        </w:tc>
      </w:tr>
      <w:tr w:rsidR="00956215" w:rsidRPr="00956215" w14:paraId="1EC2382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76B79B" w14:textId="77777777" w:rsidR="00956215" w:rsidRPr="00956215" w:rsidRDefault="00956215" w:rsidP="00956215">
            <w:pPr>
              <w:rPr>
                <w:rFonts w:cs="Arial"/>
                <w:szCs w:val="20"/>
              </w:rPr>
            </w:pPr>
            <w:r w:rsidRPr="0095621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noWrap/>
            <w:vAlign w:val="center"/>
          </w:tcPr>
          <w:p w14:paraId="586E6915" w14:textId="77777777" w:rsidR="00956215" w:rsidRPr="00956215" w:rsidRDefault="00956215" w:rsidP="00956215">
            <w:pPr>
              <w:rPr>
                <w:rFonts w:cs="Arial"/>
                <w:szCs w:val="20"/>
              </w:rPr>
            </w:pPr>
          </w:p>
        </w:tc>
      </w:tr>
      <w:tr w:rsidR="00956215" w:rsidRPr="00956215" w14:paraId="290E9057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F1DF41" w14:textId="77777777" w:rsidR="00956215" w:rsidRPr="00956215" w:rsidRDefault="00956215" w:rsidP="00956215">
            <w:pPr>
              <w:rPr>
                <w:rFonts w:cs="Arial"/>
                <w:szCs w:val="20"/>
              </w:rPr>
            </w:pPr>
            <w:r w:rsidRPr="00956215">
              <w:rPr>
                <w:rFonts w:cs="Arial"/>
                <w:szCs w:val="20"/>
              </w:rPr>
              <w:t>Erweiterung und Sanierung der Kardinal von Galen Schule</w:t>
            </w:r>
          </w:p>
        </w:tc>
      </w:tr>
      <w:tr w:rsidR="00956215" w:rsidRPr="00956215" w14:paraId="33BD9EB7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C41746" w14:textId="77777777" w:rsidR="00956215" w:rsidRPr="00956215" w:rsidRDefault="00956215" w:rsidP="00956215">
            <w:pPr>
              <w:rPr>
                <w:rFonts w:cs="Arial"/>
                <w:szCs w:val="20"/>
              </w:rPr>
            </w:pPr>
          </w:p>
        </w:tc>
      </w:tr>
      <w:tr w:rsidR="00956215" w:rsidRPr="00956215" w14:paraId="5A38DA06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7E947F" w14:textId="77777777" w:rsidR="00956215" w:rsidRPr="00956215" w:rsidRDefault="00956215" w:rsidP="00956215">
            <w:pPr>
              <w:rPr>
                <w:rFonts w:cs="Arial"/>
                <w:szCs w:val="20"/>
              </w:rPr>
            </w:pPr>
            <w:r w:rsidRPr="00956215"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noWrap/>
            <w:vAlign w:val="center"/>
          </w:tcPr>
          <w:p w14:paraId="6F138095" w14:textId="77777777" w:rsidR="00956215" w:rsidRPr="00956215" w:rsidRDefault="00956215" w:rsidP="00956215">
            <w:pPr>
              <w:rPr>
                <w:rFonts w:cs="Arial"/>
                <w:szCs w:val="20"/>
              </w:rPr>
            </w:pPr>
          </w:p>
        </w:tc>
      </w:tr>
      <w:tr w:rsidR="00956215" w:rsidRPr="00956215" w14:paraId="728B542C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1108CC" w14:textId="77777777" w:rsidR="00956215" w:rsidRPr="00956215" w:rsidRDefault="00956215" w:rsidP="00956215">
            <w:pPr>
              <w:rPr>
                <w:rFonts w:cs="Arial"/>
                <w:szCs w:val="20"/>
              </w:rPr>
            </w:pPr>
            <w:r w:rsidRPr="00956215">
              <w:rPr>
                <w:rFonts w:cs="Arial"/>
                <w:szCs w:val="20"/>
              </w:rPr>
              <w:t>Sportgeräte fest eingebaute</w:t>
            </w:r>
          </w:p>
        </w:tc>
      </w:tr>
    </w:tbl>
    <w:p w14:paraId="567F64BB" w14:textId="77777777" w:rsidR="009E1656" w:rsidRDefault="009E1656" w:rsidP="009E1656">
      <w:pPr>
        <w:rPr>
          <w:rFonts w:cs="Arial"/>
          <w:szCs w:val="20"/>
        </w:rPr>
      </w:pPr>
    </w:p>
    <w:p w14:paraId="70484946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202FFF7D" w14:textId="77777777" w:rsidR="009E1656" w:rsidRDefault="009E1656" w:rsidP="009E1656">
      <w:pPr>
        <w:pStyle w:val="Oben"/>
      </w:pPr>
      <w:r>
        <w:t>Ergänzung der Besonderen Vertragsbedingungen</w:t>
      </w:r>
    </w:p>
    <w:p w14:paraId="6C691807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16CBB889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20731A24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7ABE9DA8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7DB33A47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5FCFA68F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3C35A406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70E25F7B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3775E1B4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40607F25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50FA9697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38700B21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3D67B686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4ED1FBBC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68B338F5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(Bemühensklausel).</w:t>
      </w:r>
    </w:p>
    <w:p w14:paraId="3E9CEACB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24E834C8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14:paraId="7B3D979F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5CB4C" w14:textId="77777777" w:rsidR="004767C7" w:rsidRDefault="004767C7">
      <w:r>
        <w:separator/>
      </w:r>
    </w:p>
    <w:p w14:paraId="64B4E7B1" w14:textId="77777777" w:rsidR="004767C7" w:rsidRDefault="004767C7"/>
    <w:p w14:paraId="0B295D47" w14:textId="77777777" w:rsidR="004767C7" w:rsidRDefault="004767C7"/>
  </w:endnote>
  <w:endnote w:type="continuationSeparator" w:id="0">
    <w:p w14:paraId="182639AF" w14:textId="77777777" w:rsidR="004767C7" w:rsidRDefault="004767C7">
      <w:r>
        <w:continuationSeparator/>
      </w:r>
    </w:p>
    <w:p w14:paraId="0D7FA460" w14:textId="77777777" w:rsidR="004767C7" w:rsidRDefault="004767C7"/>
    <w:p w14:paraId="74D1BA62" w14:textId="77777777" w:rsidR="004767C7" w:rsidRDefault="004767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3C398C80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3BC40CD8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B2DA16B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09675BD" w14:textId="77777777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72FB4D8" w14:textId="77777777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A1F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A1F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6CFCFAA" w14:textId="77777777"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F3DB8" w14:textId="77777777" w:rsidR="004767C7" w:rsidRDefault="004767C7">
      <w:r>
        <w:separator/>
      </w:r>
    </w:p>
    <w:p w14:paraId="165F8786" w14:textId="77777777" w:rsidR="004767C7" w:rsidRDefault="004767C7"/>
    <w:p w14:paraId="69DEE4B0" w14:textId="77777777" w:rsidR="004767C7" w:rsidRDefault="004767C7"/>
  </w:footnote>
  <w:footnote w:type="continuationSeparator" w:id="0">
    <w:p w14:paraId="16E1A9B3" w14:textId="77777777" w:rsidR="004767C7" w:rsidRDefault="004767C7">
      <w:r>
        <w:continuationSeparator/>
      </w:r>
    </w:p>
    <w:p w14:paraId="6A37EAD4" w14:textId="77777777" w:rsidR="004767C7" w:rsidRDefault="004767C7"/>
    <w:p w14:paraId="7E38A6B2" w14:textId="77777777" w:rsidR="004767C7" w:rsidRDefault="004767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896F6" w14:textId="77777777" w:rsidR="005F7FAD" w:rsidRDefault="005F7FAD"/>
  <w:p w14:paraId="54D43881" w14:textId="77777777"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FA7AD" w14:textId="77777777" w:rsidR="005F7FAD" w:rsidRDefault="005F7FAD" w:rsidP="00046C8E">
    <w:pPr>
      <w:pStyle w:val="Kopfzeile"/>
    </w:pPr>
    <w:r>
      <w:t>241</w:t>
    </w:r>
  </w:p>
  <w:p w14:paraId="2FB076A2" w14:textId="77777777"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6040928">
    <w:abstractNumId w:val="1"/>
  </w:num>
  <w:num w:numId="2" w16cid:durableId="1429545714">
    <w:abstractNumId w:val="6"/>
  </w:num>
  <w:num w:numId="3" w16cid:durableId="1520001335">
    <w:abstractNumId w:val="8"/>
  </w:num>
  <w:num w:numId="4" w16cid:durableId="1201358855">
    <w:abstractNumId w:val="19"/>
  </w:num>
  <w:num w:numId="5" w16cid:durableId="519124329">
    <w:abstractNumId w:val="10"/>
  </w:num>
  <w:num w:numId="6" w16cid:durableId="2123377635">
    <w:abstractNumId w:val="3"/>
  </w:num>
  <w:num w:numId="7" w16cid:durableId="204877256">
    <w:abstractNumId w:val="14"/>
  </w:num>
  <w:num w:numId="8" w16cid:durableId="855188828">
    <w:abstractNumId w:val="9"/>
  </w:num>
  <w:num w:numId="9" w16cid:durableId="961039111">
    <w:abstractNumId w:val="18"/>
  </w:num>
  <w:num w:numId="10" w16cid:durableId="1253129923">
    <w:abstractNumId w:val="5"/>
  </w:num>
  <w:num w:numId="11" w16cid:durableId="511577027">
    <w:abstractNumId w:val="13"/>
  </w:num>
  <w:num w:numId="12" w16cid:durableId="1224562939">
    <w:abstractNumId w:val="13"/>
  </w:num>
  <w:num w:numId="13" w16cid:durableId="1461261624">
    <w:abstractNumId w:val="13"/>
  </w:num>
  <w:num w:numId="14" w16cid:durableId="1681661842">
    <w:abstractNumId w:val="13"/>
  </w:num>
  <w:num w:numId="15" w16cid:durableId="1160466028">
    <w:abstractNumId w:val="13"/>
  </w:num>
  <w:num w:numId="16" w16cid:durableId="1365641899">
    <w:abstractNumId w:val="2"/>
  </w:num>
  <w:num w:numId="17" w16cid:durableId="1688092125">
    <w:abstractNumId w:val="2"/>
  </w:num>
  <w:num w:numId="18" w16cid:durableId="1557159433">
    <w:abstractNumId w:val="16"/>
  </w:num>
  <w:num w:numId="19" w16cid:durableId="2046978480">
    <w:abstractNumId w:val="15"/>
  </w:num>
  <w:num w:numId="20" w16cid:durableId="1230463116">
    <w:abstractNumId w:val="11"/>
  </w:num>
  <w:num w:numId="21" w16cid:durableId="189995623">
    <w:abstractNumId w:val="7"/>
  </w:num>
  <w:num w:numId="22" w16cid:durableId="418185618">
    <w:abstractNumId w:val="0"/>
  </w:num>
  <w:num w:numId="23" w16cid:durableId="2145921893">
    <w:abstractNumId w:val="12"/>
  </w:num>
  <w:num w:numId="24" w16cid:durableId="1066613279">
    <w:abstractNumId w:val="4"/>
  </w:num>
  <w:num w:numId="25" w16cid:durableId="20961963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517FD"/>
    <w:rsid w:val="00253494"/>
    <w:rsid w:val="00263542"/>
    <w:rsid w:val="002748DF"/>
    <w:rsid w:val="002C0F7B"/>
    <w:rsid w:val="002C403D"/>
    <w:rsid w:val="002D2185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3E3258"/>
    <w:rsid w:val="00402A1B"/>
    <w:rsid w:val="00424038"/>
    <w:rsid w:val="0045228F"/>
    <w:rsid w:val="00454471"/>
    <w:rsid w:val="0045726B"/>
    <w:rsid w:val="00465BAC"/>
    <w:rsid w:val="0047055A"/>
    <w:rsid w:val="004767C7"/>
    <w:rsid w:val="00480ABD"/>
    <w:rsid w:val="004818FE"/>
    <w:rsid w:val="00492429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1723D"/>
    <w:rsid w:val="008615ED"/>
    <w:rsid w:val="008709EF"/>
    <w:rsid w:val="00873B3B"/>
    <w:rsid w:val="008B1F06"/>
    <w:rsid w:val="008C3EDB"/>
    <w:rsid w:val="008D764D"/>
    <w:rsid w:val="008D7DD6"/>
    <w:rsid w:val="008E21B5"/>
    <w:rsid w:val="008F52AA"/>
    <w:rsid w:val="008F6547"/>
    <w:rsid w:val="00910F0B"/>
    <w:rsid w:val="00956215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26373"/>
    <w:rsid w:val="00D6072E"/>
    <w:rsid w:val="00DA1F28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E768C2"/>
  <w15:docId w15:val="{3F8F061A-78EA-4BEE-85EB-91FC7CF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409</Words>
  <Characters>2579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Hüser, Tamara (Stadt Emsdetten)</cp:lastModifiedBy>
  <cp:revision>4</cp:revision>
  <cp:lastPrinted>2010-03-03T16:08:00Z</cp:lastPrinted>
  <dcterms:created xsi:type="dcterms:W3CDTF">2021-03-02T09:44:00Z</dcterms:created>
  <dcterms:modified xsi:type="dcterms:W3CDTF">2026-09-01T18:53:00Z</dcterms:modified>
</cp:coreProperties>
</file>