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3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5"/>
        <w:gridCol w:w="2589"/>
        <w:gridCol w:w="1796"/>
      </w:tblGrid>
      <w:tr w:rsidR="00D8169A" w:rsidRPr="00D8169A" w14:paraId="6273B0AF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3BFDF04" w14:textId="77777777" w:rsidR="00D8169A" w:rsidRPr="00D8169A" w:rsidRDefault="00D8169A" w:rsidP="00D8169A">
            <w:pPr>
              <w:pStyle w:val="VHB-Kopfzeilentext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72DB4F07" w14:textId="77777777" w:rsidR="00D8169A" w:rsidRPr="00D8169A" w:rsidRDefault="00D8169A" w:rsidP="00D8169A">
            <w:pPr>
              <w:pStyle w:val="VHB-Kopfzeilentext"/>
            </w:pPr>
          </w:p>
        </w:tc>
      </w:tr>
      <w:tr w:rsidR="00D8169A" w:rsidRPr="00D8169A" w14:paraId="24A939DF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4E0E35" w14:textId="030A50F0" w:rsidR="00D8169A" w:rsidRPr="00D8169A" w:rsidRDefault="00D8169A" w:rsidP="00D8169A">
            <w:pPr>
              <w:pStyle w:val="VHB-Kopfzeilentext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4C83B88E" w14:textId="77777777" w:rsidR="00D8169A" w:rsidRPr="00D8169A" w:rsidRDefault="00D8169A" w:rsidP="00D8169A">
            <w:pPr>
              <w:pStyle w:val="VHB-Kopfzeilentext"/>
            </w:pPr>
            <w:r w:rsidRPr="00D8169A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744C0D5A" w14:textId="77777777" w:rsidR="00D8169A" w:rsidRPr="00D8169A" w:rsidRDefault="00D8169A" w:rsidP="00D8169A">
            <w:pPr>
              <w:pStyle w:val="VHB-Kopfzeilentext"/>
            </w:pPr>
            <w:r w:rsidRPr="00D8169A">
              <w:t>Datum</w:t>
            </w:r>
          </w:p>
        </w:tc>
      </w:tr>
      <w:tr w:rsidR="00D8169A" w:rsidRPr="00D8169A" w14:paraId="42357007" w14:textId="77777777">
        <w:trPr>
          <w:trHeight w:val="284"/>
        </w:trPr>
        <w:tc>
          <w:tcPr>
            <w:tcW w:w="554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1DE360" w14:textId="77777777" w:rsidR="00D8169A" w:rsidRPr="00D8169A" w:rsidRDefault="00D8169A" w:rsidP="00D8169A">
            <w:pPr>
              <w:pStyle w:val="VHB-Kopfzeilentext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14A898AB" w14:textId="77777777" w:rsidR="00D8169A" w:rsidRPr="00D8169A" w:rsidRDefault="00D8169A" w:rsidP="00D8169A">
            <w:pPr>
              <w:pStyle w:val="VHB-Kopfzeilentext"/>
            </w:pPr>
            <w:r w:rsidRPr="00D8169A">
              <w:t>20-652-346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22F593D7" w14:textId="637F6F87" w:rsidR="00D8169A" w:rsidRPr="00D8169A" w:rsidRDefault="00D8359D" w:rsidP="00D8169A">
            <w:pPr>
              <w:pStyle w:val="VHB-Kopfzeilentext"/>
            </w:pPr>
            <w:r>
              <w:t>01.09.2026</w:t>
            </w:r>
          </w:p>
        </w:tc>
      </w:tr>
      <w:tr w:rsidR="00D8169A" w:rsidRPr="00D8169A" w14:paraId="66B2603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179CFA" w14:textId="77777777" w:rsidR="00D8169A" w:rsidRPr="00D8169A" w:rsidRDefault="00D8169A" w:rsidP="00D8169A">
            <w:pPr>
              <w:pStyle w:val="VHB-Kopfzeilentext"/>
            </w:pPr>
            <w:r w:rsidRPr="00D8169A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noWrap/>
            <w:vAlign w:val="center"/>
          </w:tcPr>
          <w:p w14:paraId="7FEDF3E4" w14:textId="77777777" w:rsidR="00D8169A" w:rsidRPr="00D8169A" w:rsidRDefault="00D8169A" w:rsidP="00D8169A">
            <w:pPr>
              <w:pStyle w:val="VHB-Kopfzeilentext"/>
            </w:pPr>
          </w:p>
        </w:tc>
      </w:tr>
      <w:tr w:rsidR="00D8169A" w:rsidRPr="00D8169A" w14:paraId="6CA46B0C" w14:textId="77777777">
        <w:trPr>
          <w:trHeight w:val="284"/>
        </w:trPr>
        <w:tc>
          <w:tcPr>
            <w:tcW w:w="9923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214D6E" w14:textId="77777777" w:rsidR="00D8169A" w:rsidRPr="00D8169A" w:rsidRDefault="00D8169A" w:rsidP="00D8169A">
            <w:pPr>
              <w:pStyle w:val="VHB-Kopfzeilentext"/>
            </w:pPr>
            <w:r w:rsidRPr="00D8169A">
              <w:t>Erweiterung und Sanierung der Kardinal von Galen Schule</w:t>
            </w:r>
          </w:p>
        </w:tc>
      </w:tr>
      <w:tr w:rsidR="00D8169A" w:rsidRPr="00D8169A" w14:paraId="22A8B5B0" w14:textId="77777777">
        <w:trPr>
          <w:trHeight w:val="284"/>
        </w:trPr>
        <w:tc>
          <w:tcPr>
            <w:tcW w:w="9923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AB8F63" w14:textId="77777777" w:rsidR="00D8169A" w:rsidRPr="00D8169A" w:rsidRDefault="00D8169A" w:rsidP="00D8169A">
            <w:pPr>
              <w:pStyle w:val="VHB-Kopfzeilentext"/>
            </w:pPr>
          </w:p>
        </w:tc>
      </w:tr>
      <w:tr w:rsidR="00D8169A" w:rsidRPr="00D8169A" w14:paraId="47D8B69C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4EE9FE" w14:textId="77777777" w:rsidR="00D8169A" w:rsidRPr="00D8169A" w:rsidRDefault="00D8169A" w:rsidP="00D8169A">
            <w:pPr>
              <w:pStyle w:val="VHB-Kopfzeilentext"/>
            </w:pPr>
            <w:r w:rsidRPr="00D8169A"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noWrap/>
            <w:vAlign w:val="center"/>
          </w:tcPr>
          <w:p w14:paraId="177392F0" w14:textId="77777777" w:rsidR="00D8169A" w:rsidRPr="00D8169A" w:rsidRDefault="00D8169A" w:rsidP="00D8169A">
            <w:pPr>
              <w:pStyle w:val="VHB-Kopfzeilentext"/>
            </w:pPr>
          </w:p>
        </w:tc>
      </w:tr>
      <w:tr w:rsidR="00D8169A" w:rsidRPr="00D8169A" w14:paraId="0C58A983" w14:textId="77777777">
        <w:trPr>
          <w:trHeight w:val="284"/>
        </w:trPr>
        <w:tc>
          <w:tcPr>
            <w:tcW w:w="9923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E26C11" w14:textId="77777777" w:rsidR="00D8169A" w:rsidRPr="00D8169A" w:rsidRDefault="00D8169A" w:rsidP="00D8169A">
            <w:pPr>
              <w:pStyle w:val="VHB-Kopfzeilentext"/>
            </w:pPr>
            <w:r w:rsidRPr="00D8169A">
              <w:t>Sportgeräte fest eingebaute</w:t>
            </w:r>
          </w:p>
        </w:tc>
      </w:tr>
    </w:tbl>
    <w:p w14:paraId="5698626E" w14:textId="77777777" w:rsidR="00F13D3F" w:rsidRDefault="00F13D3F" w:rsidP="00F13D3F">
      <w:pPr>
        <w:pStyle w:val="VHB-Kopfzeilentext"/>
      </w:pPr>
    </w:p>
    <w:p w14:paraId="2F04FC3D" w14:textId="77777777"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14:paraId="6D4D87AD" w14:textId="77777777" w:rsidR="00F13D3F" w:rsidRDefault="00F13D3F" w:rsidP="00F13D3F"/>
    <w:p w14:paraId="525AD7AE" w14:textId="77777777"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14:paraId="02111458" w14:textId="77777777"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14:paraId="6446172F" w14:textId="77777777"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14:paraId="6FF44E26" w14:textId="77777777"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14:paraId="0A67041D" w14:textId="77777777"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14:paraId="2D158D33" w14:textId="77777777"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14:paraId="2ED6AE00" w14:textId="77777777" w:rsidR="00F13D3F" w:rsidRPr="00F13D3F" w:rsidRDefault="00F13D3F" w:rsidP="009B583A">
      <w:pPr>
        <w:pStyle w:val="berschrift1"/>
      </w:pPr>
      <w:r w:rsidRPr="00F13D3F">
        <w:t>Datenaustausch</w:t>
      </w:r>
    </w:p>
    <w:p w14:paraId="7CDE12FC" w14:textId="77777777"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>nung ist nach den Verfahrensbeschreibungen der Regelungen für Elektronische Bauabrechnung durchzuführen. Der Datenaustausch nach anderen Regelungen (z.B. Edifact) ist im Einzelfall zu vereinbaren.</w:t>
      </w:r>
    </w:p>
    <w:p w14:paraId="6E8B3758" w14:textId="77777777"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14:paraId="6DD71716" w14:textId="77777777"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14:paraId="6F9DAB63" w14:textId="77777777"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14:paraId="0EC4F3AC" w14:textId="77777777"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B4747" w14:textId="77777777" w:rsidR="009E5F23" w:rsidRDefault="009E5F23">
      <w:r>
        <w:separator/>
      </w:r>
    </w:p>
    <w:p w14:paraId="718A3ED0" w14:textId="77777777" w:rsidR="009E5F23" w:rsidRDefault="009E5F23"/>
    <w:p w14:paraId="5F98B177" w14:textId="77777777" w:rsidR="009E5F23" w:rsidRDefault="009E5F23"/>
  </w:endnote>
  <w:endnote w:type="continuationSeparator" w:id="0">
    <w:p w14:paraId="5C1B0C12" w14:textId="77777777" w:rsidR="009E5F23" w:rsidRDefault="009E5F23">
      <w:r>
        <w:continuationSeparator/>
      </w:r>
    </w:p>
    <w:p w14:paraId="14AAFDA9" w14:textId="77777777" w:rsidR="009E5F23" w:rsidRDefault="009E5F23"/>
    <w:p w14:paraId="7ED1FE2E" w14:textId="77777777" w:rsidR="009E5F23" w:rsidRDefault="009E5F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14:paraId="60BA3804" w14:textId="77777777" w:rsidTr="00C6592D">
      <w:trPr>
        <w:cantSplit/>
        <w:trHeight w:hRule="exact" w:val="397"/>
      </w:trPr>
      <w:tc>
        <w:tcPr>
          <w:tcW w:w="147" w:type="dxa"/>
          <w:vAlign w:val="center"/>
        </w:tcPr>
        <w:p w14:paraId="4A03B27E" w14:textId="77777777"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AE37487" w14:textId="77777777"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2FA0FF8" w14:textId="77777777"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E438E62" w14:textId="77777777"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83D6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83D6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303D94D" w14:textId="77777777"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C9A10" w14:textId="77777777" w:rsidR="009E5F23" w:rsidRDefault="009E5F23">
      <w:r>
        <w:separator/>
      </w:r>
    </w:p>
    <w:p w14:paraId="302F632E" w14:textId="77777777" w:rsidR="009E5F23" w:rsidRDefault="009E5F23"/>
    <w:p w14:paraId="24FCAFDB" w14:textId="77777777" w:rsidR="009E5F23" w:rsidRDefault="009E5F23"/>
  </w:footnote>
  <w:footnote w:type="continuationSeparator" w:id="0">
    <w:p w14:paraId="6A93C1E3" w14:textId="77777777" w:rsidR="009E5F23" w:rsidRDefault="009E5F23">
      <w:r>
        <w:continuationSeparator/>
      </w:r>
    </w:p>
    <w:p w14:paraId="41821FF2" w14:textId="77777777" w:rsidR="009E5F23" w:rsidRDefault="009E5F23"/>
    <w:p w14:paraId="381051C5" w14:textId="77777777" w:rsidR="009E5F23" w:rsidRDefault="009E5F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5364B" w14:textId="77777777" w:rsidR="00F8534B" w:rsidRDefault="00F8534B"/>
  <w:p w14:paraId="6770D142" w14:textId="77777777"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C5FE8" w14:textId="77777777" w:rsidR="00F8534B" w:rsidRDefault="00F8534B" w:rsidP="00046C8E">
    <w:pPr>
      <w:pStyle w:val="Kopfzeile"/>
    </w:pPr>
    <w:r>
      <w:t>244</w:t>
    </w:r>
  </w:p>
  <w:p w14:paraId="78582B4F" w14:textId="77777777"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826703841">
    <w:abstractNumId w:val="1"/>
  </w:num>
  <w:num w:numId="2" w16cid:durableId="1468474307">
    <w:abstractNumId w:val="5"/>
  </w:num>
  <w:num w:numId="3" w16cid:durableId="562330229">
    <w:abstractNumId w:val="8"/>
  </w:num>
  <w:num w:numId="4" w16cid:durableId="1568881371">
    <w:abstractNumId w:val="18"/>
  </w:num>
  <w:num w:numId="5" w16cid:durableId="1167787992">
    <w:abstractNumId w:val="10"/>
  </w:num>
  <w:num w:numId="6" w16cid:durableId="1738478801">
    <w:abstractNumId w:val="3"/>
  </w:num>
  <w:num w:numId="7" w16cid:durableId="1546284988">
    <w:abstractNumId w:val="14"/>
  </w:num>
  <w:num w:numId="8" w16cid:durableId="880215690">
    <w:abstractNumId w:val="9"/>
  </w:num>
  <w:num w:numId="9" w16cid:durableId="225651650">
    <w:abstractNumId w:val="17"/>
  </w:num>
  <w:num w:numId="10" w16cid:durableId="1470441506">
    <w:abstractNumId w:val="4"/>
  </w:num>
  <w:num w:numId="11" w16cid:durableId="957830896">
    <w:abstractNumId w:val="13"/>
  </w:num>
  <w:num w:numId="12" w16cid:durableId="1303922655">
    <w:abstractNumId w:val="13"/>
  </w:num>
  <w:num w:numId="13" w16cid:durableId="1967152791">
    <w:abstractNumId w:val="13"/>
  </w:num>
  <w:num w:numId="14" w16cid:durableId="1962573384">
    <w:abstractNumId w:val="13"/>
  </w:num>
  <w:num w:numId="15" w16cid:durableId="168178468">
    <w:abstractNumId w:val="13"/>
  </w:num>
  <w:num w:numId="16" w16cid:durableId="1555117363">
    <w:abstractNumId w:val="2"/>
  </w:num>
  <w:num w:numId="17" w16cid:durableId="1001275931">
    <w:abstractNumId w:val="2"/>
  </w:num>
  <w:num w:numId="18" w16cid:durableId="1134182425">
    <w:abstractNumId w:val="16"/>
  </w:num>
  <w:num w:numId="19" w16cid:durableId="997149375">
    <w:abstractNumId w:val="15"/>
  </w:num>
  <w:num w:numId="20" w16cid:durableId="619341038">
    <w:abstractNumId w:val="11"/>
  </w:num>
  <w:num w:numId="21" w16cid:durableId="200945636">
    <w:abstractNumId w:val="6"/>
  </w:num>
  <w:num w:numId="22" w16cid:durableId="972829467">
    <w:abstractNumId w:val="0"/>
  </w:num>
  <w:num w:numId="23" w16cid:durableId="704446680">
    <w:abstractNumId w:val="7"/>
  </w:num>
  <w:num w:numId="24" w16cid:durableId="144974344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D2185"/>
    <w:rsid w:val="002E4302"/>
    <w:rsid w:val="002F4952"/>
    <w:rsid w:val="0030109A"/>
    <w:rsid w:val="00306A27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3D69"/>
    <w:rsid w:val="0078695C"/>
    <w:rsid w:val="007E61DB"/>
    <w:rsid w:val="0080520B"/>
    <w:rsid w:val="0081723D"/>
    <w:rsid w:val="00844E06"/>
    <w:rsid w:val="0087342F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9E5F23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34E5"/>
    <w:rsid w:val="00B61D2B"/>
    <w:rsid w:val="00B96ADB"/>
    <w:rsid w:val="00BA5E42"/>
    <w:rsid w:val="00BD130C"/>
    <w:rsid w:val="00BF2190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26373"/>
    <w:rsid w:val="00D6072E"/>
    <w:rsid w:val="00D8049B"/>
    <w:rsid w:val="00D8169A"/>
    <w:rsid w:val="00D8359D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95C5EE"/>
  <w15:docId w15:val="{F376022D-D98F-4B04-810E-9D8CD9A44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206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244 - Datenverarbeitung</dc:title>
  <dc:subject>Datenverarbeitung</dc:subject>
  <dc:creator>Dorothea Fenner</dc:creator>
  <cp:keywords>Datenverarbeitung; GAEB</cp:keywords>
  <cp:lastModifiedBy>Hüser, Tamara (Stadt Emsdetten)</cp:lastModifiedBy>
  <cp:revision>4</cp:revision>
  <cp:lastPrinted>2010-03-03T16:09:00Z</cp:lastPrinted>
  <dcterms:created xsi:type="dcterms:W3CDTF">2021-03-02T09:45:00Z</dcterms:created>
  <dcterms:modified xsi:type="dcterms:W3CDTF">2026-09-01T18:53:00Z</dcterms:modified>
</cp:coreProperties>
</file>