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C33D02" w:rsidRPr="001C55D1" w14:paraId="350F5F04" w14:textId="77777777" w:rsidTr="0053738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08763B56" w14:textId="77777777" w:rsidR="00C33D02" w:rsidRPr="00706C35" w:rsidRDefault="00C33D02" w:rsidP="0053738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ACF12C2" w14:textId="77777777" w:rsidR="00C33D02" w:rsidRPr="001C55D1" w:rsidRDefault="00C33D02" w:rsidP="00537389"/>
        </w:tc>
      </w:tr>
      <w:tr w:rsidR="00C33D02" w:rsidRPr="001C55D1" w14:paraId="27C8DA12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DB52" w14:textId="77777777" w:rsidR="00C33D02" w:rsidRPr="001C55D1" w:rsidRDefault="00C33D02" w:rsidP="00537389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369B7A" w14:textId="77777777" w:rsidR="00C33D02" w:rsidRPr="001C55D1" w:rsidRDefault="00C33D02" w:rsidP="00537389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F7641F" w14:textId="77777777" w:rsidR="00C33D02" w:rsidRPr="001C55D1" w:rsidRDefault="00C33D02" w:rsidP="00537389">
            <w:r>
              <w:t>Datum</w:t>
            </w:r>
          </w:p>
        </w:tc>
      </w:tr>
      <w:tr w:rsidR="00C33D02" w:rsidRPr="001C55D1" w14:paraId="30E65A3E" w14:textId="77777777" w:rsidTr="0053738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2B217" w14:textId="77777777" w:rsidR="00C33D02" w:rsidRPr="001C55D1" w:rsidRDefault="00C33D02" w:rsidP="0053738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56F61E" w14:textId="77777777" w:rsidR="00C33D02" w:rsidRPr="001C55D1" w:rsidRDefault="00C33D02" w:rsidP="00537389">
            <w:r>
              <w:rPr>
                <w:rFonts w:cs="Arial"/>
                <w:sz w:val="22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2CCDF7" w14:textId="77777777" w:rsidR="00C33D02" w:rsidRPr="001C55D1" w:rsidRDefault="00C33D02" w:rsidP="00537389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C33D02" w:rsidRPr="001C55D1" w14:paraId="12405664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0CA61" w14:textId="77777777" w:rsidR="00C33D02" w:rsidRPr="001C55D1" w:rsidRDefault="00C33D02" w:rsidP="00537389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5009426" w14:textId="77777777" w:rsidR="00C33D02" w:rsidRPr="001C55D1" w:rsidRDefault="00C33D02" w:rsidP="00537389"/>
        </w:tc>
      </w:tr>
      <w:tr w:rsidR="00C33D02" w:rsidRPr="001C55D1" w14:paraId="0EFC2096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F2F9" w14:textId="77777777" w:rsidR="00C33D02" w:rsidRPr="001C55D1" w:rsidRDefault="00C33D02" w:rsidP="00537389">
            <w:r w:rsidRPr="00C32964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C33D02" w:rsidRPr="001C55D1" w14:paraId="7A8C6E9C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AE412" w14:textId="77777777" w:rsidR="00C33D02" w:rsidRPr="001C55D1" w:rsidRDefault="00C33D02" w:rsidP="00537389"/>
        </w:tc>
      </w:tr>
      <w:tr w:rsidR="00C33D02" w:rsidRPr="001C55D1" w14:paraId="4316B5DB" w14:textId="77777777" w:rsidTr="0053738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C6269" w14:textId="77777777" w:rsidR="00C33D02" w:rsidRPr="001C55D1" w:rsidRDefault="00C33D02" w:rsidP="0053738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6D84D34" w14:textId="77777777" w:rsidR="00C33D02" w:rsidRPr="001C55D1" w:rsidRDefault="00C33D02" w:rsidP="00537389"/>
        </w:tc>
      </w:tr>
      <w:tr w:rsidR="00C33D02" w:rsidRPr="001C55D1" w14:paraId="3F1FA47E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B76F6" w14:textId="77777777" w:rsidR="00C33D02" w:rsidRPr="001C55D1" w:rsidRDefault="00C33D02" w:rsidP="00537389">
            <w:r w:rsidRPr="00F30225">
              <w:rPr>
                <w:rFonts w:cs="Arial"/>
                <w:sz w:val="22"/>
              </w:rPr>
              <w:t>Sportgeräte fest eingebaute</w:t>
            </w:r>
          </w:p>
        </w:tc>
      </w:tr>
    </w:tbl>
    <w:p w14:paraId="2E531E5D" w14:textId="77777777" w:rsidR="00682D2C" w:rsidRPr="00F45CAD" w:rsidRDefault="00682D2C" w:rsidP="00682D2C"/>
    <w:p w14:paraId="45C0AAD4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66714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28D187E" w14:textId="77777777" w:rsidR="00682D2C" w:rsidRPr="00F45CAD" w:rsidRDefault="00682D2C" w:rsidP="00682D2C"/>
    <w:p w14:paraId="29F19CC0" w14:textId="5FE11C5B" w:rsidR="00682D2C" w:rsidRPr="00F45CAD" w:rsidRDefault="00EC0561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351738B5" w14:textId="77777777" w:rsidR="00682D2C" w:rsidRPr="00F45CAD" w:rsidRDefault="00682D2C" w:rsidP="00682D2C"/>
    <w:p w14:paraId="56E7521E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CFC6B5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4624FD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05BA74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CEC4F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2680E61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A80FFA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AFBD9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09AF9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A1E3E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B03F8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3EC8C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DC373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3FA78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0BB33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4E86EB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6EA9F2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CB1D9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F3B62B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46715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775AF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04D5EE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E9B0E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D347E2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D8C87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8FEB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392DB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3E074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AAF0D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E60FB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F6C9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26B1D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EDAD7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24DA0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CD9EB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B4F31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79D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81E0F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F7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466B2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8AB62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9C709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68E59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3CA3C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62EB0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ADFED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9C80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97F75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9B8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A38258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704862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150C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F12CE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053A9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A9C78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05954B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AAFE3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7F720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C4581A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8BD61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CA0CB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9C3EBA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E8016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8A18A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E038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40B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69E763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3491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7B262E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8A40C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E3862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45C15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28D81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F7D81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2967B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7D63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7BA0865C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4CA28" w14:textId="77777777" w:rsidR="008D5790" w:rsidRDefault="008D5790">
      <w:r>
        <w:separator/>
      </w:r>
    </w:p>
    <w:p w14:paraId="2B7C4C5B" w14:textId="77777777" w:rsidR="008D5790" w:rsidRDefault="008D5790"/>
    <w:p w14:paraId="5A8A0125" w14:textId="77777777" w:rsidR="008D5790" w:rsidRDefault="008D5790"/>
  </w:endnote>
  <w:endnote w:type="continuationSeparator" w:id="0">
    <w:p w14:paraId="650CC81E" w14:textId="77777777" w:rsidR="008D5790" w:rsidRDefault="008D5790">
      <w:r>
        <w:continuationSeparator/>
      </w:r>
    </w:p>
    <w:p w14:paraId="366617D1" w14:textId="77777777" w:rsidR="008D5790" w:rsidRDefault="008D5790"/>
    <w:p w14:paraId="05AC7C81" w14:textId="77777777" w:rsidR="008D5790" w:rsidRDefault="008D5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F819E7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7A854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E57C07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77FA6F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73536BB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AA82E38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43FE" w14:textId="77777777" w:rsidR="008D5790" w:rsidRDefault="008D5790">
      <w:r>
        <w:separator/>
      </w:r>
    </w:p>
    <w:p w14:paraId="56806D18" w14:textId="77777777" w:rsidR="008D5790" w:rsidRDefault="008D5790"/>
    <w:p w14:paraId="17E61B72" w14:textId="77777777" w:rsidR="008D5790" w:rsidRDefault="008D5790"/>
  </w:footnote>
  <w:footnote w:type="continuationSeparator" w:id="0">
    <w:p w14:paraId="2CFCE3F9" w14:textId="77777777" w:rsidR="008D5790" w:rsidRDefault="008D5790">
      <w:r>
        <w:continuationSeparator/>
      </w:r>
    </w:p>
    <w:p w14:paraId="7CC29873" w14:textId="77777777" w:rsidR="008D5790" w:rsidRDefault="008D5790"/>
    <w:p w14:paraId="505F818A" w14:textId="77777777" w:rsidR="008D5790" w:rsidRDefault="008D57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7BF5" w14:textId="77777777" w:rsidR="007A7D5E" w:rsidRDefault="007A7D5E"/>
  <w:p w14:paraId="56431A2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52A6" w14:textId="77777777" w:rsidR="007A7D5E" w:rsidRDefault="007A7D5E" w:rsidP="00701419">
    <w:pPr>
      <w:pStyle w:val="Kopfzeile"/>
    </w:pPr>
    <w:r>
      <w:t>233</w:t>
    </w:r>
  </w:p>
  <w:p w14:paraId="72AE92F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14554565">
    <w:abstractNumId w:val="1"/>
  </w:num>
  <w:num w:numId="2" w16cid:durableId="319818409">
    <w:abstractNumId w:val="5"/>
  </w:num>
  <w:num w:numId="3" w16cid:durableId="125857015">
    <w:abstractNumId w:val="7"/>
  </w:num>
  <w:num w:numId="4" w16cid:durableId="330839246">
    <w:abstractNumId w:val="16"/>
  </w:num>
  <w:num w:numId="5" w16cid:durableId="130252501">
    <w:abstractNumId w:val="9"/>
  </w:num>
  <w:num w:numId="6" w16cid:durableId="1644501297">
    <w:abstractNumId w:val="3"/>
  </w:num>
  <w:num w:numId="7" w16cid:durableId="1914192293">
    <w:abstractNumId w:val="12"/>
  </w:num>
  <w:num w:numId="8" w16cid:durableId="1939872501">
    <w:abstractNumId w:val="8"/>
  </w:num>
  <w:num w:numId="9" w16cid:durableId="286081482">
    <w:abstractNumId w:val="15"/>
  </w:num>
  <w:num w:numId="10" w16cid:durableId="1400447809">
    <w:abstractNumId w:val="4"/>
  </w:num>
  <w:num w:numId="11" w16cid:durableId="1533298455">
    <w:abstractNumId w:val="11"/>
  </w:num>
  <w:num w:numId="12" w16cid:durableId="1013268692">
    <w:abstractNumId w:val="11"/>
  </w:num>
  <w:num w:numId="13" w16cid:durableId="692803205">
    <w:abstractNumId w:val="11"/>
  </w:num>
  <w:num w:numId="14" w16cid:durableId="1868643963">
    <w:abstractNumId w:val="11"/>
  </w:num>
  <w:num w:numId="15" w16cid:durableId="485126510">
    <w:abstractNumId w:val="11"/>
  </w:num>
  <w:num w:numId="16" w16cid:durableId="1164466086">
    <w:abstractNumId w:val="2"/>
  </w:num>
  <w:num w:numId="17" w16cid:durableId="1002583792">
    <w:abstractNumId w:val="2"/>
  </w:num>
  <w:num w:numId="18" w16cid:durableId="936987191">
    <w:abstractNumId w:val="14"/>
  </w:num>
  <w:num w:numId="19" w16cid:durableId="1781146983">
    <w:abstractNumId w:val="13"/>
  </w:num>
  <w:num w:numId="20" w16cid:durableId="512183600">
    <w:abstractNumId w:val="10"/>
  </w:num>
  <w:num w:numId="21" w16cid:durableId="1572616228">
    <w:abstractNumId w:val="6"/>
  </w:num>
  <w:num w:numId="22" w16cid:durableId="7864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7096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579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33D02"/>
    <w:rsid w:val="00C764C5"/>
    <w:rsid w:val="00C96E57"/>
    <w:rsid w:val="00CA5C9B"/>
    <w:rsid w:val="00CD54C7"/>
    <w:rsid w:val="00CF20A3"/>
    <w:rsid w:val="00CF64C4"/>
    <w:rsid w:val="00D05C74"/>
    <w:rsid w:val="00D26373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0561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160ED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136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Hüser, Tamara (Stadt Emsdetten)</cp:lastModifiedBy>
  <cp:revision>4</cp:revision>
  <cp:lastPrinted>2010-02-09T14:25:00Z</cp:lastPrinted>
  <dcterms:created xsi:type="dcterms:W3CDTF">2021-03-02T10:04:00Z</dcterms:created>
  <dcterms:modified xsi:type="dcterms:W3CDTF">2026-08-27T18:47:00Z</dcterms:modified>
</cp:coreProperties>
</file>