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30CAEED9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E063FD0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4C3C2F2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39BDF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9A35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A3F47C9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E8B564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3A434" w14:textId="4A80D37D" w:rsidR="00347F9A" w:rsidRPr="00F45CAD" w:rsidRDefault="00924C5E" w:rsidP="00924C5E">
            <w:r w:rsidRPr="00924C5E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347F9A" w:rsidRPr="00F45CAD" w14:paraId="3ACA47E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B1F59C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284ACD" w14:textId="77777777" w:rsidR="00347F9A" w:rsidRPr="00F45CAD" w:rsidRDefault="00347F9A" w:rsidP="002D4CA7"/>
        </w:tc>
      </w:tr>
      <w:tr w:rsidR="00682D2C" w:rsidRPr="00F45CAD" w14:paraId="212A38ED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345F6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3DA68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A984889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D69232" w14:textId="4F9E3D96" w:rsidR="00347F9A" w:rsidRPr="00F45CAD" w:rsidRDefault="00924C5E" w:rsidP="002D4CA7">
            <w:r>
              <w:rPr>
                <w:rFonts w:cs="Arial"/>
                <w:sz w:val="22"/>
              </w:rPr>
              <w:t>20-652-346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3678D" w14:textId="09AA158F" w:rsidR="00347F9A" w:rsidRPr="00F45CAD" w:rsidRDefault="00924C5E" w:rsidP="00924C5E">
            <w:r w:rsidRPr="00924C5E">
              <w:rPr>
                <w:rFonts w:cs="Arial"/>
                <w:sz w:val="22"/>
              </w:rPr>
              <w:t>Sportgeräte fest eingebaute</w:t>
            </w:r>
          </w:p>
        </w:tc>
      </w:tr>
      <w:tr w:rsidR="00682D2C" w:rsidRPr="00F45CAD" w14:paraId="5867868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23B870" w14:textId="77777777" w:rsidR="00682D2C" w:rsidRPr="00F45CAD" w:rsidRDefault="00682D2C" w:rsidP="002D4CA7"/>
        </w:tc>
      </w:tr>
    </w:tbl>
    <w:p w14:paraId="16A04A07" w14:textId="77777777" w:rsidR="00682D2C" w:rsidRPr="00F45CAD" w:rsidRDefault="00682D2C" w:rsidP="00682D2C"/>
    <w:p w14:paraId="1E449A6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48E338AE" w14:textId="77777777" w:rsidR="00682D2C" w:rsidRDefault="00682D2C" w:rsidP="00682D2C"/>
    <w:p w14:paraId="500242F4" w14:textId="77777777" w:rsidR="00347F9A" w:rsidRPr="00F45CAD" w:rsidRDefault="00347F9A" w:rsidP="00682D2C"/>
    <w:p w14:paraId="01CF5905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588F72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A96C82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A496D7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27F71F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E4438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D66F4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F8443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85DECB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64EF05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993268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1BEA38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492BD5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3A491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12996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0D51B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C764E5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1A7CE4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DA2150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28B1F5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0568D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A95091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101A1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E3DE78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7E721B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905725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186966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693B599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BAA5B8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9290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343A13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48D7C1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2DFAA3B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76DEE10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6BE23BD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3896D9B1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F52C4F0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559FEF6" w14:textId="77777777" w:rsidR="001A3008" w:rsidRPr="00F45CAD" w:rsidRDefault="001A3008" w:rsidP="00FE40F3"/>
        </w:tc>
      </w:tr>
      <w:tr w:rsidR="001A3008" w:rsidRPr="00F45CAD" w14:paraId="71611CA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2A293B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27C6C5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A541585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6CA951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4C5806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7DC8181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6C26A0B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5946CD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A201C7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CF1E3F1" w14:textId="77777777" w:rsidR="001A3008" w:rsidRPr="00F45CAD" w:rsidRDefault="001A3008" w:rsidP="002D4CA7"/>
        </w:tc>
      </w:tr>
      <w:tr w:rsidR="001A3008" w:rsidRPr="00F45CAD" w14:paraId="5C66EA1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6B0B8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4A50FB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B5957C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D89DEE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A6F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5C1870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035076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32E810A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A1947E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6E95380" w14:textId="77777777" w:rsidR="001A3008" w:rsidRPr="00F45CAD" w:rsidRDefault="001A3008" w:rsidP="002D4CA7"/>
        </w:tc>
      </w:tr>
      <w:tr w:rsidR="001A3008" w:rsidRPr="00F45CAD" w14:paraId="4752B47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69D33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FD87B7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F05243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4B8E0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955F90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180052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55250D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AE1E00B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65CE348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44882077" w14:textId="77777777" w:rsidR="001A3008" w:rsidRPr="00F45CAD" w:rsidRDefault="001A3008" w:rsidP="0009665D"/>
        </w:tc>
      </w:tr>
      <w:tr w:rsidR="001A3008" w:rsidRPr="00F45CAD" w14:paraId="164893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F5341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DCD96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18C5BD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0AB4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672A66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7677036" w14:textId="77777777" w:rsidR="001A3008" w:rsidRPr="00F45CAD" w:rsidRDefault="001A3008" w:rsidP="00FF013E">
            <w:pPr>
              <w:jc w:val="center"/>
            </w:pPr>
          </w:p>
        </w:tc>
      </w:tr>
    </w:tbl>
    <w:p w14:paraId="7944AFBF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0E9E" w14:textId="77777777" w:rsidR="000A17C5" w:rsidRDefault="000A17C5">
      <w:r>
        <w:separator/>
      </w:r>
    </w:p>
    <w:p w14:paraId="6CD1A7F3" w14:textId="77777777" w:rsidR="000A17C5" w:rsidRDefault="000A17C5"/>
    <w:p w14:paraId="42250C7D" w14:textId="77777777" w:rsidR="000A17C5" w:rsidRDefault="000A17C5"/>
  </w:endnote>
  <w:endnote w:type="continuationSeparator" w:id="0">
    <w:p w14:paraId="62947670" w14:textId="77777777" w:rsidR="000A17C5" w:rsidRDefault="000A17C5">
      <w:r>
        <w:continuationSeparator/>
      </w:r>
    </w:p>
    <w:p w14:paraId="7490908F" w14:textId="77777777" w:rsidR="000A17C5" w:rsidRDefault="000A17C5"/>
    <w:p w14:paraId="6906B109" w14:textId="77777777" w:rsidR="000A17C5" w:rsidRDefault="000A1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1299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39452E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9D90D6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6E41E5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86D5F27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6E829B1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C3E2FF5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7E1E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7FB20" w14:textId="77777777" w:rsidR="000A17C5" w:rsidRDefault="000A17C5">
      <w:r>
        <w:separator/>
      </w:r>
    </w:p>
    <w:p w14:paraId="3769B5D2" w14:textId="77777777" w:rsidR="000A17C5" w:rsidRDefault="000A17C5"/>
    <w:p w14:paraId="6D70FFCB" w14:textId="77777777" w:rsidR="000A17C5" w:rsidRDefault="000A17C5"/>
  </w:footnote>
  <w:footnote w:type="continuationSeparator" w:id="0">
    <w:p w14:paraId="066436FF" w14:textId="77777777" w:rsidR="000A17C5" w:rsidRDefault="000A17C5">
      <w:r>
        <w:continuationSeparator/>
      </w:r>
    </w:p>
    <w:p w14:paraId="4D9E8EEE" w14:textId="77777777" w:rsidR="000A17C5" w:rsidRDefault="000A17C5"/>
    <w:p w14:paraId="56DE2670" w14:textId="77777777" w:rsidR="000A17C5" w:rsidRDefault="000A17C5"/>
  </w:footnote>
  <w:footnote w:id="1">
    <w:p w14:paraId="50E9CA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4186EB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6570" w14:textId="77777777" w:rsidR="00E718D1" w:rsidRDefault="00E718D1"/>
  <w:p w14:paraId="5BF1597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7A3C" w14:textId="77777777" w:rsidR="00E718D1" w:rsidRDefault="00E718D1">
    <w:pPr>
      <w:pStyle w:val="Kopfzeile"/>
    </w:pPr>
    <w:r>
      <w:t>234</w:t>
    </w:r>
  </w:p>
  <w:p w14:paraId="5BF7154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5A9C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5198378">
    <w:abstractNumId w:val="1"/>
  </w:num>
  <w:num w:numId="2" w16cid:durableId="421755576">
    <w:abstractNumId w:val="5"/>
  </w:num>
  <w:num w:numId="3" w16cid:durableId="1800881719">
    <w:abstractNumId w:val="7"/>
  </w:num>
  <w:num w:numId="4" w16cid:durableId="57100321">
    <w:abstractNumId w:val="16"/>
  </w:num>
  <w:num w:numId="5" w16cid:durableId="1213346119">
    <w:abstractNumId w:val="9"/>
  </w:num>
  <w:num w:numId="6" w16cid:durableId="565457961">
    <w:abstractNumId w:val="3"/>
  </w:num>
  <w:num w:numId="7" w16cid:durableId="1377240901">
    <w:abstractNumId w:val="12"/>
  </w:num>
  <w:num w:numId="8" w16cid:durableId="1375235239">
    <w:abstractNumId w:val="8"/>
  </w:num>
  <w:num w:numId="9" w16cid:durableId="632177505">
    <w:abstractNumId w:val="15"/>
  </w:num>
  <w:num w:numId="10" w16cid:durableId="1120338698">
    <w:abstractNumId w:val="4"/>
  </w:num>
  <w:num w:numId="11" w16cid:durableId="1060443974">
    <w:abstractNumId w:val="11"/>
  </w:num>
  <w:num w:numId="12" w16cid:durableId="1600020741">
    <w:abstractNumId w:val="11"/>
  </w:num>
  <w:num w:numId="13" w16cid:durableId="2036954960">
    <w:abstractNumId w:val="11"/>
  </w:num>
  <w:num w:numId="14" w16cid:durableId="667100290">
    <w:abstractNumId w:val="11"/>
  </w:num>
  <w:num w:numId="15" w16cid:durableId="1607543925">
    <w:abstractNumId w:val="11"/>
  </w:num>
  <w:num w:numId="16" w16cid:durableId="580482850">
    <w:abstractNumId w:val="2"/>
  </w:num>
  <w:num w:numId="17" w16cid:durableId="2114978946">
    <w:abstractNumId w:val="2"/>
  </w:num>
  <w:num w:numId="18" w16cid:durableId="1935017148">
    <w:abstractNumId w:val="14"/>
  </w:num>
  <w:num w:numId="19" w16cid:durableId="1367676640">
    <w:abstractNumId w:val="13"/>
  </w:num>
  <w:num w:numId="20" w16cid:durableId="2048791995">
    <w:abstractNumId w:val="10"/>
  </w:num>
  <w:num w:numId="21" w16cid:durableId="209615785">
    <w:abstractNumId w:val="6"/>
  </w:num>
  <w:num w:numId="22" w16cid:durableId="888882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17C5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5E51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24C5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26373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2605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6A25FD"/>
  <w15:docId w15:val="{26A513C2-086D-4203-B9A4-67DBECEC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E12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120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Hüser, Tamara (Stadt Emsdetten)</cp:lastModifiedBy>
  <cp:revision>4</cp:revision>
  <cp:lastPrinted>2010-02-09T14:26:00Z</cp:lastPrinted>
  <dcterms:created xsi:type="dcterms:W3CDTF">2021-03-02T10:05:00Z</dcterms:created>
  <dcterms:modified xsi:type="dcterms:W3CDTF">2026-08-27T18:47:00Z</dcterms:modified>
</cp:coreProperties>
</file>