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6D3AC48E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E3208F">
              <w:rPr>
                <w:rFonts w:cs="Arial"/>
                <w:sz w:val="22"/>
              </w:rPr>
              <w:t>20-652-335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68BB9182" w:rsidR="00682D2C" w:rsidRPr="00F45CAD" w:rsidRDefault="00EF6E25" w:rsidP="00E3208F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E3208F" w:rsidRPr="00E3208F">
              <w:rPr>
                <w:rFonts w:cs="Arial"/>
                <w:noProof/>
              </w:rPr>
              <w:t xml:space="preserve"> </w:t>
            </w:r>
            <w:r w:rsidR="00E3208F" w:rsidRPr="00E3208F">
              <w:rPr>
                <w:rFonts w:cs="Arial"/>
                <w:sz w:val="22"/>
              </w:rPr>
              <w:t>Erweiterung Feuer- und Rettungswache</w:t>
            </w:r>
            <w:r w:rsidR="00E3208F" w:rsidRPr="00E3208F">
              <w:rPr>
                <w:rFonts w:cs="Arial"/>
                <w:sz w:val="22"/>
              </w:rPr>
              <w:t xml:space="preserve">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354ED590" w:rsidR="00682D2C" w:rsidRPr="00F45CAD" w:rsidRDefault="00EF6E25" w:rsidP="00E3208F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E3208F" w:rsidRPr="00E3208F">
              <w:rPr>
                <w:rFonts w:cs="Arial"/>
                <w:noProof/>
              </w:rPr>
              <w:t xml:space="preserve"> </w:t>
            </w:r>
            <w:r w:rsidR="00E3208F" w:rsidRPr="00E3208F">
              <w:rPr>
                <w:rFonts w:cs="Arial"/>
                <w:sz w:val="22"/>
              </w:rPr>
              <w:t>Putzarbeiten</w:t>
            </w:r>
            <w:r w:rsidR="00E3208F" w:rsidRPr="00E3208F">
              <w:rPr>
                <w:rFonts w:cs="Arial"/>
                <w:sz w:val="22"/>
              </w:rPr>
              <w:t xml:space="preserve">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5C9106CD" w:rsidR="00682D2C" w:rsidRPr="00F45CAD" w:rsidRDefault="00E3208F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00B3732A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720541C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1E75F3A6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0CE4721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2AF9283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5E5B6DA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4A525241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757CF9E3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79076E1B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72E4D8C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5510A558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1EA648A2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05554" w14:textId="77777777" w:rsidR="00A77C4A" w:rsidRDefault="00A77C4A">
      <w:r>
        <w:separator/>
      </w:r>
    </w:p>
    <w:p w14:paraId="0BE63FD3" w14:textId="77777777" w:rsidR="00A77C4A" w:rsidRDefault="00A77C4A"/>
    <w:p w14:paraId="1B2B3FFF" w14:textId="77777777" w:rsidR="00A77C4A" w:rsidRDefault="00A77C4A"/>
  </w:endnote>
  <w:endnote w:type="continuationSeparator" w:id="0">
    <w:p w14:paraId="4F7B9AEE" w14:textId="77777777" w:rsidR="00A77C4A" w:rsidRDefault="00A77C4A">
      <w:r>
        <w:continuationSeparator/>
      </w:r>
    </w:p>
    <w:p w14:paraId="53F37AA5" w14:textId="77777777" w:rsidR="00A77C4A" w:rsidRDefault="00A77C4A"/>
    <w:p w14:paraId="3EB4F225" w14:textId="77777777" w:rsidR="00A77C4A" w:rsidRDefault="00A77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34B4" w14:textId="77777777" w:rsidR="00A77C4A" w:rsidRDefault="00A77C4A">
      <w:r>
        <w:separator/>
      </w:r>
    </w:p>
    <w:p w14:paraId="1C44C1DF" w14:textId="77777777" w:rsidR="00A77C4A" w:rsidRDefault="00A77C4A"/>
    <w:p w14:paraId="14CE51BE" w14:textId="77777777" w:rsidR="00A77C4A" w:rsidRDefault="00A77C4A"/>
  </w:footnote>
  <w:footnote w:type="continuationSeparator" w:id="0">
    <w:p w14:paraId="30A0648C" w14:textId="77777777" w:rsidR="00A77C4A" w:rsidRDefault="00A77C4A">
      <w:r>
        <w:continuationSeparator/>
      </w:r>
    </w:p>
    <w:p w14:paraId="143E1944" w14:textId="77777777" w:rsidR="00A77C4A" w:rsidRDefault="00A77C4A"/>
    <w:p w14:paraId="2D5C0757" w14:textId="77777777" w:rsidR="00A77C4A" w:rsidRDefault="00A77C4A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40260"/>
    <w:rsid w:val="00641665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77C4A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08F"/>
    <w:rsid w:val="00E322E9"/>
    <w:rsid w:val="00E578EB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522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Hübner, Nike (Stadt Emsdetten)</cp:lastModifiedBy>
  <cp:revision>8</cp:revision>
  <cp:lastPrinted>2010-02-09T14:25:00Z</cp:lastPrinted>
  <dcterms:created xsi:type="dcterms:W3CDTF">2021-03-02T10:04:00Z</dcterms:created>
  <dcterms:modified xsi:type="dcterms:W3CDTF">2026-06-16T08:32:00Z</dcterms:modified>
</cp:coreProperties>
</file>