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3734" w:rsidRPr="001C55D1" w14:paraId="6E6046C5" w14:textId="77777777" w:rsidTr="00116FF0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1F63EECD" w14:textId="77777777" w:rsidR="000B3734" w:rsidRPr="00116FF0" w:rsidRDefault="000B3734" w:rsidP="00037387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57CCFF05" w14:textId="77777777" w:rsidR="000B3734" w:rsidRPr="001C55D1" w:rsidRDefault="000B3734" w:rsidP="00037387"/>
        </w:tc>
      </w:tr>
      <w:tr w:rsidR="000B3734" w:rsidRPr="001C55D1" w14:paraId="0B68486F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87D93E" w14:textId="77777777" w:rsidR="000B3734" w:rsidRPr="001C55D1" w:rsidRDefault="000B3734" w:rsidP="00037387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CA60C18" w14:textId="77777777" w:rsidR="000B3734" w:rsidRPr="001C55D1" w:rsidRDefault="000B3734" w:rsidP="00037387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92AD633" w14:textId="77777777" w:rsidR="000B3734" w:rsidRPr="001C55D1" w:rsidRDefault="000B3734" w:rsidP="00037387">
            <w:r>
              <w:t>Datum</w:t>
            </w:r>
          </w:p>
        </w:tc>
      </w:tr>
      <w:tr w:rsidR="000B3734" w:rsidRPr="001C55D1" w14:paraId="169EDBED" w14:textId="77777777" w:rsidTr="00116FF0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AF7F00" w14:textId="77777777" w:rsidR="000B3734" w:rsidRPr="001C55D1" w:rsidRDefault="00844F04" w:rsidP="00037387">
            <w:r w:rsidRPr="007420EC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420EC">
              <w:rPr>
                <w:rFonts w:cs="Arial"/>
                <w:sz w:val="22"/>
              </w:rPr>
              <w:instrText xml:space="preserve"> FORMTEXT </w:instrText>
            </w:r>
            <w:r w:rsidRPr="007420EC">
              <w:rPr>
                <w:rFonts w:cs="Arial"/>
                <w:sz w:val="22"/>
              </w:rPr>
            </w:r>
            <w:r w:rsidRPr="007420EC">
              <w:rPr>
                <w:rFonts w:cs="Arial"/>
                <w:sz w:val="22"/>
              </w:rPr>
              <w:fldChar w:fldCharType="separate"/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9A7F112" w14:textId="4E580311" w:rsidR="000B3734" w:rsidRPr="001C55D1" w:rsidRDefault="0033622A" w:rsidP="00037387">
            <w:r>
              <w:rPr>
                <w:rFonts w:cs="Arial"/>
                <w:sz w:val="22"/>
              </w:rPr>
              <w:t>20-652-335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AD84A15" w14:textId="77777777" w:rsidR="000B3734" w:rsidRPr="001C55D1" w:rsidRDefault="00844F04" w:rsidP="00037387">
            <w:r w:rsidRPr="007420EC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420EC">
              <w:rPr>
                <w:rFonts w:cs="Arial"/>
                <w:sz w:val="22"/>
              </w:rPr>
              <w:instrText xml:space="preserve"> FORMTEXT </w:instrText>
            </w:r>
            <w:r w:rsidRPr="007420EC">
              <w:rPr>
                <w:rFonts w:cs="Arial"/>
                <w:sz w:val="22"/>
              </w:rPr>
            </w:r>
            <w:r w:rsidRPr="007420EC">
              <w:rPr>
                <w:rFonts w:cs="Arial"/>
                <w:sz w:val="22"/>
              </w:rPr>
              <w:fldChar w:fldCharType="separate"/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fldChar w:fldCharType="end"/>
            </w:r>
          </w:p>
        </w:tc>
      </w:tr>
      <w:tr w:rsidR="000B3734" w:rsidRPr="001C55D1" w14:paraId="694633F0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67D3D5" w14:textId="77777777" w:rsidR="000B3734" w:rsidRPr="001C55D1" w:rsidRDefault="000B3734" w:rsidP="00037387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5369030" w14:textId="77777777" w:rsidR="000B3734" w:rsidRPr="001C55D1" w:rsidRDefault="000B3734" w:rsidP="00037387"/>
        </w:tc>
      </w:tr>
      <w:tr w:rsidR="000B3734" w:rsidRPr="001C55D1" w14:paraId="46077A06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43685C" w14:textId="77777777" w:rsidR="000B3734" w:rsidRPr="001C55D1" w:rsidRDefault="000B3734" w:rsidP="00037387"/>
        </w:tc>
      </w:tr>
      <w:tr w:rsidR="000B3734" w:rsidRPr="001C55D1" w14:paraId="7E04B7F0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E10189" w14:textId="64DEC6AE" w:rsidR="000B3734" w:rsidRPr="001C55D1" w:rsidRDefault="0033622A" w:rsidP="0033622A">
            <w:r w:rsidRPr="0033622A">
              <w:rPr>
                <w:rFonts w:cs="Arial"/>
                <w:sz w:val="22"/>
              </w:rPr>
              <w:t>Erweiterung Feuer- und Rettungswache</w:t>
            </w:r>
          </w:p>
        </w:tc>
      </w:tr>
      <w:tr w:rsidR="000B3734" w:rsidRPr="001C55D1" w14:paraId="463DD279" w14:textId="77777777" w:rsidTr="00116FF0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1163DB" w14:textId="77777777" w:rsidR="000B3734" w:rsidRPr="001C55D1" w:rsidRDefault="00DF7A13" w:rsidP="0003738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430912A" w14:textId="77777777" w:rsidR="000B3734" w:rsidRPr="001C55D1" w:rsidRDefault="000B3734" w:rsidP="00037387"/>
        </w:tc>
      </w:tr>
      <w:tr w:rsidR="000B3734" w:rsidRPr="001C55D1" w14:paraId="058208F6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C03A1B" w14:textId="50149A2D" w:rsidR="000B3734" w:rsidRPr="001C55D1" w:rsidRDefault="00A3726F" w:rsidP="00037387">
            <w:r w:rsidRPr="00A3726F">
              <w:rPr>
                <w:rFonts w:cs="Arial"/>
                <w:sz w:val="22"/>
              </w:rPr>
              <w:t>Putzarbeiten</w:t>
            </w:r>
          </w:p>
        </w:tc>
      </w:tr>
    </w:tbl>
    <w:p w14:paraId="689E6F1A" w14:textId="77777777" w:rsidR="000B3734" w:rsidRPr="00D25B27" w:rsidRDefault="000B3734" w:rsidP="00B5249E">
      <w:pPr>
        <w:rPr>
          <w:sz w:val="16"/>
          <w:szCs w:val="16"/>
        </w:rPr>
      </w:pPr>
    </w:p>
    <w:p w14:paraId="211918F5" w14:textId="77777777" w:rsidR="00B5249E" w:rsidRPr="00B5249E" w:rsidRDefault="00B5249E" w:rsidP="000B3734">
      <w:pPr>
        <w:rPr>
          <w:b/>
          <w:bCs/>
        </w:rPr>
      </w:pPr>
      <w:r w:rsidRPr="00B5249E">
        <w:rPr>
          <w:b/>
          <w:bCs/>
        </w:rPr>
        <w:t>Aufgliederung der Einheitspreise</w:t>
      </w: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158"/>
        <w:gridCol w:w="2150"/>
        <w:gridCol w:w="860"/>
        <w:gridCol w:w="610"/>
        <w:gridCol w:w="735"/>
        <w:gridCol w:w="735"/>
        <w:gridCol w:w="735"/>
        <w:gridCol w:w="919"/>
        <w:gridCol w:w="766"/>
        <w:gridCol w:w="1255"/>
      </w:tblGrid>
      <w:tr w:rsidR="00D25B27" w:rsidRPr="00B5249E" w14:paraId="05E86042" w14:textId="77777777" w:rsidTr="00116FF0">
        <w:trPr>
          <w:trHeight w:val="207"/>
        </w:trPr>
        <w:tc>
          <w:tcPr>
            <w:tcW w:w="1158" w:type="dxa"/>
            <w:vMerge w:val="restart"/>
            <w:noWrap/>
            <w:tcMar>
              <w:left w:w="28" w:type="dxa"/>
            </w:tcMar>
            <w:vAlign w:val="center"/>
          </w:tcPr>
          <w:p w14:paraId="3CF59D7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OZ</w:t>
            </w:r>
          </w:p>
          <w:p w14:paraId="35A6811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des</w:t>
            </w:r>
          </w:p>
          <w:p w14:paraId="4FB27B2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LV </w:t>
            </w:r>
            <w:r w:rsidRPr="00116FF0">
              <w:rPr>
                <w:rStyle w:val="Funotenzeichen"/>
                <w:sz w:val="12"/>
                <w:szCs w:val="12"/>
              </w:rPr>
              <w:footnoteReference w:id="1"/>
            </w:r>
          </w:p>
        </w:tc>
        <w:tc>
          <w:tcPr>
            <w:tcW w:w="2150" w:type="dxa"/>
            <w:vMerge w:val="restart"/>
            <w:noWrap/>
            <w:vAlign w:val="center"/>
          </w:tcPr>
          <w:p w14:paraId="0D2AC14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Kurzbezeichnung d. Teilleistung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860" w:type="dxa"/>
            <w:vMerge w:val="restart"/>
            <w:noWrap/>
            <w:vAlign w:val="center"/>
          </w:tcPr>
          <w:p w14:paraId="3C44EF1F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Menge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610" w:type="dxa"/>
            <w:vMerge w:val="restart"/>
            <w:noWrap/>
            <w:vAlign w:val="center"/>
          </w:tcPr>
          <w:p w14:paraId="3B96528D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Men-gen-einheit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735" w:type="dxa"/>
            <w:vMerge w:val="restart"/>
            <w:noWrap/>
            <w:vAlign w:val="center"/>
          </w:tcPr>
          <w:p w14:paraId="10E9C058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Zeitan-</w:t>
            </w:r>
          </w:p>
          <w:p w14:paraId="7284B0A1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satz </w:t>
            </w:r>
            <w:r w:rsidRPr="00116FF0">
              <w:rPr>
                <w:rStyle w:val="Funotenzeichen"/>
                <w:sz w:val="12"/>
                <w:szCs w:val="12"/>
              </w:rPr>
              <w:footnoteReference w:id="2"/>
            </w:r>
          </w:p>
        </w:tc>
        <w:tc>
          <w:tcPr>
            <w:tcW w:w="4410" w:type="dxa"/>
            <w:gridSpan w:val="5"/>
            <w:noWrap/>
            <w:vAlign w:val="center"/>
          </w:tcPr>
          <w:p w14:paraId="6779075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Teilkosten einschl. Zuschläge in €</w:t>
            </w:r>
          </w:p>
          <w:p w14:paraId="291AD84A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(ohne Umsatzsteuer) je Mengeneinheit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</w:tr>
      <w:tr w:rsidR="00D25B27" w:rsidRPr="00B5249E" w14:paraId="387983A2" w14:textId="77777777" w:rsidTr="00116FF0">
        <w:trPr>
          <w:trHeight w:val="206"/>
        </w:trPr>
        <w:tc>
          <w:tcPr>
            <w:tcW w:w="1158" w:type="dxa"/>
            <w:vMerge/>
            <w:noWrap/>
            <w:tcMar>
              <w:left w:w="28" w:type="dxa"/>
            </w:tcMar>
            <w:vAlign w:val="center"/>
          </w:tcPr>
          <w:p w14:paraId="3EC1817E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14:paraId="20919D7C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noWrap/>
            <w:vAlign w:val="center"/>
          </w:tcPr>
          <w:p w14:paraId="0D53684E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10" w:type="dxa"/>
            <w:vMerge/>
            <w:noWrap/>
            <w:vAlign w:val="center"/>
          </w:tcPr>
          <w:p w14:paraId="53D52C0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vMerge/>
            <w:noWrap/>
            <w:vAlign w:val="center"/>
          </w:tcPr>
          <w:p w14:paraId="34073BD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noWrap/>
            <w:vAlign w:val="center"/>
          </w:tcPr>
          <w:p w14:paraId="148FC0DC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Löhne </w:t>
            </w:r>
            <w:r w:rsidRPr="00116FF0">
              <w:rPr>
                <w:sz w:val="12"/>
                <w:szCs w:val="16"/>
                <w:vertAlign w:val="superscript"/>
              </w:rPr>
              <w:t>2</w:t>
            </w:r>
            <w:r w:rsidR="00BC7BAA" w:rsidRPr="00116FF0">
              <w:rPr>
                <w:sz w:val="12"/>
                <w:szCs w:val="16"/>
                <w:vertAlign w:val="superscript"/>
              </w:rPr>
              <w:t>,</w:t>
            </w:r>
            <w:r w:rsidRPr="00116FF0">
              <w:rPr>
                <w:sz w:val="12"/>
                <w:szCs w:val="16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6"/>
              </w:rPr>
              <w:footnoteReference w:id="3"/>
            </w:r>
          </w:p>
        </w:tc>
        <w:tc>
          <w:tcPr>
            <w:tcW w:w="735" w:type="dxa"/>
            <w:noWrap/>
            <w:vAlign w:val="center"/>
          </w:tcPr>
          <w:p w14:paraId="69E68745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Stoffe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919" w:type="dxa"/>
            <w:noWrap/>
            <w:vAlign w:val="center"/>
          </w:tcPr>
          <w:p w14:paraId="4BE0499E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Geräte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  <w:r w:rsidR="00BC7BAA" w:rsidRPr="00116FF0">
              <w:rPr>
                <w:sz w:val="12"/>
                <w:szCs w:val="12"/>
                <w:vertAlign w:val="superscript"/>
              </w:rPr>
              <w:t>,</w:t>
            </w:r>
            <w:r w:rsidRPr="00116FF0">
              <w:rPr>
                <w:sz w:val="12"/>
                <w:szCs w:val="12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4"/>
            </w:r>
          </w:p>
        </w:tc>
        <w:tc>
          <w:tcPr>
            <w:tcW w:w="766" w:type="dxa"/>
            <w:noWrap/>
            <w:vAlign w:val="center"/>
          </w:tcPr>
          <w:p w14:paraId="76750D4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Sonstiges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255" w:type="dxa"/>
            <w:noWrap/>
            <w:vAlign w:val="center"/>
          </w:tcPr>
          <w:p w14:paraId="038B9007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Angebotener Einheitspreis </w:t>
            </w:r>
          </w:p>
          <w:p w14:paraId="1C20FC3D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(Sp. 6+7+8+9)</w:t>
            </w:r>
          </w:p>
        </w:tc>
      </w:tr>
      <w:tr w:rsidR="00B5249E" w:rsidRPr="00B5249E" w14:paraId="34188562" w14:textId="77777777" w:rsidTr="00116FF0">
        <w:trPr>
          <w:trHeight w:val="17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8BB9EA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</w:t>
            </w:r>
          </w:p>
        </w:tc>
        <w:tc>
          <w:tcPr>
            <w:tcW w:w="2150" w:type="dxa"/>
            <w:noWrap/>
            <w:vAlign w:val="center"/>
          </w:tcPr>
          <w:p w14:paraId="40C2BE2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2</w:t>
            </w:r>
          </w:p>
        </w:tc>
        <w:tc>
          <w:tcPr>
            <w:tcW w:w="860" w:type="dxa"/>
            <w:noWrap/>
            <w:vAlign w:val="center"/>
          </w:tcPr>
          <w:p w14:paraId="0A064C5E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3</w:t>
            </w:r>
          </w:p>
        </w:tc>
        <w:tc>
          <w:tcPr>
            <w:tcW w:w="610" w:type="dxa"/>
            <w:noWrap/>
            <w:vAlign w:val="center"/>
          </w:tcPr>
          <w:p w14:paraId="2EAC7656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4</w:t>
            </w:r>
          </w:p>
        </w:tc>
        <w:tc>
          <w:tcPr>
            <w:tcW w:w="735" w:type="dxa"/>
            <w:noWrap/>
            <w:vAlign w:val="center"/>
          </w:tcPr>
          <w:p w14:paraId="29447FF5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5</w:t>
            </w:r>
          </w:p>
        </w:tc>
        <w:tc>
          <w:tcPr>
            <w:tcW w:w="735" w:type="dxa"/>
            <w:noWrap/>
            <w:vAlign w:val="center"/>
          </w:tcPr>
          <w:p w14:paraId="43EDB51E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6</w:t>
            </w:r>
          </w:p>
        </w:tc>
        <w:tc>
          <w:tcPr>
            <w:tcW w:w="735" w:type="dxa"/>
            <w:noWrap/>
            <w:vAlign w:val="center"/>
          </w:tcPr>
          <w:p w14:paraId="114A14F2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7</w:t>
            </w:r>
          </w:p>
        </w:tc>
        <w:tc>
          <w:tcPr>
            <w:tcW w:w="919" w:type="dxa"/>
            <w:noWrap/>
            <w:vAlign w:val="center"/>
          </w:tcPr>
          <w:p w14:paraId="6212419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14:paraId="716BD243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14:paraId="506E5750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10</w:t>
            </w:r>
          </w:p>
        </w:tc>
      </w:tr>
      <w:tr w:rsidR="00B5249E" w:rsidRPr="00B5249E" w14:paraId="30A0D181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BC1DAF7" w14:textId="6827B7BD" w:rsidR="00B5249E" w:rsidRPr="003875D1" w:rsidRDefault="00A3726F" w:rsidP="00B5249E">
            <w:pPr>
              <w:rPr>
                <w:sz w:val="14"/>
                <w:szCs w:val="14"/>
              </w:rPr>
            </w:pPr>
            <w:r w:rsidRPr="003875D1">
              <w:rPr>
                <w:sz w:val="14"/>
                <w:szCs w:val="14"/>
              </w:rPr>
              <w:t>6.1.1</w:t>
            </w:r>
          </w:p>
        </w:tc>
        <w:tc>
          <w:tcPr>
            <w:tcW w:w="2150" w:type="dxa"/>
            <w:noWrap/>
            <w:vAlign w:val="center"/>
          </w:tcPr>
          <w:p w14:paraId="46FA11D1" w14:textId="775DEBFB" w:rsidR="00B5249E" w:rsidRPr="003875D1" w:rsidRDefault="003875D1" w:rsidP="00B5249E">
            <w:pPr>
              <w:rPr>
                <w:sz w:val="14"/>
                <w:szCs w:val="14"/>
              </w:rPr>
            </w:pPr>
            <w:r w:rsidRPr="003875D1">
              <w:rPr>
                <w:sz w:val="14"/>
                <w:szCs w:val="14"/>
              </w:rPr>
              <w:t>Baustelle einrichten räumen</w:t>
            </w:r>
          </w:p>
        </w:tc>
        <w:tc>
          <w:tcPr>
            <w:tcW w:w="860" w:type="dxa"/>
            <w:noWrap/>
            <w:vAlign w:val="center"/>
          </w:tcPr>
          <w:p w14:paraId="028A61D6" w14:textId="3AD1DC30" w:rsidR="00B5249E" w:rsidRPr="003875D1" w:rsidRDefault="008523A7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610" w:type="dxa"/>
            <w:noWrap/>
            <w:vAlign w:val="center"/>
          </w:tcPr>
          <w:p w14:paraId="11D7F93B" w14:textId="65004AB9" w:rsidR="00B5249E" w:rsidRPr="003875D1" w:rsidRDefault="00422278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</w:t>
            </w:r>
          </w:p>
        </w:tc>
        <w:tc>
          <w:tcPr>
            <w:tcW w:w="735" w:type="dxa"/>
            <w:noWrap/>
            <w:vAlign w:val="center"/>
          </w:tcPr>
          <w:p w14:paraId="2580FF8A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0D816F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CF5E6A8" w14:textId="77777777" w:rsidR="00B5249E" w:rsidRPr="00B5249E" w:rsidRDefault="00F6109A" w:rsidP="00B5249E">
            <w:r>
              <w:t xml:space="preserve"> </w:t>
            </w:r>
          </w:p>
        </w:tc>
        <w:tc>
          <w:tcPr>
            <w:tcW w:w="919" w:type="dxa"/>
            <w:noWrap/>
            <w:vAlign w:val="center"/>
          </w:tcPr>
          <w:p w14:paraId="609EAE92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429BF453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73F8F375" w14:textId="77777777" w:rsidR="00B5249E" w:rsidRPr="00B5249E" w:rsidRDefault="00B5249E" w:rsidP="00B5249E"/>
        </w:tc>
      </w:tr>
      <w:tr w:rsidR="00B5249E" w:rsidRPr="00B5249E" w14:paraId="1E020A69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4922166" w14:textId="140BED53" w:rsidR="00B5249E" w:rsidRPr="003875D1" w:rsidRDefault="003875D1" w:rsidP="00B5249E">
            <w:pPr>
              <w:rPr>
                <w:sz w:val="14"/>
                <w:szCs w:val="14"/>
              </w:rPr>
            </w:pPr>
            <w:r w:rsidRPr="003875D1">
              <w:rPr>
                <w:sz w:val="14"/>
                <w:szCs w:val="14"/>
              </w:rPr>
              <w:t>6.1.2</w:t>
            </w:r>
          </w:p>
        </w:tc>
        <w:tc>
          <w:tcPr>
            <w:tcW w:w="2150" w:type="dxa"/>
            <w:noWrap/>
            <w:vAlign w:val="center"/>
          </w:tcPr>
          <w:p w14:paraId="1518103D" w14:textId="5936DF75" w:rsidR="00B5249E" w:rsidRPr="003875D1" w:rsidRDefault="003875D1" w:rsidP="00B5249E">
            <w:pPr>
              <w:rPr>
                <w:sz w:val="14"/>
                <w:szCs w:val="14"/>
              </w:rPr>
            </w:pPr>
            <w:r w:rsidRPr="003875D1">
              <w:rPr>
                <w:sz w:val="14"/>
                <w:szCs w:val="14"/>
              </w:rPr>
              <w:t>Baustelleneinr. vorhalten</w:t>
            </w:r>
          </w:p>
        </w:tc>
        <w:tc>
          <w:tcPr>
            <w:tcW w:w="860" w:type="dxa"/>
            <w:noWrap/>
            <w:vAlign w:val="center"/>
          </w:tcPr>
          <w:p w14:paraId="5733A0E4" w14:textId="2A0B74CF" w:rsidR="00B5249E" w:rsidRPr="003875D1" w:rsidRDefault="008523A7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</w:t>
            </w:r>
          </w:p>
        </w:tc>
        <w:tc>
          <w:tcPr>
            <w:tcW w:w="610" w:type="dxa"/>
            <w:noWrap/>
            <w:vAlign w:val="center"/>
          </w:tcPr>
          <w:p w14:paraId="72B03586" w14:textId="1B70BD26" w:rsidR="00B5249E" w:rsidRPr="003875D1" w:rsidRDefault="00422278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StWo</w:t>
            </w:r>
          </w:p>
        </w:tc>
        <w:tc>
          <w:tcPr>
            <w:tcW w:w="735" w:type="dxa"/>
            <w:noWrap/>
            <w:vAlign w:val="center"/>
          </w:tcPr>
          <w:p w14:paraId="6D0248B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BABA79D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349E882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55699F16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5009035B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04D29746" w14:textId="77777777" w:rsidR="00B5249E" w:rsidRPr="00B5249E" w:rsidRDefault="00B5249E" w:rsidP="00B5249E"/>
        </w:tc>
      </w:tr>
      <w:tr w:rsidR="00B5249E" w:rsidRPr="00B5249E" w14:paraId="5A41586E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4F56178A" w14:textId="3910D545" w:rsidR="00B5249E" w:rsidRPr="003875D1" w:rsidRDefault="003875D1" w:rsidP="00B5249E">
            <w:pPr>
              <w:rPr>
                <w:sz w:val="14"/>
                <w:szCs w:val="14"/>
              </w:rPr>
            </w:pPr>
            <w:r w:rsidRPr="003875D1">
              <w:rPr>
                <w:sz w:val="14"/>
                <w:szCs w:val="14"/>
              </w:rPr>
              <w:t>6.2.1</w:t>
            </w:r>
          </w:p>
        </w:tc>
        <w:tc>
          <w:tcPr>
            <w:tcW w:w="2150" w:type="dxa"/>
            <w:noWrap/>
            <w:vAlign w:val="center"/>
          </w:tcPr>
          <w:p w14:paraId="34D1E838" w14:textId="579D1D71" w:rsidR="00B5249E" w:rsidRPr="003875D1" w:rsidRDefault="003875D1" w:rsidP="003875D1">
            <w:pPr>
              <w:rPr>
                <w:sz w:val="14"/>
                <w:szCs w:val="14"/>
              </w:rPr>
            </w:pPr>
            <w:r w:rsidRPr="003875D1">
              <w:rPr>
                <w:sz w:val="14"/>
                <w:szCs w:val="14"/>
              </w:rPr>
              <w:t>Aufbauen, Vorhalten u. Abbauen längenorientiert Standgerüst</w:t>
            </w:r>
            <w:r>
              <w:rPr>
                <w:sz w:val="14"/>
                <w:szCs w:val="14"/>
              </w:rPr>
              <w:t xml:space="preserve"> </w:t>
            </w:r>
            <w:r w:rsidRPr="003875D1">
              <w:rPr>
                <w:sz w:val="14"/>
                <w:szCs w:val="14"/>
              </w:rPr>
              <w:t>Arbeitsgerüst 2kN/m2 SW06 H1</w:t>
            </w:r>
          </w:p>
        </w:tc>
        <w:tc>
          <w:tcPr>
            <w:tcW w:w="860" w:type="dxa"/>
            <w:noWrap/>
            <w:vAlign w:val="center"/>
          </w:tcPr>
          <w:p w14:paraId="73C67313" w14:textId="53E759F9" w:rsidR="00B5249E" w:rsidRPr="003875D1" w:rsidRDefault="008523A7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636</w:t>
            </w:r>
          </w:p>
        </w:tc>
        <w:tc>
          <w:tcPr>
            <w:tcW w:w="610" w:type="dxa"/>
            <w:noWrap/>
            <w:vAlign w:val="center"/>
          </w:tcPr>
          <w:p w14:paraId="1F398BBA" w14:textId="79C557CB" w:rsidR="00B5249E" w:rsidRPr="003875D1" w:rsidRDefault="00422278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m²</w:t>
            </w:r>
          </w:p>
        </w:tc>
        <w:tc>
          <w:tcPr>
            <w:tcW w:w="735" w:type="dxa"/>
            <w:noWrap/>
            <w:vAlign w:val="center"/>
          </w:tcPr>
          <w:p w14:paraId="7DB220BB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59E8EAF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ED4A705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5F181D51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3B29969A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4583542F" w14:textId="77777777" w:rsidR="00B5249E" w:rsidRPr="00B5249E" w:rsidRDefault="00B5249E" w:rsidP="00B5249E"/>
        </w:tc>
      </w:tr>
      <w:tr w:rsidR="00B5249E" w:rsidRPr="00B5249E" w14:paraId="46E2368E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7EA4722" w14:textId="188A60D8" w:rsidR="00B5249E" w:rsidRPr="003875D1" w:rsidRDefault="003875D1" w:rsidP="00B5249E">
            <w:pPr>
              <w:rPr>
                <w:sz w:val="14"/>
                <w:szCs w:val="14"/>
              </w:rPr>
            </w:pPr>
            <w:r w:rsidRPr="003875D1">
              <w:rPr>
                <w:sz w:val="14"/>
                <w:szCs w:val="14"/>
              </w:rPr>
              <w:t>6.2.2</w:t>
            </w:r>
          </w:p>
        </w:tc>
        <w:tc>
          <w:tcPr>
            <w:tcW w:w="2150" w:type="dxa"/>
            <w:noWrap/>
            <w:vAlign w:val="center"/>
          </w:tcPr>
          <w:p w14:paraId="11B7AEA8" w14:textId="05FCF787" w:rsidR="00B5249E" w:rsidRPr="003875D1" w:rsidRDefault="003875D1" w:rsidP="00B5249E">
            <w:pPr>
              <w:rPr>
                <w:sz w:val="14"/>
                <w:szCs w:val="14"/>
              </w:rPr>
            </w:pPr>
            <w:r w:rsidRPr="003875D1">
              <w:rPr>
                <w:sz w:val="14"/>
                <w:szCs w:val="14"/>
              </w:rPr>
              <w:t>Gerüst Treppenhaus</w:t>
            </w:r>
          </w:p>
        </w:tc>
        <w:tc>
          <w:tcPr>
            <w:tcW w:w="860" w:type="dxa"/>
            <w:noWrap/>
            <w:vAlign w:val="center"/>
          </w:tcPr>
          <w:p w14:paraId="4EB42B90" w14:textId="6D73952C" w:rsidR="00B5249E" w:rsidRPr="003875D1" w:rsidRDefault="008523A7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610" w:type="dxa"/>
            <w:noWrap/>
            <w:vAlign w:val="center"/>
          </w:tcPr>
          <w:p w14:paraId="70F8068E" w14:textId="1EEEED84" w:rsidR="00B5249E" w:rsidRPr="003875D1" w:rsidRDefault="00422278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</w:t>
            </w:r>
          </w:p>
        </w:tc>
        <w:tc>
          <w:tcPr>
            <w:tcW w:w="735" w:type="dxa"/>
            <w:noWrap/>
            <w:vAlign w:val="center"/>
          </w:tcPr>
          <w:p w14:paraId="76206E3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531454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E3B2355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1DC767B8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05E2D0A5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696AF267" w14:textId="77777777" w:rsidR="00B5249E" w:rsidRPr="00B5249E" w:rsidRDefault="00B5249E" w:rsidP="00B5249E"/>
        </w:tc>
      </w:tr>
      <w:tr w:rsidR="00B5249E" w:rsidRPr="00B5249E" w14:paraId="2E2B8E92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F53B6F5" w14:textId="1833F9DA" w:rsidR="00B5249E" w:rsidRPr="003875D1" w:rsidRDefault="003875D1" w:rsidP="00B5249E">
            <w:pPr>
              <w:rPr>
                <w:sz w:val="14"/>
                <w:szCs w:val="14"/>
              </w:rPr>
            </w:pPr>
            <w:r w:rsidRPr="003875D1">
              <w:rPr>
                <w:sz w:val="14"/>
                <w:szCs w:val="14"/>
              </w:rPr>
              <w:t>6.3.1</w:t>
            </w:r>
          </w:p>
        </w:tc>
        <w:tc>
          <w:tcPr>
            <w:tcW w:w="2150" w:type="dxa"/>
            <w:noWrap/>
            <w:vAlign w:val="center"/>
          </w:tcPr>
          <w:p w14:paraId="799EB8E1" w14:textId="59518103" w:rsidR="00B5249E" w:rsidRPr="003875D1" w:rsidRDefault="003875D1" w:rsidP="00B5249E">
            <w:pPr>
              <w:rPr>
                <w:sz w:val="14"/>
                <w:szCs w:val="14"/>
              </w:rPr>
            </w:pPr>
            <w:r w:rsidRPr="003875D1">
              <w:rPr>
                <w:sz w:val="14"/>
                <w:szCs w:val="14"/>
              </w:rPr>
              <w:t>Aufbrennsperre Innenwand</w:t>
            </w:r>
          </w:p>
        </w:tc>
        <w:tc>
          <w:tcPr>
            <w:tcW w:w="860" w:type="dxa"/>
            <w:noWrap/>
            <w:vAlign w:val="center"/>
          </w:tcPr>
          <w:p w14:paraId="592794E2" w14:textId="73975308" w:rsidR="00B5249E" w:rsidRPr="003875D1" w:rsidRDefault="008523A7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613</w:t>
            </w:r>
          </w:p>
        </w:tc>
        <w:tc>
          <w:tcPr>
            <w:tcW w:w="610" w:type="dxa"/>
            <w:noWrap/>
            <w:vAlign w:val="center"/>
          </w:tcPr>
          <w:p w14:paraId="5E8799C3" w14:textId="3FDA9AB5" w:rsidR="00B5249E" w:rsidRPr="003875D1" w:rsidRDefault="00422278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m²</w:t>
            </w:r>
          </w:p>
        </w:tc>
        <w:tc>
          <w:tcPr>
            <w:tcW w:w="735" w:type="dxa"/>
            <w:noWrap/>
            <w:vAlign w:val="center"/>
          </w:tcPr>
          <w:p w14:paraId="1322AAC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3FD6A95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BEEA003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2C7D4A50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5D98B3E1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4639B041" w14:textId="77777777" w:rsidR="00B5249E" w:rsidRPr="00B5249E" w:rsidRDefault="00B5249E" w:rsidP="00B5249E"/>
        </w:tc>
      </w:tr>
      <w:tr w:rsidR="00B5249E" w:rsidRPr="00B5249E" w14:paraId="603984C0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58095286" w14:textId="0A644815" w:rsidR="00B5249E" w:rsidRPr="003875D1" w:rsidRDefault="00D82495" w:rsidP="00B5249E">
            <w:pPr>
              <w:rPr>
                <w:sz w:val="14"/>
                <w:szCs w:val="14"/>
              </w:rPr>
            </w:pPr>
            <w:r w:rsidRPr="00D82495">
              <w:rPr>
                <w:sz w:val="14"/>
                <w:szCs w:val="14"/>
              </w:rPr>
              <w:t>6.3.2</w:t>
            </w:r>
          </w:p>
        </w:tc>
        <w:tc>
          <w:tcPr>
            <w:tcW w:w="2150" w:type="dxa"/>
            <w:noWrap/>
            <w:vAlign w:val="center"/>
          </w:tcPr>
          <w:p w14:paraId="78AFD690" w14:textId="3DA3F064" w:rsidR="00B5249E" w:rsidRPr="003875D1" w:rsidRDefault="00D82495" w:rsidP="00D82495">
            <w:pPr>
              <w:rPr>
                <w:sz w:val="14"/>
                <w:szCs w:val="14"/>
              </w:rPr>
            </w:pPr>
            <w:r w:rsidRPr="00D82495">
              <w:rPr>
                <w:sz w:val="14"/>
                <w:szCs w:val="14"/>
              </w:rPr>
              <w:t>Innenputz einlagig Innenwand Kalkzement-Normalputzm. CSIII D 1</w:t>
            </w:r>
            <w:r w:rsidR="002B081C">
              <w:rPr>
                <w:sz w:val="14"/>
                <w:szCs w:val="14"/>
              </w:rPr>
              <w:t>5</w:t>
            </w:r>
            <w:r w:rsidRPr="00D82495">
              <w:rPr>
                <w:sz w:val="14"/>
                <w:szCs w:val="14"/>
              </w:rPr>
              <w:t>mm Q2 gerieben</w:t>
            </w:r>
          </w:p>
        </w:tc>
        <w:tc>
          <w:tcPr>
            <w:tcW w:w="860" w:type="dxa"/>
            <w:noWrap/>
            <w:vAlign w:val="center"/>
          </w:tcPr>
          <w:p w14:paraId="0CC74422" w14:textId="56F3F260" w:rsidR="00B5249E" w:rsidRPr="003875D1" w:rsidRDefault="008523A7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613</w:t>
            </w:r>
          </w:p>
        </w:tc>
        <w:tc>
          <w:tcPr>
            <w:tcW w:w="610" w:type="dxa"/>
            <w:noWrap/>
            <w:vAlign w:val="center"/>
          </w:tcPr>
          <w:p w14:paraId="538D7C88" w14:textId="406DE36D" w:rsidR="00B5249E" w:rsidRPr="003875D1" w:rsidRDefault="00422278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m²</w:t>
            </w:r>
          </w:p>
        </w:tc>
        <w:tc>
          <w:tcPr>
            <w:tcW w:w="735" w:type="dxa"/>
            <w:noWrap/>
            <w:vAlign w:val="center"/>
          </w:tcPr>
          <w:p w14:paraId="75EF3F60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65F3B2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E6C91E5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6625D27C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5408C626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6FA6773E" w14:textId="77777777" w:rsidR="00B5249E" w:rsidRPr="00B5249E" w:rsidRDefault="00B5249E" w:rsidP="00B5249E"/>
        </w:tc>
      </w:tr>
      <w:tr w:rsidR="00B5249E" w:rsidRPr="00B5249E" w14:paraId="42D6A61F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9A6A413" w14:textId="3CAABFDD" w:rsidR="00B5249E" w:rsidRPr="003875D1" w:rsidRDefault="00D82495" w:rsidP="00B5249E">
            <w:pPr>
              <w:rPr>
                <w:sz w:val="14"/>
                <w:szCs w:val="14"/>
              </w:rPr>
            </w:pPr>
            <w:r w:rsidRPr="00D82495">
              <w:rPr>
                <w:sz w:val="14"/>
                <w:szCs w:val="14"/>
              </w:rPr>
              <w:t>6.3.3</w:t>
            </w:r>
          </w:p>
        </w:tc>
        <w:tc>
          <w:tcPr>
            <w:tcW w:w="2150" w:type="dxa"/>
            <w:noWrap/>
            <w:vAlign w:val="center"/>
          </w:tcPr>
          <w:p w14:paraId="28F13D14" w14:textId="63114C7A" w:rsidR="00B5249E" w:rsidRPr="003875D1" w:rsidRDefault="00D82495" w:rsidP="00D82495">
            <w:pPr>
              <w:rPr>
                <w:sz w:val="14"/>
                <w:szCs w:val="14"/>
              </w:rPr>
            </w:pPr>
            <w:r w:rsidRPr="00D82495">
              <w:rPr>
                <w:sz w:val="14"/>
                <w:szCs w:val="14"/>
              </w:rPr>
              <w:t>Innenputz einlagig Innenwand Kalkzement-Normalputzm. Q3</w:t>
            </w:r>
          </w:p>
        </w:tc>
        <w:tc>
          <w:tcPr>
            <w:tcW w:w="860" w:type="dxa"/>
            <w:noWrap/>
            <w:vAlign w:val="center"/>
          </w:tcPr>
          <w:p w14:paraId="49C0E961" w14:textId="68879E1F" w:rsidR="00B5249E" w:rsidRPr="003875D1" w:rsidRDefault="00833C02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577</w:t>
            </w:r>
          </w:p>
        </w:tc>
        <w:tc>
          <w:tcPr>
            <w:tcW w:w="610" w:type="dxa"/>
            <w:noWrap/>
            <w:vAlign w:val="center"/>
          </w:tcPr>
          <w:p w14:paraId="08C60229" w14:textId="52BAA5FC" w:rsidR="00B5249E" w:rsidRPr="003875D1" w:rsidRDefault="00422278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m²</w:t>
            </w:r>
          </w:p>
        </w:tc>
        <w:tc>
          <w:tcPr>
            <w:tcW w:w="735" w:type="dxa"/>
            <w:noWrap/>
            <w:vAlign w:val="center"/>
          </w:tcPr>
          <w:p w14:paraId="2F4DA32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078FB3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C4A43F9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581E7CE0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24A979EA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14B6C600" w14:textId="77777777" w:rsidR="00B5249E" w:rsidRPr="00B5249E" w:rsidRDefault="00B5249E" w:rsidP="00B5249E"/>
        </w:tc>
      </w:tr>
      <w:tr w:rsidR="00B5249E" w:rsidRPr="00B5249E" w14:paraId="5E523CF8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3FAFCEF9" w14:textId="541143FC" w:rsidR="00B5249E" w:rsidRPr="003875D1" w:rsidRDefault="00D82495" w:rsidP="00B5249E">
            <w:pPr>
              <w:rPr>
                <w:sz w:val="14"/>
                <w:szCs w:val="14"/>
              </w:rPr>
            </w:pPr>
            <w:r w:rsidRPr="00D82495">
              <w:rPr>
                <w:sz w:val="14"/>
                <w:szCs w:val="14"/>
              </w:rPr>
              <w:t>6.3.4</w:t>
            </w:r>
          </w:p>
        </w:tc>
        <w:tc>
          <w:tcPr>
            <w:tcW w:w="2150" w:type="dxa"/>
            <w:noWrap/>
            <w:vAlign w:val="center"/>
          </w:tcPr>
          <w:p w14:paraId="56A40CE2" w14:textId="0C23346C" w:rsidR="00B5249E" w:rsidRPr="003875D1" w:rsidRDefault="00D82495" w:rsidP="00B5249E">
            <w:pPr>
              <w:rPr>
                <w:sz w:val="14"/>
                <w:szCs w:val="14"/>
              </w:rPr>
            </w:pPr>
            <w:r w:rsidRPr="00D82495">
              <w:rPr>
                <w:sz w:val="14"/>
                <w:szCs w:val="14"/>
              </w:rPr>
              <w:t>Haftbrücke mineral. Innenwand Beton</w:t>
            </w:r>
          </w:p>
        </w:tc>
        <w:tc>
          <w:tcPr>
            <w:tcW w:w="860" w:type="dxa"/>
            <w:noWrap/>
            <w:vAlign w:val="center"/>
          </w:tcPr>
          <w:p w14:paraId="6E8F1F8D" w14:textId="14FD0A17" w:rsidR="00B5249E" w:rsidRPr="003875D1" w:rsidRDefault="00833C02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769</w:t>
            </w:r>
          </w:p>
        </w:tc>
        <w:tc>
          <w:tcPr>
            <w:tcW w:w="610" w:type="dxa"/>
            <w:noWrap/>
            <w:vAlign w:val="center"/>
          </w:tcPr>
          <w:p w14:paraId="03BA622E" w14:textId="5D7EA922" w:rsidR="00B5249E" w:rsidRPr="003875D1" w:rsidRDefault="00422278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m²</w:t>
            </w:r>
          </w:p>
        </w:tc>
        <w:tc>
          <w:tcPr>
            <w:tcW w:w="735" w:type="dxa"/>
            <w:noWrap/>
            <w:vAlign w:val="center"/>
          </w:tcPr>
          <w:p w14:paraId="20553F3A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167569C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4725D89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627B39D2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2C6605A2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60F2D13F" w14:textId="77777777" w:rsidR="00B5249E" w:rsidRPr="00B5249E" w:rsidRDefault="00B5249E" w:rsidP="00B5249E"/>
        </w:tc>
      </w:tr>
      <w:tr w:rsidR="00B5249E" w:rsidRPr="00B5249E" w14:paraId="7663942E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3F9E331" w14:textId="2BB17236" w:rsidR="00B5249E" w:rsidRPr="003875D1" w:rsidRDefault="00D82495" w:rsidP="00B5249E">
            <w:pPr>
              <w:rPr>
                <w:sz w:val="14"/>
                <w:szCs w:val="14"/>
              </w:rPr>
            </w:pPr>
            <w:r w:rsidRPr="00D82495">
              <w:rPr>
                <w:sz w:val="14"/>
                <w:szCs w:val="14"/>
              </w:rPr>
              <w:t>6.3.5</w:t>
            </w:r>
          </w:p>
        </w:tc>
        <w:tc>
          <w:tcPr>
            <w:tcW w:w="2150" w:type="dxa"/>
            <w:noWrap/>
            <w:vAlign w:val="center"/>
          </w:tcPr>
          <w:p w14:paraId="748D9442" w14:textId="0AB01C8B" w:rsidR="00B5249E" w:rsidRPr="003875D1" w:rsidRDefault="00D82495" w:rsidP="00D82495">
            <w:pPr>
              <w:rPr>
                <w:sz w:val="14"/>
                <w:szCs w:val="14"/>
              </w:rPr>
            </w:pPr>
            <w:r w:rsidRPr="00D82495">
              <w:rPr>
                <w:sz w:val="14"/>
                <w:szCs w:val="14"/>
              </w:rPr>
              <w:t>Innenputz einlagig Innenwand Kalkzement-Normalputzm. CSIII D 1</w:t>
            </w:r>
            <w:r w:rsidR="002B081C">
              <w:rPr>
                <w:sz w:val="14"/>
                <w:szCs w:val="14"/>
              </w:rPr>
              <w:t>5</w:t>
            </w:r>
            <w:r w:rsidRPr="00D82495">
              <w:rPr>
                <w:sz w:val="14"/>
                <w:szCs w:val="14"/>
              </w:rPr>
              <w:t>mm Q2 gerieben</w:t>
            </w:r>
          </w:p>
        </w:tc>
        <w:tc>
          <w:tcPr>
            <w:tcW w:w="860" w:type="dxa"/>
            <w:noWrap/>
            <w:vAlign w:val="center"/>
          </w:tcPr>
          <w:p w14:paraId="767D906C" w14:textId="238F54B5" w:rsidR="00B5249E" w:rsidRPr="003875D1" w:rsidRDefault="00833C02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</w:t>
            </w:r>
            <w:r w:rsidR="008523A7">
              <w:rPr>
                <w:sz w:val="14"/>
                <w:szCs w:val="14"/>
              </w:rPr>
              <w:t>9</w:t>
            </w:r>
          </w:p>
        </w:tc>
        <w:tc>
          <w:tcPr>
            <w:tcW w:w="610" w:type="dxa"/>
            <w:noWrap/>
            <w:vAlign w:val="center"/>
          </w:tcPr>
          <w:p w14:paraId="4A1A8787" w14:textId="5F2B6F77" w:rsidR="00B5249E" w:rsidRPr="003875D1" w:rsidRDefault="00422278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m²</w:t>
            </w:r>
          </w:p>
        </w:tc>
        <w:tc>
          <w:tcPr>
            <w:tcW w:w="735" w:type="dxa"/>
            <w:noWrap/>
            <w:vAlign w:val="center"/>
          </w:tcPr>
          <w:p w14:paraId="76CE2F7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EFFD7DF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80978BB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3E6954EE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69EC14BC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20E46E2E" w14:textId="77777777" w:rsidR="00B5249E" w:rsidRPr="00B5249E" w:rsidRDefault="00B5249E" w:rsidP="00B5249E"/>
        </w:tc>
      </w:tr>
      <w:tr w:rsidR="00833C02" w:rsidRPr="00B5249E" w14:paraId="45C53026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3C6ADC53" w14:textId="0749B457" w:rsidR="00833C02" w:rsidRPr="00D82495" w:rsidRDefault="00833C02" w:rsidP="00833C02">
            <w:pPr>
              <w:rPr>
                <w:sz w:val="14"/>
                <w:szCs w:val="14"/>
              </w:rPr>
            </w:pPr>
            <w:r w:rsidRPr="00D82495">
              <w:rPr>
                <w:sz w:val="14"/>
                <w:szCs w:val="14"/>
              </w:rPr>
              <w:t>6.3.</w:t>
            </w:r>
            <w:r>
              <w:rPr>
                <w:sz w:val="14"/>
                <w:szCs w:val="14"/>
              </w:rPr>
              <w:t>6</w:t>
            </w:r>
          </w:p>
        </w:tc>
        <w:tc>
          <w:tcPr>
            <w:tcW w:w="2150" w:type="dxa"/>
            <w:noWrap/>
            <w:vAlign w:val="center"/>
          </w:tcPr>
          <w:p w14:paraId="6A932C19" w14:textId="7418B340" w:rsidR="00833C02" w:rsidRPr="00D82495" w:rsidRDefault="00833C02" w:rsidP="00833C02">
            <w:pPr>
              <w:rPr>
                <w:sz w:val="14"/>
                <w:szCs w:val="14"/>
              </w:rPr>
            </w:pPr>
            <w:r w:rsidRPr="00D82495">
              <w:rPr>
                <w:sz w:val="14"/>
                <w:szCs w:val="14"/>
              </w:rPr>
              <w:t>Haftbrücke mineral. Innenwand Beton</w:t>
            </w:r>
          </w:p>
        </w:tc>
        <w:tc>
          <w:tcPr>
            <w:tcW w:w="860" w:type="dxa"/>
            <w:noWrap/>
            <w:vAlign w:val="center"/>
          </w:tcPr>
          <w:p w14:paraId="2B0FB405" w14:textId="720700F4" w:rsidR="00833C02" w:rsidRDefault="00833C02" w:rsidP="00833C0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181</w:t>
            </w:r>
          </w:p>
        </w:tc>
        <w:tc>
          <w:tcPr>
            <w:tcW w:w="610" w:type="dxa"/>
            <w:noWrap/>
            <w:vAlign w:val="center"/>
          </w:tcPr>
          <w:p w14:paraId="1479DDBD" w14:textId="3B181308" w:rsidR="00833C02" w:rsidRDefault="00833C02" w:rsidP="00833C02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m²</w:t>
            </w:r>
          </w:p>
        </w:tc>
        <w:tc>
          <w:tcPr>
            <w:tcW w:w="735" w:type="dxa"/>
            <w:noWrap/>
            <w:vAlign w:val="center"/>
          </w:tcPr>
          <w:p w14:paraId="223C5ECC" w14:textId="77777777" w:rsidR="00833C02" w:rsidRPr="00B5249E" w:rsidRDefault="00833C02" w:rsidP="00833C02"/>
        </w:tc>
        <w:tc>
          <w:tcPr>
            <w:tcW w:w="735" w:type="dxa"/>
            <w:noWrap/>
            <w:vAlign w:val="center"/>
          </w:tcPr>
          <w:p w14:paraId="010D885D" w14:textId="77777777" w:rsidR="00833C02" w:rsidRPr="00B5249E" w:rsidRDefault="00833C02" w:rsidP="00833C02"/>
        </w:tc>
        <w:tc>
          <w:tcPr>
            <w:tcW w:w="735" w:type="dxa"/>
            <w:noWrap/>
            <w:vAlign w:val="center"/>
          </w:tcPr>
          <w:p w14:paraId="7F34F980" w14:textId="77777777" w:rsidR="00833C02" w:rsidRPr="00B5249E" w:rsidRDefault="00833C02" w:rsidP="00833C02"/>
        </w:tc>
        <w:tc>
          <w:tcPr>
            <w:tcW w:w="919" w:type="dxa"/>
            <w:noWrap/>
            <w:vAlign w:val="center"/>
          </w:tcPr>
          <w:p w14:paraId="2E5499AA" w14:textId="77777777" w:rsidR="00833C02" w:rsidRPr="00B5249E" w:rsidRDefault="00833C02" w:rsidP="00833C02"/>
        </w:tc>
        <w:tc>
          <w:tcPr>
            <w:tcW w:w="766" w:type="dxa"/>
            <w:noWrap/>
            <w:vAlign w:val="center"/>
          </w:tcPr>
          <w:p w14:paraId="7E97DF01" w14:textId="77777777" w:rsidR="00833C02" w:rsidRPr="00B5249E" w:rsidRDefault="00833C02" w:rsidP="00833C02"/>
        </w:tc>
        <w:tc>
          <w:tcPr>
            <w:tcW w:w="1255" w:type="dxa"/>
            <w:noWrap/>
            <w:vAlign w:val="center"/>
          </w:tcPr>
          <w:p w14:paraId="235317CF" w14:textId="77777777" w:rsidR="00833C02" w:rsidRPr="00B5249E" w:rsidRDefault="00833C02" w:rsidP="00833C02"/>
        </w:tc>
      </w:tr>
      <w:tr w:rsidR="00D811EC" w:rsidRPr="00B5249E" w14:paraId="436BAE86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7A8D4E8" w14:textId="4FE99910" w:rsidR="00D811EC" w:rsidRPr="00D82495" w:rsidRDefault="00D811EC" w:rsidP="00D811EC">
            <w:pPr>
              <w:rPr>
                <w:sz w:val="14"/>
                <w:szCs w:val="14"/>
              </w:rPr>
            </w:pPr>
            <w:r w:rsidRPr="00D82495">
              <w:rPr>
                <w:sz w:val="14"/>
                <w:szCs w:val="14"/>
              </w:rPr>
              <w:t>6.3.</w:t>
            </w:r>
            <w:r>
              <w:rPr>
                <w:sz w:val="14"/>
                <w:szCs w:val="14"/>
              </w:rPr>
              <w:t>7</w:t>
            </w:r>
          </w:p>
        </w:tc>
        <w:tc>
          <w:tcPr>
            <w:tcW w:w="2150" w:type="dxa"/>
            <w:noWrap/>
            <w:vAlign w:val="center"/>
          </w:tcPr>
          <w:p w14:paraId="42FC7A7C" w14:textId="5AC0E98F" w:rsidR="00D811EC" w:rsidRPr="00D82495" w:rsidRDefault="00D811EC" w:rsidP="00D811EC">
            <w:pPr>
              <w:rPr>
                <w:sz w:val="14"/>
                <w:szCs w:val="14"/>
              </w:rPr>
            </w:pPr>
            <w:r w:rsidRPr="00D82495">
              <w:rPr>
                <w:sz w:val="14"/>
                <w:szCs w:val="14"/>
              </w:rPr>
              <w:t>Innenputz einlagig Innenwand Kalkzement-Normalputzm. CSIII D 1</w:t>
            </w:r>
            <w:r>
              <w:rPr>
                <w:sz w:val="14"/>
                <w:szCs w:val="14"/>
              </w:rPr>
              <w:t>5</w:t>
            </w:r>
            <w:r w:rsidRPr="00D82495">
              <w:rPr>
                <w:sz w:val="14"/>
                <w:szCs w:val="14"/>
              </w:rPr>
              <w:t>mm Q2 gerieben</w:t>
            </w:r>
          </w:p>
        </w:tc>
        <w:tc>
          <w:tcPr>
            <w:tcW w:w="860" w:type="dxa"/>
            <w:noWrap/>
            <w:vAlign w:val="center"/>
          </w:tcPr>
          <w:p w14:paraId="6AF3B558" w14:textId="112AE585" w:rsidR="00D811EC" w:rsidRDefault="00D811EC" w:rsidP="00D811E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181</w:t>
            </w:r>
          </w:p>
        </w:tc>
        <w:tc>
          <w:tcPr>
            <w:tcW w:w="610" w:type="dxa"/>
            <w:noWrap/>
            <w:vAlign w:val="center"/>
          </w:tcPr>
          <w:p w14:paraId="2280EA0E" w14:textId="1270E9E0" w:rsidR="00D811EC" w:rsidRDefault="00D811EC" w:rsidP="00D811E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m²</w:t>
            </w:r>
          </w:p>
        </w:tc>
        <w:tc>
          <w:tcPr>
            <w:tcW w:w="735" w:type="dxa"/>
            <w:noWrap/>
            <w:vAlign w:val="center"/>
          </w:tcPr>
          <w:p w14:paraId="469FE2F1" w14:textId="77777777" w:rsidR="00D811EC" w:rsidRPr="00B5249E" w:rsidRDefault="00D811EC" w:rsidP="00D811EC"/>
        </w:tc>
        <w:tc>
          <w:tcPr>
            <w:tcW w:w="735" w:type="dxa"/>
            <w:noWrap/>
            <w:vAlign w:val="center"/>
          </w:tcPr>
          <w:p w14:paraId="7ED218CE" w14:textId="77777777" w:rsidR="00D811EC" w:rsidRPr="00B5249E" w:rsidRDefault="00D811EC" w:rsidP="00D811EC"/>
        </w:tc>
        <w:tc>
          <w:tcPr>
            <w:tcW w:w="735" w:type="dxa"/>
            <w:noWrap/>
            <w:vAlign w:val="center"/>
          </w:tcPr>
          <w:p w14:paraId="5D0E8E32" w14:textId="77777777" w:rsidR="00D811EC" w:rsidRPr="00B5249E" w:rsidRDefault="00D811EC" w:rsidP="00D811EC"/>
        </w:tc>
        <w:tc>
          <w:tcPr>
            <w:tcW w:w="919" w:type="dxa"/>
            <w:noWrap/>
            <w:vAlign w:val="center"/>
          </w:tcPr>
          <w:p w14:paraId="1271FBA5" w14:textId="77777777" w:rsidR="00D811EC" w:rsidRPr="00B5249E" w:rsidRDefault="00D811EC" w:rsidP="00D811EC"/>
        </w:tc>
        <w:tc>
          <w:tcPr>
            <w:tcW w:w="766" w:type="dxa"/>
            <w:noWrap/>
            <w:vAlign w:val="center"/>
          </w:tcPr>
          <w:p w14:paraId="39CF9680" w14:textId="77777777" w:rsidR="00D811EC" w:rsidRPr="00B5249E" w:rsidRDefault="00D811EC" w:rsidP="00D811EC"/>
        </w:tc>
        <w:tc>
          <w:tcPr>
            <w:tcW w:w="1255" w:type="dxa"/>
            <w:noWrap/>
            <w:vAlign w:val="center"/>
          </w:tcPr>
          <w:p w14:paraId="6BCD70C2" w14:textId="77777777" w:rsidR="00D811EC" w:rsidRPr="00B5249E" w:rsidRDefault="00D811EC" w:rsidP="00D811EC"/>
        </w:tc>
      </w:tr>
      <w:tr w:rsidR="00B5249E" w:rsidRPr="00B5249E" w14:paraId="10DDF2A0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5388EC3" w14:textId="1119ECE2" w:rsidR="00B5249E" w:rsidRPr="003875D1" w:rsidRDefault="00D82495" w:rsidP="00B5249E">
            <w:pPr>
              <w:rPr>
                <w:sz w:val="14"/>
                <w:szCs w:val="14"/>
              </w:rPr>
            </w:pPr>
            <w:r w:rsidRPr="00D82495">
              <w:rPr>
                <w:sz w:val="14"/>
                <w:szCs w:val="14"/>
              </w:rPr>
              <w:t>6.3.</w:t>
            </w:r>
            <w:r w:rsidR="00D811EC">
              <w:rPr>
                <w:sz w:val="14"/>
                <w:szCs w:val="14"/>
              </w:rPr>
              <w:t>8</w:t>
            </w:r>
          </w:p>
        </w:tc>
        <w:tc>
          <w:tcPr>
            <w:tcW w:w="2150" w:type="dxa"/>
            <w:noWrap/>
            <w:vAlign w:val="center"/>
          </w:tcPr>
          <w:p w14:paraId="45C9B7F7" w14:textId="340BF765" w:rsidR="00B5249E" w:rsidRPr="003875D1" w:rsidRDefault="00D82495" w:rsidP="00D811EC">
            <w:pPr>
              <w:rPr>
                <w:sz w:val="14"/>
                <w:szCs w:val="14"/>
              </w:rPr>
            </w:pPr>
            <w:r w:rsidRPr="00D82495">
              <w:rPr>
                <w:sz w:val="14"/>
                <w:szCs w:val="14"/>
              </w:rPr>
              <w:t>Innenputz einlagig Innenwand Kalkzement-Normalputzm</w:t>
            </w:r>
            <w:r w:rsidR="00D811EC">
              <w:rPr>
                <w:sz w:val="14"/>
                <w:szCs w:val="14"/>
              </w:rPr>
              <w:t>.</w:t>
            </w:r>
            <w:r w:rsidRPr="00D82495">
              <w:rPr>
                <w:sz w:val="14"/>
                <w:szCs w:val="14"/>
              </w:rPr>
              <w:t xml:space="preserve"> Q3</w:t>
            </w:r>
          </w:p>
        </w:tc>
        <w:tc>
          <w:tcPr>
            <w:tcW w:w="860" w:type="dxa"/>
            <w:noWrap/>
            <w:vAlign w:val="center"/>
          </w:tcPr>
          <w:p w14:paraId="66A35280" w14:textId="5D8EF0D0" w:rsidR="00B5249E" w:rsidRPr="003875D1" w:rsidRDefault="00D811EC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572</w:t>
            </w:r>
          </w:p>
        </w:tc>
        <w:tc>
          <w:tcPr>
            <w:tcW w:w="610" w:type="dxa"/>
            <w:noWrap/>
            <w:vAlign w:val="center"/>
          </w:tcPr>
          <w:p w14:paraId="22A0D530" w14:textId="20601A93" w:rsidR="00B5249E" w:rsidRPr="003875D1" w:rsidRDefault="00422278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m²</w:t>
            </w:r>
          </w:p>
        </w:tc>
        <w:tc>
          <w:tcPr>
            <w:tcW w:w="735" w:type="dxa"/>
            <w:noWrap/>
            <w:vAlign w:val="center"/>
          </w:tcPr>
          <w:p w14:paraId="0F1F605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1C0A60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6AE3702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348100BF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540681FE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18B5C89D" w14:textId="77777777" w:rsidR="00B5249E" w:rsidRPr="00B5249E" w:rsidRDefault="00B5249E" w:rsidP="00B5249E"/>
        </w:tc>
      </w:tr>
      <w:tr w:rsidR="00B5249E" w:rsidRPr="00B5249E" w14:paraId="14EBF848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DB19175" w14:textId="0B4C1FDE" w:rsidR="00B5249E" w:rsidRPr="003875D1" w:rsidRDefault="00D82495" w:rsidP="00B5249E">
            <w:pPr>
              <w:rPr>
                <w:sz w:val="14"/>
                <w:szCs w:val="14"/>
              </w:rPr>
            </w:pPr>
            <w:r w:rsidRPr="00D82495">
              <w:rPr>
                <w:sz w:val="14"/>
                <w:szCs w:val="14"/>
              </w:rPr>
              <w:t>6.3.</w:t>
            </w:r>
            <w:r w:rsidR="00D811EC">
              <w:rPr>
                <w:sz w:val="14"/>
                <w:szCs w:val="14"/>
              </w:rPr>
              <w:t>9</w:t>
            </w:r>
          </w:p>
        </w:tc>
        <w:tc>
          <w:tcPr>
            <w:tcW w:w="2150" w:type="dxa"/>
            <w:noWrap/>
            <w:vAlign w:val="center"/>
          </w:tcPr>
          <w:p w14:paraId="10260B3A" w14:textId="408104EB" w:rsidR="00B5249E" w:rsidRPr="003875D1" w:rsidRDefault="00D82495" w:rsidP="00D82495">
            <w:pPr>
              <w:rPr>
                <w:sz w:val="14"/>
                <w:szCs w:val="14"/>
              </w:rPr>
            </w:pPr>
            <w:r w:rsidRPr="00D82495">
              <w:rPr>
                <w:sz w:val="14"/>
                <w:szCs w:val="14"/>
              </w:rPr>
              <w:t>Innenputz einlagig Leibung B 30 cm Kalkzement-Normalputzm. CSIII D 1</w:t>
            </w:r>
            <w:r w:rsidR="002B081C">
              <w:rPr>
                <w:sz w:val="14"/>
                <w:szCs w:val="14"/>
              </w:rPr>
              <w:t>5</w:t>
            </w:r>
            <w:r w:rsidRPr="00D82495">
              <w:rPr>
                <w:sz w:val="14"/>
                <w:szCs w:val="14"/>
              </w:rPr>
              <w:t>mm Q2 gerieben</w:t>
            </w:r>
          </w:p>
        </w:tc>
        <w:tc>
          <w:tcPr>
            <w:tcW w:w="860" w:type="dxa"/>
            <w:noWrap/>
            <w:vAlign w:val="center"/>
          </w:tcPr>
          <w:p w14:paraId="1E895BC2" w14:textId="5181905A" w:rsidR="00B5249E" w:rsidRPr="003875D1" w:rsidRDefault="008523A7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191</w:t>
            </w:r>
          </w:p>
        </w:tc>
        <w:tc>
          <w:tcPr>
            <w:tcW w:w="610" w:type="dxa"/>
            <w:noWrap/>
            <w:vAlign w:val="center"/>
          </w:tcPr>
          <w:p w14:paraId="1691D0FC" w14:textId="641CB940" w:rsidR="00B5249E" w:rsidRPr="003875D1" w:rsidRDefault="00422278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735" w:type="dxa"/>
            <w:noWrap/>
            <w:vAlign w:val="center"/>
          </w:tcPr>
          <w:p w14:paraId="730B0D2A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A04F840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BB4699E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5344BF58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0F6D7102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74950BA0" w14:textId="77777777" w:rsidR="00B5249E" w:rsidRPr="00B5249E" w:rsidRDefault="00B5249E" w:rsidP="00B5249E"/>
        </w:tc>
      </w:tr>
      <w:tr w:rsidR="00B5249E" w:rsidRPr="00B5249E" w14:paraId="27200D84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3BA09F13" w14:textId="1C1B08A4" w:rsidR="00B5249E" w:rsidRPr="003875D1" w:rsidRDefault="00D82495" w:rsidP="00B5249E">
            <w:pPr>
              <w:rPr>
                <w:sz w:val="14"/>
                <w:szCs w:val="14"/>
              </w:rPr>
            </w:pPr>
            <w:r w:rsidRPr="00D82495">
              <w:rPr>
                <w:sz w:val="14"/>
                <w:szCs w:val="14"/>
              </w:rPr>
              <w:t>6.3.</w:t>
            </w:r>
            <w:r w:rsidR="00D811EC">
              <w:rPr>
                <w:sz w:val="14"/>
                <w:szCs w:val="14"/>
              </w:rPr>
              <w:t>10</w:t>
            </w:r>
          </w:p>
        </w:tc>
        <w:tc>
          <w:tcPr>
            <w:tcW w:w="2150" w:type="dxa"/>
            <w:noWrap/>
            <w:vAlign w:val="center"/>
          </w:tcPr>
          <w:p w14:paraId="1C03693B" w14:textId="41337054" w:rsidR="00B5249E" w:rsidRPr="003875D1" w:rsidRDefault="00D82495" w:rsidP="00D811EC">
            <w:pPr>
              <w:rPr>
                <w:sz w:val="14"/>
                <w:szCs w:val="14"/>
              </w:rPr>
            </w:pPr>
            <w:r w:rsidRPr="00D82495">
              <w:rPr>
                <w:sz w:val="14"/>
                <w:szCs w:val="14"/>
              </w:rPr>
              <w:t>Innenputz einlagig Innenwand Kalkzement-Normalputzm. Q3</w:t>
            </w:r>
          </w:p>
        </w:tc>
        <w:tc>
          <w:tcPr>
            <w:tcW w:w="860" w:type="dxa"/>
            <w:noWrap/>
            <w:vAlign w:val="center"/>
          </w:tcPr>
          <w:p w14:paraId="49E8C14B" w14:textId="3A8D8629" w:rsidR="00B5249E" w:rsidRPr="003875D1" w:rsidRDefault="008523A7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191</w:t>
            </w:r>
          </w:p>
        </w:tc>
        <w:tc>
          <w:tcPr>
            <w:tcW w:w="610" w:type="dxa"/>
            <w:noWrap/>
            <w:vAlign w:val="center"/>
          </w:tcPr>
          <w:p w14:paraId="014C3151" w14:textId="1C503602" w:rsidR="00B5249E" w:rsidRPr="003875D1" w:rsidRDefault="00422278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735" w:type="dxa"/>
            <w:noWrap/>
            <w:vAlign w:val="center"/>
          </w:tcPr>
          <w:p w14:paraId="630CA67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75A623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175E3FD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02B85A39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7569F31A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7CA027B4" w14:textId="77777777" w:rsidR="00B5249E" w:rsidRPr="00B5249E" w:rsidRDefault="00B5249E" w:rsidP="00B5249E"/>
        </w:tc>
      </w:tr>
      <w:tr w:rsidR="00B5249E" w:rsidRPr="00B5249E" w14:paraId="792AB8CE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3B354CD" w14:textId="7B37FB4B" w:rsidR="00B5249E" w:rsidRPr="003875D1" w:rsidRDefault="00D82495" w:rsidP="00B5249E">
            <w:pPr>
              <w:rPr>
                <w:sz w:val="14"/>
                <w:szCs w:val="14"/>
              </w:rPr>
            </w:pPr>
            <w:r w:rsidRPr="00D82495">
              <w:rPr>
                <w:sz w:val="14"/>
                <w:szCs w:val="14"/>
              </w:rPr>
              <w:t>6.3.</w:t>
            </w:r>
            <w:r w:rsidR="00D811EC">
              <w:rPr>
                <w:sz w:val="14"/>
                <w:szCs w:val="14"/>
              </w:rPr>
              <w:t>11</w:t>
            </w:r>
          </w:p>
        </w:tc>
        <w:tc>
          <w:tcPr>
            <w:tcW w:w="2150" w:type="dxa"/>
            <w:noWrap/>
            <w:vAlign w:val="center"/>
          </w:tcPr>
          <w:p w14:paraId="61C8F9C3" w14:textId="7C4B4DA1" w:rsidR="00B5249E" w:rsidRPr="003875D1" w:rsidRDefault="00D82495" w:rsidP="002B081C">
            <w:pPr>
              <w:rPr>
                <w:sz w:val="14"/>
                <w:szCs w:val="14"/>
              </w:rPr>
            </w:pPr>
            <w:r w:rsidRPr="00D82495">
              <w:rPr>
                <w:sz w:val="14"/>
                <w:szCs w:val="14"/>
              </w:rPr>
              <w:t xml:space="preserve">Innenputz einlagig </w:t>
            </w:r>
            <w:r w:rsidR="002B081C">
              <w:rPr>
                <w:sz w:val="14"/>
                <w:szCs w:val="14"/>
              </w:rPr>
              <w:t>Sturz</w:t>
            </w:r>
            <w:r w:rsidRPr="00D82495">
              <w:rPr>
                <w:sz w:val="14"/>
                <w:szCs w:val="14"/>
              </w:rPr>
              <w:t xml:space="preserve"> Abwicklung 0,3 m Kalkzement-Normalputzm. CSIII D 1</w:t>
            </w:r>
            <w:r w:rsidR="002B081C">
              <w:rPr>
                <w:sz w:val="14"/>
                <w:szCs w:val="14"/>
              </w:rPr>
              <w:t>5</w:t>
            </w:r>
            <w:r w:rsidRPr="00D82495">
              <w:rPr>
                <w:sz w:val="14"/>
                <w:szCs w:val="14"/>
              </w:rPr>
              <w:t>mm Q2 gerieben</w:t>
            </w:r>
          </w:p>
        </w:tc>
        <w:tc>
          <w:tcPr>
            <w:tcW w:w="860" w:type="dxa"/>
            <w:noWrap/>
            <w:vAlign w:val="center"/>
          </w:tcPr>
          <w:p w14:paraId="76229E01" w14:textId="31ACFB86" w:rsidR="00B5249E" w:rsidRPr="003875D1" w:rsidRDefault="008523A7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78</w:t>
            </w:r>
          </w:p>
        </w:tc>
        <w:tc>
          <w:tcPr>
            <w:tcW w:w="610" w:type="dxa"/>
            <w:noWrap/>
            <w:vAlign w:val="center"/>
          </w:tcPr>
          <w:p w14:paraId="29148958" w14:textId="1D8E558F" w:rsidR="00B5249E" w:rsidRPr="003875D1" w:rsidRDefault="00422278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735" w:type="dxa"/>
            <w:noWrap/>
            <w:vAlign w:val="center"/>
          </w:tcPr>
          <w:p w14:paraId="13E5CDE9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2192E6C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B16C9B6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44453B49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2F003623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3629B5A8" w14:textId="77777777" w:rsidR="00B5249E" w:rsidRPr="00B5249E" w:rsidRDefault="00B5249E" w:rsidP="00B5249E"/>
        </w:tc>
      </w:tr>
      <w:tr w:rsidR="007D012C" w:rsidRPr="00B5249E" w14:paraId="73609A01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700C1AD" w14:textId="0C3E6D06" w:rsidR="007D012C" w:rsidRPr="003875D1" w:rsidRDefault="00D82495" w:rsidP="00B5249E">
            <w:pPr>
              <w:rPr>
                <w:sz w:val="14"/>
                <w:szCs w:val="14"/>
              </w:rPr>
            </w:pPr>
            <w:r w:rsidRPr="00D82495">
              <w:rPr>
                <w:sz w:val="14"/>
                <w:szCs w:val="14"/>
              </w:rPr>
              <w:t>6.3.1</w:t>
            </w:r>
            <w:r w:rsidR="00D811EC">
              <w:rPr>
                <w:sz w:val="14"/>
                <w:szCs w:val="14"/>
              </w:rPr>
              <w:t>2</w:t>
            </w:r>
          </w:p>
        </w:tc>
        <w:tc>
          <w:tcPr>
            <w:tcW w:w="2150" w:type="dxa"/>
            <w:noWrap/>
            <w:vAlign w:val="center"/>
          </w:tcPr>
          <w:p w14:paraId="7312FA03" w14:textId="4744576A" w:rsidR="007D012C" w:rsidRPr="003875D1" w:rsidRDefault="00D82495" w:rsidP="00D811EC">
            <w:pPr>
              <w:rPr>
                <w:sz w:val="14"/>
                <w:szCs w:val="14"/>
              </w:rPr>
            </w:pPr>
            <w:r w:rsidRPr="00D82495">
              <w:rPr>
                <w:sz w:val="14"/>
                <w:szCs w:val="14"/>
              </w:rPr>
              <w:t>Innenputz einlagig Innenwand Kalkzement-Normalputzm. Q3</w:t>
            </w:r>
          </w:p>
        </w:tc>
        <w:tc>
          <w:tcPr>
            <w:tcW w:w="860" w:type="dxa"/>
            <w:noWrap/>
            <w:vAlign w:val="center"/>
          </w:tcPr>
          <w:p w14:paraId="3A0E4225" w14:textId="5063B8D7" w:rsidR="007D012C" w:rsidRPr="003875D1" w:rsidRDefault="008523A7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78</w:t>
            </w:r>
          </w:p>
        </w:tc>
        <w:tc>
          <w:tcPr>
            <w:tcW w:w="610" w:type="dxa"/>
            <w:noWrap/>
            <w:vAlign w:val="center"/>
          </w:tcPr>
          <w:p w14:paraId="500C656D" w14:textId="3F65F92E" w:rsidR="007D012C" w:rsidRPr="003875D1" w:rsidRDefault="00422278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735" w:type="dxa"/>
            <w:noWrap/>
            <w:vAlign w:val="center"/>
          </w:tcPr>
          <w:p w14:paraId="069BD43A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23296F71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07A508A3" w14:textId="77777777" w:rsidR="007D012C" w:rsidRPr="00B5249E" w:rsidRDefault="007D012C" w:rsidP="00B5249E"/>
        </w:tc>
        <w:tc>
          <w:tcPr>
            <w:tcW w:w="919" w:type="dxa"/>
            <w:noWrap/>
            <w:vAlign w:val="center"/>
          </w:tcPr>
          <w:p w14:paraId="61490CBC" w14:textId="77777777" w:rsidR="007D012C" w:rsidRPr="00B5249E" w:rsidRDefault="007D012C" w:rsidP="00B5249E"/>
        </w:tc>
        <w:tc>
          <w:tcPr>
            <w:tcW w:w="766" w:type="dxa"/>
            <w:noWrap/>
            <w:vAlign w:val="center"/>
          </w:tcPr>
          <w:p w14:paraId="4A7A78FD" w14:textId="77777777" w:rsidR="007D012C" w:rsidRPr="00B5249E" w:rsidRDefault="007D012C" w:rsidP="00B5249E"/>
        </w:tc>
        <w:tc>
          <w:tcPr>
            <w:tcW w:w="1255" w:type="dxa"/>
            <w:noWrap/>
            <w:vAlign w:val="center"/>
          </w:tcPr>
          <w:p w14:paraId="578062F1" w14:textId="77777777" w:rsidR="007D012C" w:rsidRPr="00B5249E" w:rsidRDefault="007D012C" w:rsidP="00B5249E"/>
        </w:tc>
      </w:tr>
      <w:tr w:rsidR="001A1DF7" w:rsidRPr="00B5249E" w14:paraId="66AC9307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F293534" w14:textId="78B6BACE" w:rsidR="001A1DF7" w:rsidRPr="00D82495" w:rsidRDefault="001A1DF7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6.3.1</w:t>
            </w:r>
            <w:r w:rsidR="00D811EC">
              <w:rPr>
                <w:sz w:val="14"/>
                <w:szCs w:val="14"/>
              </w:rPr>
              <w:t>3</w:t>
            </w:r>
          </w:p>
        </w:tc>
        <w:tc>
          <w:tcPr>
            <w:tcW w:w="2150" w:type="dxa"/>
            <w:noWrap/>
            <w:vAlign w:val="center"/>
          </w:tcPr>
          <w:p w14:paraId="1AEB00DB" w14:textId="5038C60A" w:rsidR="001A1DF7" w:rsidRPr="00D82495" w:rsidRDefault="001A1DF7" w:rsidP="00D82495">
            <w:pPr>
              <w:rPr>
                <w:sz w:val="14"/>
                <w:szCs w:val="14"/>
              </w:rPr>
            </w:pPr>
            <w:r w:rsidRPr="001A1DF7">
              <w:rPr>
                <w:sz w:val="14"/>
                <w:szCs w:val="14"/>
              </w:rPr>
              <w:t>Mehrstärke Innenputz Kalkzement-Normalputzmörtel</w:t>
            </w:r>
          </w:p>
        </w:tc>
        <w:tc>
          <w:tcPr>
            <w:tcW w:w="860" w:type="dxa"/>
            <w:noWrap/>
            <w:vAlign w:val="center"/>
          </w:tcPr>
          <w:p w14:paraId="448C99DD" w14:textId="55E4D83C" w:rsidR="001A1DF7" w:rsidRDefault="001A1DF7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200</w:t>
            </w:r>
          </w:p>
        </w:tc>
        <w:tc>
          <w:tcPr>
            <w:tcW w:w="610" w:type="dxa"/>
            <w:noWrap/>
            <w:vAlign w:val="center"/>
          </w:tcPr>
          <w:p w14:paraId="60F797FD" w14:textId="3935889E" w:rsidR="001A1DF7" w:rsidRDefault="001A1DF7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m²</w:t>
            </w:r>
          </w:p>
        </w:tc>
        <w:tc>
          <w:tcPr>
            <w:tcW w:w="735" w:type="dxa"/>
            <w:noWrap/>
            <w:vAlign w:val="center"/>
          </w:tcPr>
          <w:p w14:paraId="158EA38C" w14:textId="77777777" w:rsidR="001A1DF7" w:rsidRPr="00B5249E" w:rsidRDefault="001A1DF7" w:rsidP="00B5249E"/>
        </w:tc>
        <w:tc>
          <w:tcPr>
            <w:tcW w:w="735" w:type="dxa"/>
            <w:noWrap/>
            <w:vAlign w:val="center"/>
          </w:tcPr>
          <w:p w14:paraId="1C24F526" w14:textId="77777777" w:rsidR="001A1DF7" w:rsidRPr="00B5249E" w:rsidRDefault="001A1DF7" w:rsidP="00B5249E"/>
        </w:tc>
        <w:tc>
          <w:tcPr>
            <w:tcW w:w="735" w:type="dxa"/>
            <w:noWrap/>
            <w:vAlign w:val="center"/>
          </w:tcPr>
          <w:p w14:paraId="50DD6AA0" w14:textId="77777777" w:rsidR="001A1DF7" w:rsidRPr="00B5249E" w:rsidRDefault="001A1DF7" w:rsidP="00B5249E"/>
        </w:tc>
        <w:tc>
          <w:tcPr>
            <w:tcW w:w="919" w:type="dxa"/>
            <w:noWrap/>
            <w:vAlign w:val="center"/>
          </w:tcPr>
          <w:p w14:paraId="59506253" w14:textId="77777777" w:rsidR="001A1DF7" w:rsidRPr="00B5249E" w:rsidRDefault="001A1DF7" w:rsidP="00B5249E"/>
        </w:tc>
        <w:tc>
          <w:tcPr>
            <w:tcW w:w="766" w:type="dxa"/>
            <w:noWrap/>
            <w:vAlign w:val="center"/>
          </w:tcPr>
          <w:p w14:paraId="7BD9010F" w14:textId="77777777" w:rsidR="001A1DF7" w:rsidRPr="00B5249E" w:rsidRDefault="001A1DF7" w:rsidP="00B5249E"/>
        </w:tc>
        <w:tc>
          <w:tcPr>
            <w:tcW w:w="1255" w:type="dxa"/>
            <w:noWrap/>
            <w:vAlign w:val="center"/>
          </w:tcPr>
          <w:p w14:paraId="4F0AA6C4" w14:textId="77777777" w:rsidR="001A1DF7" w:rsidRPr="00B5249E" w:rsidRDefault="001A1DF7" w:rsidP="00B5249E"/>
        </w:tc>
      </w:tr>
      <w:tr w:rsidR="007D012C" w:rsidRPr="00B5249E" w14:paraId="191016C5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5C010C20" w14:textId="720A9C91" w:rsidR="007D012C" w:rsidRPr="003875D1" w:rsidRDefault="00D82495" w:rsidP="00B5249E">
            <w:pPr>
              <w:rPr>
                <w:sz w:val="14"/>
                <w:szCs w:val="14"/>
              </w:rPr>
            </w:pPr>
            <w:r w:rsidRPr="00D82495">
              <w:rPr>
                <w:sz w:val="14"/>
                <w:szCs w:val="14"/>
              </w:rPr>
              <w:t>6.3.1</w:t>
            </w:r>
            <w:r w:rsidR="00D811EC">
              <w:rPr>
                <w:sz w:val="14"/>
                <w:szCs w:val="14"/>
              </w:rPr>
              <w:t>4</w:t>
            </w:r>
          </w:p>
        </w:tc>
        <w:tc>
          <w:tcPr>
            <w:tcW w:w="2150" w:type="dxa"/>
            <w:noWrap/>
            <w:vAlign w:val="center"/>
          </w:tcPr>
          <w:p w14:paraId="2F3B19E4" w14:textId="1F88701C" w:rsidR="007D012C" w:rsidRPr="003875D1" w:rsidRDefault="00D82495" w:rsidP="00B5249E">
            <w:pPr>
              <w:rPr>
                <w:sz w:val="14"/>
                <w:szCs w:val="14"/>
              </w:rPr>
            </w:pPr>
            <w:r w:rsidRPr="00D82495">
              <w:rPr>
                <w:sz w:val="14"/>
                <w:szCs w:val="14"/>
              </w:rPr>
              <w:t>An-Abschlussprofil Innenputz Kunststoff D 10mm</w:t>
            </w:r>
          </w:p>
        </w:tc>
        <w:tc>
          <w:tcPr>
            <w:tcW w:w="860" w:type="dxa"/>
            <w:noWrap/>
            <w:vAlign w:val="center"/>
          </w:tcPr>
          <w:p w14:paraId="095D19BF" w14:textId="1C4FA4C1" w:rsidR="007D012C" w:rsidRPr="003875D1" w:rsidRDefault="008523A7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437</w:t>
            </w:r>
          </w:p>
        </w:tc>
        <w:tc>
          <w:tcPr>
            <w:tcW w:w="610" w:type="dxa"/>
            <w:noWrap/>
            <w:vAlign w:val="center"/>
          </w:tcPr>
          <w:p w14:paraId="53B166AA" w14:textId="349B8E96" w:rsidR="007D012C" w:rsidRPr="003875D1" w:rsidRDefault="00422278" w:rsidP="00B5249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735" w:type="dxa"/>
            <w:noWrap/>
            <w:vAlign w:val="center"/>
          </w:tcPr>
          <w:p w14:paraId="57BC5D06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7049A424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542AE7AC" w14:textId="77777777" w:rsidR="007D012C" w:rsidRPr="00B5249E" w:rsidRDefault="007D012C" w:rsidP="00B5249E"/>
        </w:tc>
        <w:tc>
          <w:tcPr>
            <w:tcW w:w="919" w:type="dxa"/>
            <w:noWrap/>
            <w:vAlign w:val="center"/>
          </w:tcPr>
          <w:p w14:paraId="0D068F39" w14:textId="77777777" w:rsidR="007D012C" w:rsidRPr="00B5249E" w:rsidRDefault="007D012C" w:rsidP="00B5249E"/>
        </w:tc>
        <w:tc>
          <w:tcPr>
            <w:tcW w:w="766" w:type="dxa"/>
            <w:noWrap/>
            <w:vAlign w:val="center"/>
          </w:tcPr>
          <w:p w14:paraId="4FB13A19" w14:textId="77777777" w:rsidR="007D012C" w:rsidRPr="00B5249E" w:rsidRDefault="007D012C" w:rsidP="00B5249E"/>
        </w:tc>
        <w:tc>
          <w:tcPr>
            <w:tcW w:w="1255" w:type="dxa"/>
            <w:noWrap/>
            <w:vAlign w:val="center"/>
          </w:tcPr>
          <w:p w14:paraId="5D0EBA5B" w14:textId="77777777" w:rsidR="007D012C" w:rsidRPr="00B5249E" w:rsidRDefault="007D012C" w:rsidP="00B5249E"/>
        </w:tc>
      </w:tr>
    </w:tbl>
    <w:p w14:paraId="006AD8B9" w14:textId="77777777" w:rsidR="00D82495" w:rsidRDefault="00D82495" w:rsidP="00D25B27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158"/>
        <w:gridCol w:w="2150"/>
        <w:gridCol w:w="860"/>
        <w:gridCol w:w="610"/>
        <w:gridCol w:w="735"/>
        <w:gridCol w:w="735"/>
        <w:gridCol w:w="735"/>
        <w:gridCol w:w="919"/>
        <w:gridCol w:w="766"/>
        <w:gridCol w:w="1255"/>
      </w:tblGrid>
      <w:tr w:rsidR="00D82495" w:rsidRPr="00B5249E" w14:paraId="320207C6" w14:textId="77777777" w:rsidTr="00633C8C">
        <w:trPr>
          <w:trHeight w:val="207"/>
        </w:trPr>
        <w:tc>
          <w:tcPr>
            <w:tcW w:w="1158" w:type="dxa"/>
            <w:vMerge w:val="restart"/>
            <w:noWrap/>
            <w:tcMar>
              <w:left w:w="28" w:type="dxa"/>
            </w:tcMar>
            <w:vAlign w:val="center"/>
          </w:tcPr>
          <w:p w14:paraId="7718D502" w14:textId="77777777" w:rsidR="00D82495" w:rsidRPr="00116FF0" w:rsidRDefault="00D82495" w:rsidP="00633C8C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OZ</w:t>
            </w:r>
          </w:p>
          <w:p w14:paraId="0EB09B46" w14:textId="77777777" w:rsidR="00D82495" w:rsidRPr="00116FF0" w:rsidRDefault="00D82495" w:rsidP="00633C8C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des</w:t>
            </w:r>
          </w:p>
          <w:p w14:paraId="2841957D" w14:textId="77777777" w:rsidR="00D82495" w:rsidRPr="00116FF0" w:rsidRDefault="00D82495" w:rsidP="00633C8C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LV </w:t>
            </w:r>
            <w:r w:rsidRPr="00116FF0">
              <w:rPr>
                <w:rStyle w:val="Funotenzeichen"/>
                <w:sz w:val="12"/>
                <w:szCs w:val="12"/>
              </w:rPr>
              <w:footnoteReference w:id="5"/>
            </w:r>
          </w:p>
        </w:tc>
        <w:tc>
          <w:tcPr>
            <w:tcW w:w="2150" w:type="dxa"/>
            <w:vMerge w:val="restart"/>
            <w:noWrap/>
            <w:vAlign w:val="center"/>
          </w:tcPr>
          <w:p w14:paraId="771093B4" w14:textId="77777777" w:rsidR="00D82495" w:rsidRPr="00116FF0" w:rsidRDefault="00D82495" w:rsidP="00633C8C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Kurzbezeichnung d. Teilleistung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860" w:type="dxa"/>
            <w:vMerge w:val="restart"/>
            <w:noWrap/>
            <w:vAlign w:val="center"/>
          </w:tcPr>
          <w:p w14:paraId="51FF628A" w14:textId="77777777" w:rsidR="00D82495" w:rsidRPr="00116FF0" w:rsidRDefault="00D82495" w:rsidP="00633C8C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Menge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610" w:type="dxa"/>
            <w:vMerge w:val="restart"/>
            <w:noWrap/>
            <w:vAlign w:val="center"/>
          </w:tcPr>
          <w:p w14:paraId="4D74359A" w14:textId="77777777" w:rsidR="00D82495" w:rsidRPr="00116FF0" w:rsidRDefault="00D82495" w:rsidP="00633C8C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Men-gen-einheit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735" w:type="dxa"/>
            <w:vMerge w:val="restart"/>
            <w:noWrap/>
            <w:vAlign w:val="center"/>
          </w:tcPr>
          <w:p w14:paraId="7E393D3E" w14:textId="77777777" w:rsidR="00D82495" w:rsidRPr="00116FF0" w:rsidRDefault="00D82495" w:rsidP="00633C8C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Zeitan-</w:t>
            </w:r>
          </w:p>
          <w:p w14:paraId="74EF6DBB" w14:textId="77777777" w:rsidR="00D82495" w:rsidRPr="00116FF0" w:rsidRDefault="00D82495" w:rsidP="00633C8C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satz </w:t>
            </w:r>
            <w:r w:rsidRPr="00116FF0">
              <w:rPr>
                <w:rStyle w:val="Funotenzeichen"/>
                <w:sz w:val="12"/>
                <w:szCs w:val="12"/>
              </w:rPr>
              <w:footnoteReference w:id="6"/>
            </w:r>
          </w:p>
        </w:tc>
        <w:tc>
          <w:tcPr>
            <w:tcW w:w="4410" w:type="dxa"/>
            <w:gridSpan w:val="5"/>
            <w:noWrap/>
            <w:vAlign w:val="center"/>
          </w:tcPr>
          <w:p w14:paraId="205182AA" w14:textId="77777777" w:rsidR="00D82495" w:rsidRPr="00116FF0" w:rsidRDefault="00D82495" w:rsidP="00633C8C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Teilkosten einschl. Zuschläge in €</w:t>
            </w:r>
          </w:p>
          <w:p w14:paraId="720E849A" w14:textId="77777777" w:rsidR="00D82495" w:rsidRPr="00116FF0" w:rsidRDefault="00D82495" w:rsidP="00633C8C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(ohne Umsatzsteuer) je Mengeneinheit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</w:tr>
      <w:tr w:rsidR="00D82495" w:rsidRPr="00B5249E" w14:paraId="035D059B" w14:textId="77777777" w:rsidTr="00633C8C">
        <w:trPr>
          <w:trHeight w:val="206"/>
        </w:trPr>
        <w:tc>
          <w:tcPr>
            <w:tcW w:w="1158" w:type="dxa"/>
            <w:vMerge/>
            <w:noWrap/>
            <w:tcMar>
              <w:left w:w="28" w:type="dxa"/>
            </w:tcMar>
            <w:vAlign w:val="center"/>
          </w:tcPr>
          <w:p w14:paraId="12F10C47" w14:textId="77777777" w:rsidR="00D82495" w:rsidRPr="00116FF0" w:rsidRDefault="00D82495" w:rsidP="00633C8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14:paraId="4470AEFF" w14:textId="77777777" w:rsidR="00D82495" w:rsidRPr="00116FF0" w:rsidRDefault="00D82495" w:rsidP="00633C8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noWrap/>
            <w:vAlign w:val="center"/>
          </w:tcPr>
          <w:p w14:paraId="31F6571C" w14:textId="77777777" w:rsidR="00D82495" w:rsidRPr="00116FF0" w:rsidRDefault="00D82495" w:rsidP="00633C8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10" w:type="dxa"/>
            <w:vMerge/>
            <w:noWrap/>
            <w:vAlign w:val="center"/>
          </w:tcPr>
          <w:p w14:paraId="5278AB48" w14:textId="77777777" w:rsidR="00D82495" w:rsidRPr="00116FF0" w:rsidRDefault="00D82495" w:rsidP="00633C8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vMerge/>
            <w:noWrap/>
            <w:vAlign w:val="center"/>
          </w:tcPr>
          <w:p w14:paraId="7A4FC863" w14:textId="77777777" w:rsidR="00D82495" w:rsidRPr="00116FF0" w:rsidRDefault="00D82495" w:rsidP="00633C8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noWrap/>
            <w:vAlign w:val="center"/>
          </w:tcPr>
          <w:p w14:paraId="61C778FF" w14:textId="77777777" w:rsidR="00D82495" w:rsidRPr="00116FF0" w:rsidRDefault="00D82495" w:rsidP="00633C8C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Löhne </w:t>
            </w:r>
            <w:r w:rsidRPr="00116FF0">
              <w:rPr>
                <w:sz w:val="12"/>
                <w:szCs w:val="16"/>
                <w:vertAlign w:val="superscript"/>
              </w:rPr>
              <w:t xml:space="preserve">2, </w:t>
            </w:r>
            <w:r w:rsidRPr="00116FF0">
              <w:rPr>
                <w:rStyle w:val="Funotenzeichen"/>
                <w:sz w:val="12"/>
                <w:szCs w:val="16"/>
              </w:rPr>
              <w:footnoteReference w:id="7"/>
            </w:r>
          </w:p>
        </w:tc>
        <w:tc>
          <w:tcPr>
            <w:tcW w:w="735" w:type="dxa"/>
            <w:noWrap/>
            <w:vAlign w:val="center"/>
          </w:tcPr>
          <w:p w14:paraId="3C79B25E" w14:textId="77777777" w:rsidR="00D82495" w:rsidRPr="00116FF0" w:rsidRDefault="00D82495" w:rsidP="00633C8C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Stoffe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919" w:type="dxa"/>
            <w:noWrap/>
            <w:vAlign w:val="center"/>
          </w:tcPr>
          <w:p w14:paraId="23BC90EC" w14:textId="77777777" w:rsidR="00D82495" w:rsidRPr="00116FF0" w:rsidRDefault="00D82495" w:rsidP="00633C8C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Geräte </w:t>
            </w:r>
            <w:r w:rsidRPr="00116FF0">
              <w:rPr>
                <w:sz w:val="12"/>
                <w:szCs w:val="12"/>
                <w:vertAlign w:val="superscript"/>
              </w:rPr>
              <w:t xml:space="preserve">2, </w:t>
            </w:r>
            <w:r w:rsidRPr="00116FF0">
              <w:rPr>
                <w:rStyle w:val="Funotenzeichen"/>
                <w:sz w:val="12"/>
                <w:szCs w:val="12"/>
              </w:rPr>
              <w:footnoteReference w:id="8"/>
            </w:r>
          </w:p>
        </w:tc>
        <w:tc>
          <w:tcPr>
            <w:tcW w:w="766" w:type="dxa"/>
            <w:noWrap/>
            <w:vAlign w:val="center"/>
          </w:tcPr>
          <w:p w14:paraId="1410803C" w14:textId="77777777" w:rsidR="00D82495" w:rsidRPr="00116FF0" w:rsidRDefault="00D82495" w:rsidP="00633C8C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Sonstiges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255" w:type="dxa"/>
            <w:noWrap/>
            <w:vAlign w:val="center"/>
          </w:tcPr>
          <w:p w14:paraId="581430BF" w14:textId="77777777" w:rsidR="00D82495" w:rsidRPr="00116FF0" w:rsidRDefault="00D82495" w:rsidP="00633C8C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Angebotener Einheitspreis </w:t>
            </w:r>
          </w:p>
          <w:p w14:paraId="199EFD02" w14:textId="77777777" w:rsidR="00D82495" w:rsidRPr="00116FF0" w:rsidRDefault="00D82495" w:rsidP="00633C8C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(Sp. 6+7+8+9)</w:t>
            </w:r>
          </w:p>
        </w:tc>
      </w:tr>
      <w:tr w:rsidR="00D82495" w:rsidRPr="00B5249E" w14:paraId="6CD2471C" w14:textId="77777777" w:rsidTr="00633C8C">
        <w:trPr>
          <w:trHeight w:val="17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2ACB08D" w14:textId="77777777" w:rsidR="00D82495" w:rsidRPr="00116FF0" w:rsidRDefault="00D82495" w:rsidP="00633C8C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</w:t>
            </w:r>
          </w:p>
        </w:tc>
        <w:tc>
          <w:tcPr>
            <w:tcW w:w="2150" w:type="dxa"/>
            <w:noWrap/>
            <w:vAlign w:val="center"/>
          </w:tcPr>
          <w:p w14:paraId="55FDCF43" w14:textId="77777777" w:rsidR="00D82495" w:rsidRPr="00116FF0" w:rsidRDefault="00D82495" w:rsidP="00633C8C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2</w:t>
            </w:r>
          </w:p>
        </w:tc>
        <w:tc>
          <w:tcPr>
            <w:tcW w:w="860" w:type="dxa"/>
            <w:noWrap/>
            <w:vAlign w:val="center"/>
          </w:tcPr>
          <w:p w14:paraId="05052678" w14:textId="77777777" w:rsidR="00D82495" w:rsidRPr="00116FF0" w:rsidRDefault="00D82495" w:rsidP="00633C8C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3</w:t>
            </w:r>
          </w:p>
        </w:tc>
        <w:tc>
          <w:tcPr>
            <w:tcW w:w="610" w:type="dxa"/>
            <w:noWrap/>
            <w:vAlign w:val="center"/>
          </w:tcPr>
          <w:p w14:paraId="31A17700" w14:textId="77777777" w:rsidR="00D82495" w:rsidRPr="00116FF0" w:rsidRDefault="00D82495" w:rsidP="00633C8C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4</w:t>
            </w:r>
          </w:p>
        </w:tc>
        <w:tc>
          <w:tcPr>
            <w:tcW w:w="735" w:type="dxa"/>
            <w:noWrap/>
            <w:vAlign w:val="center"/>
          </w:tcPr>
          <w:p w14:paraId="1A5F17B0" w14:textId="77777777" w:rsidR="00D82495" w:rsidRPr="00116FF0" w:rsidRDefault="00D82495" w:rsidP="00633C8C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5</w:t>
            </w:r>
          </w:p>
        </w:tc>
        <w:tc>
          <w:tcPr>
            <w:tcW w:w="735" w:type="dxa"/>
            <w:noWrap/>
            <w:vAlign w:val="center"/>
          </w:tcPr>
          <w:p w14:paraId="4D1C88DD" w14:textId="77777777" w:rsidR="00D82495" w:rsidRPr="00116FF0" w:rsidRDefault="00D82495" w:rsidP="00633C8C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6</w:t>
            </w:r>
          </w:p>
        </w:tc>
        <w:tc>
          <w:tcPr>
            <w:tcW w:w="735" w:type="dxa"/>
            <w:noWrap/>
            <w:vAlign w:val="center"/>
          </w:tcPr>
          <w:p w14:paraId="5ABB5C87" w14:textId="77777777" w:rsidR="00D82495" w:rsidRPr="00116FF0" w:rsidRDefault="00D82495" w:rsidP="00633C8C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7</w:t>
            </w:r>
          </w:p>
        </w:tc>
        <w:tc>
          <w:tcPr>
            <w:tcW w:w="919" w:type="dxa"/>
            <w:noWrap/>
            <w:vAlign w:val="center"/>
          </w:tcPr>
          <w:p w14:paraId="60D98381" w14:textId="77777777" w:rsidR="00D82495" w:rsidRPr="00116FF0" w:rsidRDefault="00D82495" w:rsidP="00633C8C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14:paraId="1396CB40" w14:textId="77777777" w:rsidR="00D82495" w:rsidRPr="00116FF0" w:rsidRDefault="00D82495" w:rsidP="00633C8C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14:paraId="1B00127F" w14:textId="77777777" w:rsidR="00D82495" w:rsidRPr="00116FF0" w:rsidRDefault="00D82495" w:rsidP="00633C8C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10</w:t>
            </w:r>
          </w:p>
        </w:tc>
      </w:tr>
      <w:tr w:rsidR="00D82495" w:rsidRPr="00B5249E" w14:paraId="2EE0AD57" w14:textId="77777777" w:rsidTr="00633C8C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59FEE71F" w14:textId="5FFD0D86" w:rsidR="00D82495" w:rsidRPr="003875D1" w:rsidRDefault="00D82495" w:rsidP="00633C8C">
            <w:pPr>
              <w:rPr>
                <w:sz w:val="14"/>
                <w:szCs w:val="14"/>
              </w:rPr>
            </w:pPr>
            <w:r w:rsidRPr="00D82495">
              <w:rPr>
                <w:sz w:val="14"/>
                <w:szCs w:val="14"/>
              </w:rPr>
              <w:t>6.3.1</w:t>
            </w:r>
            <w:r w:rsidR="00D811EC">
              <w:rPr>
                <w:sz w:val="14"/>
                <w:szCs w:val="14"/>
              </w:rPr>
              <w:t>5</w:t>
            </w:r>
          </w:p>
        </w:tc>
        <w:tc>
          <w:tcPr>
            <w:tcW w:w="2150" w:type="dxa"/>
            <w:noWrap/>
            <w:vAlign w:val="center"/>
          </w:tcPr>
          <w:p w14:paraId="22F5641C" w14:textId="6ECB6638" w:rsidR="00D82495" w:rsidRPr="003875D1" w:rsidRDefault="00D82495" w:rsidP="00633C8C">
            <w:pPr>
              <w:rPr>
                <w:sz w:val="14"/>
                <w:szCs w:val="14"/>
              </w:rPr>
            </w:pPr>
            <w:r w:rsidRPr="00D82495">
              <w:rPr>
                <w:sz w:val="14"/>
                <w:szCs w:val="14"/>
              </w:rPr>
              <w:t>Kantenprofil Innenputz Stahl verz D 1</w:t>
            </w:r>
            <w:r w:rsidR="001A1DF7">
              <w:rPr>
                <w:sz w:val="14"/>
                <w:szCs w:val="14"/>
              </w:rPr>
              <w:t>5</w:t>
            </w:r>
            <w:r w:rsidRPr="00D82495">
              <w:rPr>
                <w:sz w:val="14"/>
                <w:szCs w:val="14"/>
              </w:rPr>
              <w:t>mm</w:t>
            </w:r>
          </w:p>
        </w:tc>
        <w:tc>
          <w:tcPr>
            <w:tcW w:w="860" w:type="dxa"/>
            <w:noWrap/>
            <w:vAlign w:val="center"/>
          </w:tcPr>
          <w:p w14:paraId="3B0E4377" w14:textId="44A8B6C5" w:rsidR="00D82495" w:rsidRPr="003875D1" w:rsidRDefault="008523A7" w:rsidP="00633C8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348</w:t>
            </w:r>
          </w:p>
        </w:tc>
        <w:tc>
          <w:tcPr>
            <w:tcW w:w="610" w:type="dxa"/>
            <w:noWrap/>
            <w:vAlign w:val="center"/>
          </w:tcPr>
          <w:p w14:paraId="2D3EF609" w14:textId="4E6244E9" w:rsidR="00D82495" w:rsidRPr="003875D1" w:rsidRDefault="00422278" w:rsidP="00633C8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735" w:type="dxa"/>
            <w:noWrap/>
            <w:vAlign w:val="center"/>
          </w:tcPr>
          <w:p w14:paraId="63718DE3" w14:textId="77777777" w:rsidR="00D82495" w:rsidRPr="00B5249E" w:rsidRDefault="00D82495" w:rsidP="00633C8C"/>
        </w:tc>
        <w:tc>
          <w:tcPr>
            <w:tcW w:w="735" w:type="dxa"/>
            <w:noWrap/>
            <w:vAlign w:val="center"/>
          </w:tcPr>
          <w:p w14:paraId="165D1668" w14:textId="77777777" w:rsidR="00D82495" w:rsidRPr="00B5249E" w:rsidRDefault="00D82495" w:rsidP="00633C8C"/>
        </w:tc>
        <w:tc>
          <w:tcPr>
            <w:tcW w:w="735" w:type="dxa"/>
            <w:noWrap/>
            <w:vAlign w:val="center"/>
          </w:tcPr>
          <w:p w14:paraId="0C315E90" w14:textId="77777777" w:rsidR="00D82495" w:rsidRPr="00B5249E" w:rsidRDefault="00D82495" w:rsidP="00633C8C">
            <w:r>
              <w:t xml:space="preserve"> </w:t>
            </w:r>
          </w:p>
        </w:tc>
        <w:tc>
          <w:tcPr>
            <w:tcW w:w="919" w:type="dxa"/>
            <w:noWrap/>
            <w:vAlign w:val="center"/>
          </w:tcPr>
          <w:p w14:paraId="5D05786D" w14:textId="77777777" w:rsidR="00D82495" w:rsidRPr="00B5249E" w:rsidRDefault="00D82495" w:rsidP="00633C8C"/>
        </w:tc>
        <w:tc>
          <w:tcPr>
            <w:tcW w:w="766" w:type="dxa"/>
            <w:noWrap/>
            <w:vAlign w:val="center"/>
          </w:tcPr>
          <w:p w14:paraId="35E9DDB1" w14:textId="77777777" w:rsidR="00D82495" w:rsidRPr="00B5249E" w:rsidRDefault="00D82495" w:rsidP="00633C8C"/>
        </w:tc>
        <w:tc>
          <w:tcPr>
            <w:tcW w:w="1255" w:type="dxa"/>
            <w:noWrap/>
            <w:vAlign w:val="center"/>
          </w:tcPr>
          <w:p w14:paraId="67EA9EF3" w14:textId="77777777" w:rsidR="00D82495" w:rsidRPr="00B5249E" w:rsidRDefault="00D82495" w:rsidP="00633C8C"/>
        </w:tc>
      </w:tr>
      <w:tr w:rsidR="00D82495" w:rsidRPr="00B5249E" w14:paraId="342EACA4" w14:textId="77777777" w:rsidTr="00633C8C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C66AD02" w14:textId="3EC17352" w:rsidR="00D82495" w:rsidRPr="003875D1" w:rsidRDefault="00D82495" w:rsidP="00633C8C">
            <w:pPr>
              <w:rPr>
                <w:sz w:val="14"/>
                <w:szCs w:val="14"/>
              </w:rPr>
            </w:pPr>
            <w:r w:rsidRPr="00D82495">
              <w:rPr>
                <w:sz w:val="14"/>
                <w:szCs w:val="14"/>
              </w:rPr>
              <w:t>6.3.1</w:t>
            </w:r>
            <w:r w:rsidR="00D811EC">
              <w:rPr>
                <w:sz w:val="14"/>
                <w:szCs w:val="14"/>
              </w:rPr>
              <w:t>6</w:t>
            </w:r>
          </w:p>
        </w:tc>
        <w:tc>
          <w:tcPr>
            <w:tcW w:w="2150" w:type="dxa"/>
            <w:noWrap/>
            <w:vAlign w:val="center"/>
          </w:tcPr>
          <w:p w14:paraId="232426F8" w14:textId="77777777" w:rsidR="008523A7" w:rsidRPr="008523A7" w:rsidRDefault="008523A7" w:rsidP="008523A7">
            <w:pPr>
              <w:rPr>
                <w:sz w:val="14"/>
                <w:szCs w:val="14"/>
              </w:rPr>
            </w:pPr>
            <w:r w:rsidRPr="008523A7">
              <w:rPr>
                <w:sz w:val="14"/>
                <w:szCs w:val="14"/>
              </w:rPr>
              <w:t xml:space="preserve">Schutzabdeck. Fenster Tür Folie D 0,3mm herstellen </w:t>
            </w:r>
          </w:p>
          <w:p w14:paraId="0A080DBB" w14:textId="3CF7BF20" w:rsidR="00D82495" w:rsidRPr="003875D1" w:rsidRDefault="008523A7" w:rsidP="008523A7">
            <w:pPr>
              <w:rPr>
                <w:sz w:val="14"/>
                <w:szCs w:val="14"/>
              </w:rPr>
            </w:pPr>
            <w:r w:rsidRPr="008523A7">
              <w:rPr>
                <w:sz w:val="14"/>
                <w:szCs w:val="14"/>
              </w:rPr>
              <w:t>beseitigen</w:t>
            </w:r>
          </w:p>
        </w:tc>
        <w:tc>
          <w:tcPr>
            <w:tcW w:w="860" w:type="dxa"/>
            <w:noWrap/>
            <w:vAlign w:val="center"/>
          </w:tcPr>
          <w:p w14:paraId="720376E7" w14:textId="5807A7C8" w:rsidR="00D82495" w:rsidRPr="003875D1" w:rsidRDefault="00422278" w:rsidP="00633C8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319</w:t>
            </w:r>
          </w:p>
        </w:tc>
        <w:tc>
          <w:tcPr>
            <w:tcW w:w="610" w:type="dxa"/>
            <w:noWrap/>
            <w:vAlign w:val="center"/>
          </w:tcPr>
          <w:p w14:paraId="09F5700F" w14:textId="2AFA84C6" w:rsidR="00D82495" w:rsidRPr="003875D1" w:rsidRDefault="00422278" w:rsidP="00633C8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m²</w:t>
            </w:r>
          </w:p>
        </w:tc>
        <w:tc>
          <w:tcPr>
            <w:tcW w:w="735" w:type="dxa"/>
            <w:noWrap/>
            <w:vAlign w:val="center"/>
          </w:tcPr>
          <w:p w14:paraId="27D8B7E8" w14:textId="77777777" w:rsidR="00D82495" w:rsidRPr="00B5249E" w:rsidRDefault="00D82495" w:rsidP="00633C8C"/>
        </w:tc>
        <w:tc>
          <w:tcPr>
            <w:tcW w:w="735" w:type="dxa"/>
            <w:noWrap/>
            <w:vAlign w:val="center"/>
          </w:tcPr>
          <w:p w14:paraId="40140B8F" w14:textId="77777777" w:rsidR="00D82495" w:rsidRPr="00B5249E" w:rsidRDefault="00D82495" w:rsidP="00633C8C"/>
        </w:tc>
        <w:tc>
          <w:tcPr>
            <w:tcW w:w="735" w:type="dxa"/>
            <w:noWrap/>
            <w:vAlign w:val="center"/>
          </w:tcPr>
          <w:p w14:paraId="5C0C4357" w14:textId="77777777" w:rsidR="00D82495" w:rsidRPr="00B5249E" w:rsidRDefault="00D82495" w:rsidP="00633C8C"/>
        </w:tc>
        <w:tc>
          <w:tcPr>
            <w:tcW w:w="919" w:type="dxa"/>
            <w:noWrap/>
            <w:vAlign w:val="center"/>
          </w:tcPr>
          <w:p w14:paraId="5D804B01" w14:textId="77777777" w:rsidR="00D82495" w:rsidRPr="00B5249E" w:rsidRDefault="00D82495" w:rsidP="00633C8C"/>
        </w:tc>
        <w:tc>
          <w:tcPr>
            <w:tcW w:w="766" w:type="dxa"/>
            <w:noWrap/>
            <w:vAlign w:val="center"/>
          </w:tcPr>
          <w:p w14:paraId="1DCA3C82" w14:textId="77777777" w:rsidR="00D82495" w:rsidRPr="00B5249E" w:rsidRDefault="00D82495" w:rsidP="00633C8C"/>
        </w:tc>
        <w:tc>
          <w:tcPr>
            <w:tcW w:w="1255" w:type="dxa"/>
            <w:noWrap/>
            <w:vAlign w:val="center"/>
          </w:tcPr>
          <w:p w14:paraId="72800437" w14:textId="77777777" w:rsidR="00D82495" w:rsidRPr="00B5249E" w:rsidRDefault="00D82495" w:rsidP="00633C8C"/>
        </w:tc>
      </w:tr>
      <w:tr w:rsidR="00D82495" w:rsidRPr="00B5249E" w14:paraId="75B932C3" w14:textId="77777777" w:rsidTr="00633C8C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DA1D063" w14:textId="1528BE4F" w:rsidR="00D82495" w:rsidRPr="003875D1" w:rsidRDefault="008523A7" w:rsidP="00633C8C">
            <w:pPr>
              <w:rPr>
                <w:sz w:val="14"/>
                <w:szCs w:val="14"/>
              </w:rPr>
            </w:pPr>
            <w:r w:rsidRPr="008523A7">
              <w:rPr>
                <w:sz w:val="14"/>
                <w:szCs w:val="14"/>
              </w:rPr>
              <w:t>6.3.1</w:t>
            </w:r>
            <w:r w:rsidR="00D811EC">
              <w:rPr>
                <w:sz w:val="14"/>
                <w:szCs w:val="14"/>
              </w:rPr>
              <w:t>7</w:t>
            </w:r>
          </w:p>
        </w:tc>
        <w:tc>
          <w:tcPr>
            <w:tcW w:w="2150" w:type="dxa"/>
            <w:noWrap/>
            <w:vAlign w:val="center"/>
          </w:tcPr>
          <w:p w14:paraId="39F6B14F" w14:textId="77777777" w:rsidR="008523A7" w:rsidRPr="008523A7" w:rsidRDefault="008523A7" w:rsidP="008523A7">
            <w:pPr>
              <w:rPr>
                <w:sz w:val="14"/>
                <w:szCs w:val="14"/>
              </w:rPr>
            </w:pPr>
            <w:r w:rsidRPr="008523A7">
              <w:rPr>
                <w:sz w:val="14"/>
                <w:szCs w:val="14"/>
              </w:rPr>
              <w:t xml:space="preserve">Bewegungsfuge im Innenputz 2 parallele Profile Profil Stahl </w:t>
            </w:r>
          </w:p>
          <w:p w14:paraId="43C46ABD" w14:textId="47FCEA5B" w:rsidR="00D82495" w:rsidRPr="003875D1" w:rsidRDefault="008523A7" w:rsidP="008523A7">
            <w:pPr>
              <w:rPr>
                <w:sz w:val="14"/>
                <w:szCs w:val="14"/>
              </w:rPr>
            </w:pPr>
            <w:r w:rsidRPr="008523A7">
              <w:rPr>
                <w:sz w:val="14"/>
                <w:szCs w:val="14"/>
              </w:rPr>
              <w:t>verz</w:t>
            </w:r>
          </w:p>
        </w:tc>
        <w:tc>
          <w:tcPr>
            <w:tcW w:w="860" w:type="dxa"/>
            <w:noWrap/>
            <w:vAlign w:val="center"/>
          </w:tcPr>
          <w:p w14:paraId="613FA967" w14:textId="5F058A85" w:rsidR="00D82495" w:rsidRPr="003875D1" w:rsidRDefault="001A1DF7" w:rsidP="00633C8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  <w:r w:rsidR="00422278">
              <w:rPr>
                <w:sz w:val="14"/>
                <w:szCs w:val="14"/>
              </w:rPr>
              <w:t>0</w:t>
            </w:r>
          </w:p>
        </w:tc>
        <w:tc>
          <w:tcPr>
            <w:tcW w:w="610" w:type="dxa"/>
            <w:noWrap/>
            <w:vAlign w:val="center"/>
          </w:tcPr>
          <w:p w14:paraId="6252BEF7" w14:textId="21E4A5B0" w:rsidR="00D82495" w:rsidRPr="003875D1" w:rsidRDefault="00422278" w:rsidP="00633C8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735" w:type="dxa"/>
            <w:noWrap/>
            <w:vAlign w:val="center"/>
          </w:tcPr>
          <w:p w14:paraId="1B74EED0" w14:textId="77777777" w:rsidR="00D82495" w:rsidRPr="00B5249E" w:rsidRDefault="00D82495" w:rsidP="00633C8C"/>
        </w:tc>
        <w:tc>
          <w:tcPr>
            <w:tcW w:w="735" w:type="dxa"/>
            <w:noWrap/>
            <w:vAlign w:val="center"/>
          </w:tcPr>
          <w:p w14:paraId="6FFA564F" w14:textId="77777777" w:rsidR="00D82495" w:rsidRPr="00B5249E" w:rsidRDefault="00D82495" w:rsidP="00633C8C"/>
        </w:tc>
        <w:tc>
          <w:tcPr>
            <w:tcW w:w="735" w:type="dxa"/>
            <w:noWrap/>
            <w:vAlign w:val="center"/>
          </w:tcPr>
          <w:p w14:paraId="71CE101A" w14:textId="77777777" w:rsidR="00D82495" w:rsidRPr="00B5249E" w:rsidRDefault="00D82495" w:rsidP="00633C8C"/>
        </w:tc>
        <w:tc>
          <w:tcPr>
            <w:tcW w:w="919" w:type="dxa"/>
            <w:noWrap/>
            <w:vAlign w:val="center"/>
          </w:tcPr>
          <w:p w14:paraId="094CBBF2" w14:textId="77777777" w:rsidR="00D82495" w:rsidRPr="00B5249E" w:rsidRDefault="00D82495" w:rsidP="00633C8C"/>
        </w:tc>
        <w:tc>
          <w:tcPr>
            <w:tcW w:w="766" w:type="dxa"/>
            <w:noWrap/>
            <w:vAlign w:val="center"/>
          </w:tcPr>
          <w:p w14:paraId="5FD2E830" w14:textId="77777777" w:rsidR="00D82495" w:rsidRPr="00B5249E" w:rsidRDefault="00D82495" w:rsidP="00633C8C"/>
        </w:tc>
        <w:tc>
          <w:tcPr>
            <w:tcW w:w="1255" w:type="dxa"/>
            <w:noWrap/>
            <w:vAlign w:val="center"/>
          </w:tcPr>
          <w:p w14:paraId="392258E6" w14:textId="77777777" w:rsidR="00D82495" w:rsidRPr="00B5249E" w:rsidRDefault="00D82495" w:rsidP="00633C8C"/>
        </w:tc>
      </w:tr>
      <w:tr w:rsidR="00D82495" w:rsidRPr="00B5249E" w14:paraId="6B69A86E" w14:textId="77777777" w:rsidTr="00633C8C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5CDD606B" w14:textId="09C88B04" w:rsidR="00D82495" w:rsidRPr="003875D1" w:rsidRDefault="008523A7" w:rsidP="00633C8C">
            <w:pPr>
              <w:rPr>
                <w:sz w:val="14"/>
                <w:szCs w:val="14"/>
              </w:rPr>
            </w:pPr>
            <w:r w:rsidRPr="008523A7">
              <w:rPr>
                <w:sz w:val="14"/>
                <w:szCs w:val="14"/>
              </w:rPr>
              <w:t>6.3.1</w:t>
            </w:r>
            <w:r w:rsidR="00D811EC">
              <w:rPr>
                <w:sz w:val="14"/>
                <w:szCs w:val="14"/>
              </w:rPr>
              <w:t>8</w:t>
            </w:r>
          </w:p>
        </w:tc>
        <w:tc>
          <w:tcPr>
            <w:tcW w:w="2150" w:type="dxa"/>
            <w:noWrap/>
            <w:vAlign w:val="center"/>
          </w:tcPr>
          <w:p w14:paraId="33C8D332" w14:textId="32A016C6" w:rsidR="00D82495" w:rsidRPr="003875D1" w:rsidRDefault="008523A7" w:rsidP="008523A7">
            <w:pPr>
              <w:rPr>
                <w:sz w:val="14"/>
                <w:szCs w:val="14"/>
              </w:rPr>
            </w:pPr>
            <w:r w:rsidRPr="008523A7">
              <w:rPr>
                <w:sz w:val="14"/>
                <w:szCs w:val="14"/>
              </w:rPr>
              <w:t>Bewegungsfuge im Innenputz abdichten elast.Dichtstoff PUR B 15-20mm</w:t>
            </w:r>
          </w:p>
        </w:tc>
        <w:tc>
          <w:tcPr>
            <w:tcW w:w="860" w:type="dxa"/>
            <w:noWrap/>
            <w:vAlign w:val="center"/>
          </w:tcPr>
          <w:p w14:paraId="3A5AF557" w14:textId="00000301" w:rsidR="00D82495" w:rsidRPr="003875D1" w:rsidRDefault="001A1DF7" w:rsidP="00633C8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  <w:r w:rsidR="00422278">
              <w:rPr>
                <w:sz w:val="14"/>
                <w:szCs w:val="14"/>
              </w:rPr>
              <w:t>0</w:t>
            </w:r>
          </w:p>
        </w:tc>
        <w:tc>
          <w:tcPr>
            <w:tcW w:w="610" w:type="dxa"/>
            <w:noWrap/>
            <w:vAlign w:val="center"/>
          </w:tcPr>
          <w:p w14:paraId="4E82CBB8" w14:textId="5140C94E" w:rsidR="00D82495" w:rsidRPr="003875D1" w:rsidRDefault="00422278" w:rsidP="00633C8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735" w:type="dxa"/>
            <w:noWrap/>
            <w:vAlign w:val="center"/>
          </w:tcPr>
          <w:p w14:paraId="0ACE25C4" w14:textId="77777777" w:rsidR="00D82495" w:rsidRPr="00B5249E" w:rsidRDefault="00D82495" w:rsidP="00633C8C"/>
        </w:tc>
        <w:tc>
          <w:tcPr>
            <w:tcW w:w="735" w:type="dxa"/>
            <w:noWrap/>
            <w:vAlign w:val="center"/>
          </w:tcPr>
          <w:p w14:paraId="218B9477" w14:textId="77777777" w:rsidR="00D82495" w:rsidRPr="00B5249E" w:rsidRDefault="00D82495" w:rsidP="00633C8C"/>
        </w:tc>
        <w:tc>
          <w:tcPr>
            <w:tcW w:w="735" w:type="dxa"/>
            <w:noWrap/>
            <w:vAlign w:val="center"/>
          </w:tcPr>
          <w:p w14:paraId="02CB5EEB" w14:textId="77777777" w:rsidR="00D82495" w:rsidRPr="00B5249E" w:rsidRDefault="00D82495" w:rsidP="00633C8C"/>
        </w:tc>
        <w:tc>
          <w:tcPr>
            <w:tcW w:w="919" w:type="dxa"/>
            <w:noWrap/>
            <w:vAlign w:val="center"/>
          </w:tcPr>
          <w:p w14:paraId="4F050E00" w14:textId="77777777" w:rsidR="00D82495" w:rsidRPr="00B5249E" w:rsidRDefault="00D82495" w:rsidP="00633C8C"/>
        </w:tc>
        <w:tc>
          <w:tcPr>
            <w:tcW w:w="766" w:type="dxa"/>
            <w:noWrap/>
            <w:vAlign w:val="center"/>
          </w:tcPr>
          <w:p w14:paraId="0FF6EB6D" w14:textId="77777777" w:rsidR="00D82495" w:rsidRPr="00B5249E" w:rsidRDefault="00D82495" w:rsidP="00633C8C"/>
        </w:tc>
        <w:tc>
          <w:tcPr>
            <w:tcW w:w="1255" w:type="dxa"/>
            <w:noWrap/>
            <w:vAlign w:val="center"/>
          </w:tcPr>
          <w:p w14:paraId="0EB25B6A" w14:textId="77777777" w:rsidR="00D82495" w:rsidRPr="00B5249E" w:rsidRDefault="00D82495" w:rsidP="00633C8C"/>
        </w:tc>
      </w:tr>
      <w:tr w:rsidR="00D82495" w:rsidRPr="00B5249E" w14:paraId="5CAB40F6" w14:textId="77777777" w:rsidTr="00633C8C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4F6F6345" w14:textId="5B10933E" w:rsidR="00D82495" w:rsidRPr="003875D1" w:rsidRDefault="008523A7" w:rsidP="00633C8C">
            <w:pPr>
              <w:rPr>
                <w:sz w:val="14"/>
                <w:szCs w:val="14"/>
              </w:rPr>
            </w:pPr>
            <w:r w:rsidRPr="008523A7">
              <w:rPr>
                <w:sz w:val="14"/>
                <w:szCs w:val="14"/>
              </w:rPr>
              <w:t>6.3.1</w:t>
            </w:r>
            <w:r w:rsidR="00D811EC">
              <w:rPr>
                <w:sz w:val="14"/>
                <w:szCs w:val="14"/>
              </w:rPr>
              <w:t>9</w:t>
            </w:r>
          </w:p>
        </w:tc>
        <w:tc>
          <w:tcPr>
            <w:tcW w:w="2150" w:type="dxa"/>
            <w:noWrap/>
            <w:vAlign w:val="center"/>
          </w:tcPr>
          <w:p w14:paraId="7F4029B3" w14:textId="4723E7BE" w:rsidR="00D82495" w:rsidRPr="003875D1" w:rsidRDefault="008523A7" w:rsidP="00633C8C">
            <w:pPr>
              <w:rPr>
                <w:sz w:val="14"/>
                <w:szCs w:val="14"/>
              </w:rPr>
            </w:pPr>
            <w:r w:rsidRPr="008523A7">
              <w:rPr>
                <w:sz w:val="14"/>
                <w:szCs w:val="14"/>
              </w:rPr>
              <w:t>Trennschnitt</w:t>
            </w:r>
          </w:p>
        </w:tc>
        <w:tc>
          <w:tcPr>
            <w:tcW w:w="860" w:type="dxa"/>
            <w:noWrap/>
            <w:vAlign w:val="center"/>
          </w:tcPr>
          <w:p w14:paraId="5B8CBDD9" w14:textId="4399693D" w:rsidR="00D82495" w:rsidRPr="003875D1" w:rsidRDefault="00422278" w:rsidP="00633C8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498</w:t>
            </w:r>
          </w:p>
        </w:tc>
        <w:tc>
          <w:tcPr>
            <w:tcW w:w="610" w:type="dxa"/>
            <w:noWrap/>
            <w:vAlign w:val="center"/>
          </w:tcPr>
          <w:p w14:paraId="415C178E" w14:textId="6EB522C6" w:rsidR="00D82495" w:rsidRPr="003875D1" w:rsidRDefault="00422278" w:rsidP="00633C8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735" w:type="dxa"/>
            <w:noWrap/>
            <w:vAlign w:val="center"/>
          </w:tcPr>
          <w:p w14:paraId="050087BE" w14:textId="77777777" w:rsidR="00D82495" w:rsidRPr="00B5249E" w:rsidRDefault="00D82495" w:rsidP="00633C8C"/>
        </w:tc>
        <w:tc>
          <w:tcPr>
            <w:tcW w:w="735" w:type="dxa"/>
            <w:noWrap/>
            <w:vAlign w:val="center"/>
          </w:tcPr>
          <w:p w14:paraId="00643FBF" w14:textId="77777777" w:rsidR="00D82495" w:rsidRPr="00B5249E" w:rsidRDefault="00D82495" w:rsidP="00633C8C"/>
        </w:tc>
        <w:tc>
          <w:tcPr>
            <w:tcW w:w="735" w:type="dxa"/>
            <w:noWrap/>
            <w:vAlign w:val="center"/>
          </w:tcPr>
          <w:p w14:paraId="20EE2CF3" w14:textId="77777777" w:rsidR="00D82495" w:rsidRPr="00B5249E" w:rsidRDefault="00D82495" w:rsidP="00633C8C"/>
        </w:tc>
        <w:tc>
          <w:tcPr>
            <w:tcW w:w="919" w:type="dxa"/>
            <w:noWrap/>
            <w:vAlign w:val="center"/>
          </w:tcPr>
          <w:p w14:paraId="6C3F2059" w14:textId="77777777" w:rsidR="00D82495" w:rsidRPr="00B5249E" w:rsidRDefault="00D82495" w:rsidP="00633C8C"/>
        </w:tc>
        <w:tc>
          <w:tcPr>
            <w:tcW w:w="766" w:type="dxa"/>
            <w:noWrap/>
            <w:vAlign w:val="center"/>
          </w:tcPr>
          <w:p w14:paraId="4CC8D5CA" w14:textId="77777777" w:rsidR="00D82495" w:rsidRPr="00B5249E" w:rsidRDefault="00D82495" w:rsidP="00633C8C"/>
        </w:tc>
        <w:tc>
          <w:tcPr>
            <w:tcW w:w="1255" w:type="dxa"/>
            <w:noWrap/>
            <w:vAlign w:val="center"/>
          </w:tcPr>
          <w:p w14:paraId="4FBE901B" w14:textId="77777777" w:rsidR="00D82495" w:rsidRPr="00B5249E" w:rsidRDefault="00D82495" w:rsidP="00633C8C"/>
        </w:tc>
      </w:tr>
      <w:tr w:rsidR="00D82495" w:rsidRPr="00B5249E" w14:paraId="7A841107" w14:textId="77777777" w:rsidTr="00633C8C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30E7FF73" w14:textId="451EC9D6" w:rsidR="00D82495" w:rsidRPr="003875D1" w:rsidRDefault="008523A7" w:rsidP="00633C8C">
            <w:pPr>
              <w:rPr>
                <w:sz w:val="14"/>
                <w:szCs w:val="14"/>
              </w:rPr>
            </w:pPr>
            <w:r w:rsidRPr="008523A7">
              <w:rPr>
                <w:sz w:val="14"/>
                <w:szCs w:val="14"/>
              </w:rPr>
              <w:t>6.3.</w:t>
            </w:r>
            <w:r w:rsidR="00D811EC">
              <w:rPr>
                <w:sz w:val="14"/>
                <w:szCs w:val="14"/>
              </w:rPr>
              <w:t>20</w:t>
            </w:r>
          </w:p>
        </w:tc>
        <w:tc>
          <w:tcPr>
            <w:tcW w:w="2150" w:type="dxa"/>
            <w:noWrap/>
            <w:vAlign w:val="center"/>
          </w:tcPr>
          <w:p w14:paraId="56BED776" w14:textId="77777777" w:rsidR="008523A7" w:rsidRPr="008523A7" w:rsidRDefault="008523A7" w:rsidP="008523A7">
            <w:pPr>
              <w:rPr>
                <w:sz w:val="14"/>
                <w:szCs w:val="14"/>
              </w:rPr>
            </w:pPr>
            <w:r w:rsidRPr="008523A7">
              <w:rPr>
                <w:sz w:val="14"/>
                <w:szCs w:val="14"/>
              </w:rPr>
              <w:t>Schlitz/Fehlstelle füllen Innenwand H bis 5,5m Kalkzement-</w:t>
            </w:r>
          </w:p>
          <w:p w14:paraId="4F3FAFB3" w14:textId="519F0538" w:rsidR="00D82495" w:rsidRPr="003875D1" w:rsidRDefault="008523A7" w:rsidP="008523A7">
            <w:pPr>
              <w:rPr>
                <w:sz w:val="14"/>
                <w:szCs w:val="14"/>
              </w:rPr>
            </w:pPr>
            <w:r w:rsidRPr="008523A7">
              <w:rPr>
                <w:sz w:val="14"/>
                <w:szCs w:val="14"/>
              </w:rPr>
              <w:t xml:space="preserve">Normalputzm. B bis 5 cm T bis </w:t>
            </w:r>
            <w:r w:rsidR="001A1DF7">
              <w:rPr>
                <w:sz w:val="14"/>
                <w:szCs w:val="14"/>
              </w:rPr>
              <w:t xml:space="preserve">3 </w:t>
            </w:r>
            <w:r w:rsidRPr="008523A7">
              <w:rPr>
                <w:sz w:val="14"/>
                <w:szCs w:val="14"/>
              </w:rPr>
              <w:t>cm</w:t>
            </w:r>
          </w:p>
        </w:tc>
        <w:tc>
          <w:tcPr>
            <w:tcW w:w="860" w:type="dxa"/>
            <w:noWrap/>
            <w:vAlign w:val="center"/>
          </w:tcPr>
          <w:p w14:paraId="59444675" w14:textId="5361FD2C" w:rsidR="00D82495" w:rsidRPr="003875D1" w:rsidRDefault="00D004F1" w:rsidP="00633C8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422278">
              <w:rPr>
                <w:sz w:val="14"/>
                <w:szCs w:val="14"/>
              </w:rPr>
              <w:t>00</w:t>
            </w:r>
          </w:p>
        </w:tc>
        <w:tc>
          <w:tcPr>
            <w:tcW w:w="610" w:type="dxa"/>
            <w:noWrap/>
            <w:vAlign w:val="center"/>
          </w:tcPr>
          <w:p w14:paraId="2B4FEDF1" w14:textId="51865C52" w:rsidR="00D82495" w:rsidRPr="003875D1" w:rsidRDefault="00422278" w:rsidP="00633C8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735" w:type="dxa"/>
            <w:noWrap/>
            <w:vAlign w:val="center"/>
          </w:tcPr>
          <w:p w14:paraId="3467FE8F" w14:textId="77777777" w:rsidR="00D82495" w:rsidRPr="00B5249E" w:rsidRDefault="00D82495" w:rsidP="00633C8C"/>
        </w:tc>
        <w:tc>
          <w:tcPr>
            <w:tcW w:w="735" w:type="dxa"/>
            <w:noWrap/>
            <w:vAlign w:val="center"/>
          </w:tcPr>
          <w:p w14:paraId="149D7CC8" w14:textId="77777777" w:rsidR="00D82495" w:rsidRPr="00B5249E" w:rsidRDefault="00D82495" w:rsidP="00633C8C"/>
        </w:tc>
        <w:tc>
          <w:tcPr>
            <w:tcW w:w="735" w:type="dxa"/>
            <w:noWrap/>
            <w:vAlign w:val="center"/>
          </w:tcPr>
          <w:p w14:paraId="78C8CD69" w14:textId="77777777" w:rsidR="00D82495" w:rsidRPr="00B5249E" w:rsidRDefault="00D82495" w:rsidP="00633C8C"/>
        </w:tc>
        <w:tc>
          <w:tcPr>
            <w:tcW w:w="919" w:type="dxa"/>
            <w:noWrap/>
            <w:vAlign w:val="center"/>
          </w:tcPr>
          <w:p w14:paraId="4A7D1D4B" w14:textId="77777777" w:rsidR="00D82495" w:rsidRPr="00B5249E" w:rsidRDefault="00D82495" w:rsidP="00633C8C"/>
        </w:tc>
        <w:tc>
          <w:tcPr>
            <w:tcW w:w="766" w:type="dxa"/>
            <w:noWrap/>
            <w:vAlign w:val="center"/>
          </w:tcPr>
          <w:p w14:paraId="3CD9B2AB" w14:textId="77777777" w:rsidR="00D82495" w:rsidRPr="00B5249E" w:rsidRDefault="00D82495" w:rsidP="00633C8C"/>
        </w:tc>
        <w:tc>
          <w:tcPr>
            <w:tcW w:w="1255" w:type="dxa"/>
            <w:noWrap/>
            <w:vAlign w:val="center"/>
          </w:tcPr>
          <w:p w14:paraId="06A81D98" w14:textId="77777777" w:rsidR="00D82495" w:rsidRPr="00B5249E" w:rsidRDefault="00D82495" w:rsidP="00633C8C"/>
        </w:tc>
      </w:tr>
      <w:tr w:rsidR="00D82495" w:rsidRPr="00B5249E" w14:paraId="13500950" w14:textId="77777777" w:rsidTr="00633C8C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378E3E51" w14:textId="05A59DD0" w:rsidR="00D82495" w:rsidRPr="003875D1" w:rsidRDefault="008523A7" w:rsidP="00633C8C">
            <w:pPr>
              <w:rPr>
                <w:sz w:val="14"/>
                <w:szCs w:val="14"/>
              </w:rPr>
            </w:pPr>
            <w:r w:rsidRPr="008523A7">
              <w:rPr>
                <w:sz w:val="14"/>
                <w:szCs w:val="14"/>
              </w:rPr>
              <w:t>6.3.</w:t>
            </w:r>
            <w:r w:rsidR="00D811EC">
              <w:rPr>
                <w:sz w:val="14"/>
                <w:szCs w:val="14"/>
              </w:rPr>
              <w:t>21</w:t>
            </w:r>
          </w:p>
        </w:tc>
        <w:tc>
          <w:tcPr>
            <w:tcW w:w="2150" w:type="dxa"/>
            <w:noWrap/>
            <w:vAlign w:val="center"/>
          </w:tcPr>
          <w:p w14:paraId="0C6A222C" w14:textId="3714EC38" w:rsidR="00D82495" w:rsidRPr="003875D1" w:rsidRDefault="008523A7" w:rsidP="008523A7">
            <w:pPr>
              <w:rPr>
                <w:sz w:val="14"/>
                <w:szCs w:val="14"/>
              </w:rPr>
            </w:pPr>
            <w:r w:rsidRPr="008523A7">
              <w:rPr>
                <w:sz w:val="14"/>
                <w:szCs w:val="14"/>
              </w:rPr>
              <w:t>Nachträgl.Putzen Teilflächen innen Kalkzement-Normalputzm. geglättet D 1</w:t>
            </w:r>
            <w:r w:rsidR="001A1DF7">
              <w:rPr>
                <w:sz w:val="14"/>
                <w:szCs w:val="14"/>
              </w:rPr>
              <w:t>5</w:t>
            </w:r>
            <w:r w:rsidRPr="008523A7">
              <w:rPr>
                <w:sz w:val="14"/>
                <w:szCs w:val="14"/>
              </w:rPr>
              <w:t xml:space="preserve">mm bis </w:t>
            </w:r>
            <w:r w:rsidR="001A1DF7">
              <w:rPr>
                <w:sz w:val="14"/>
                <w:szCs w:val="14"/>
              </w:rPr>
              <w:t>0,1 m²</w:t>
            </w:r>
          </w:p>
        </w:tc>
        <w:tc>
          <w:tcPr>
            <w:tcW w:w="860" w:type="dxa"/>
            <w:noWrap/>
            <w:vAlign w:val="center"/>
          </w:tcPr>
          <w:p w14:paraId="5EADB0B3" w14:textId="713A50C8" w:rsidR="00D82495" w:rsidRPr="003875D1" w:rsidRDefault="00422278" w:rsidP="00633C8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610" w:type="dxa"/>
            <w:noWrap/>
            <w:vAlign w:val="center"/>
          </w:tcPr>
          <w:p w14:paraId="48609E24" w14:textId="7FF3F962" w:rsidR="00D82495" w:rsidRPr="003875D1" w:rsidRDefault="001A1DF7" w:rsidP="00633C8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</w:t>
            </w:r>
          </w:p>
        </w:tc>
        <w:tc>
          <w:tcPr>
            <w:tcW w:w="735" w:type="dxa"/>
            <w:noWrap/>
            <w:vAlign w:val="center"/>
          </w:tcPr>
          <w:p w14:paraId="3D9FA01F" w14:textId="77777777" w:rsidR="00D82495" w:rsidRPr="00B5249E" w:rsidRDefault="00D82495" w:rsidP="00633C8C"/>
        </w:tc>
        <w:tc>
          <w:tcPr>
            <w:tcW w:w="735" w:type="dxa"/>
            <w:noWrap/>
            <w:vAlign w:val="center"/>
          </w:tcPr>
          <w:p w14:paraId="2FCEA552" w14:textId="77777777" w:rsidR="00D82495" w:rsidRPr="00B5249E" w:rsidRDefault="00D82495" w:rsidP="00633C8C"/>
        </w:tc>
        <w:tc>
          <w:tcPr>
            <w:tcW w:w="735" w:type="dxa"/>
            <w:noWrap/>
            <w:vAlign w:val="center"/>
          </w:tcPr>
          <w:p w14:paraId="25A90F63" w14:textId="77777777" w:rsidR="00D82495" w:rsidRPr="00B5249E" w:rsidRDefault="00D82495" w:rsidP="00633C8C"/>
        </w:tc>
        <w:tc>
          <w:tcPr>
            <w:tcW w:w="919" w:type="dxa"/>
            <w:noWrap/>
            <w:vAlign w:val="center"/>
          </w:tcPr>
          <w:p w14:paraId="61BFFF36" w14:textId="77777777" w:rsidR="00D82495" w:rsidRPr="00B5249E" w:rsidRDefault="00D82495" w:rsidP="00633C8C"/>
        </w:tc>
        <w:tc>
          <w:tcPr>
            <w:tcW w:w="766" w:type="dxa"/>
            <w:noWrap/>
            <w:vAlign w:val="center"/>
          </w:tcPr>
          <w:p w14:paraId="1DAEA7F1" w14:textId="77777777" w:rsidR="00D82495" w:rsidRPr="00B5249E" w:rsidRDefault="00D82495" w:rsidP="00633C8C"/>
        </w:tc>
        <w:tc>
          <w:tcPr>
            <w:tcW w:w="1255" w:type="dxa"/>
            <w:noWrap/>
            <w:vAlign w:val="center"/>
          </w:tcPr>
          <w:p w14:paraId="506D7C8D" w14:textId="77777777" w:rsidR="00D82495" w:rsidRPr="00B5249E" w:rsidRDefault="00D82495" w:rsidP="00633C8C"/>
        </w:tc>
      </w:tr>
      <w:tr w:rsidR="001A1DF7" w:rsidRPr="00B5249E" w14:paraId="1B63E330" w14:textId="77777777" w:rsidTr="00633C8C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4E98EC0A" w14:textId="55EC8394" w:rsidR="001A1DF7" w:rsidRPr="008523A7" w:rsidRDefault="001A1DF7" w:rsidP="00633C8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6.3.2</w:t>
            </w:r>
            <w:r w:rsidR="00D811EC">
              <w:rPr>
                <w:sz w:val="14"/>
                <w:szCs w:val="14"/>
              </w:rPr>
              <w:t>2</w:t>
            </w:r>
          </w:p>
        </w:tc>
        <w:tc>
          <w:tcPr>
            <w:tcW w:w="2150" w:type="dxa"/>
            <w:noWrap/>
            <w:vAlign w:val="center"/>
          </w:tcPr>
          <w:p w14:paraId="5BA407FC" w14:textId="47AEAB87" w:rsidR="001A1DF7" w:rsidRPr="008523A7" w:rsidRDefault="001A1DF7" w:rsidP="008523A7">
            <w:pPr>
              <w:rPr>
                <w:sz w:val="14"/>
                <w:szCs w:val="14"/>
              </w:rPr>
            </w:pPr>
            <w:r w:rsidRPr="008523A7">
              <w:rPr>
                <w:sz w:val="14"/>
                <w:szCs w:val="14"/>
              </w:rPr>
              <w:t>Nachträgl.Putzen Teilflächen innen Kalkzement-Normalputzm. geglättet D 1</w:t>
            </w:r>
            <w:r>
              <w:rPr>
                <w:sz w:val="14"/>
                <w:szCs w:val="14"/>
              </w:rPr>
              <w:t>5</w:t>
            </w:r>
            <w:r w:rsidRPr="008523A7">
              <w:rPr>
                <w:sz w:val="14"/>
                <w:szCs w:val="14"/>
              </w:rPr>
              <w:t xml:space="preserve">mm bis </w:t>
            </w:r>
            <w:r>
              <w:rPr>
                <w:sz w:val="14"/>
                <w:szCs w:val="14"/>
              </w:rPr>
              <w:t>0,25 m²</w:t>
            </w:r>
          </w:p>
        </w:tc>
        <w:tc>
          <w:tcPr>
            <w:tcW w:w="860" w:type="dxa"/>
            <w:noWrap/>
            <w:vAlign w:val="center"/>
          </w:tcPr>
          <w:p w14:paraId="3ED32BE8" w14:textId="6539F3A7" w:rsidR="001A1DF7" w:rsidRDefault="001A1DF7" w:rsidP="00633C8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610" w:type="dxa"/>
            <w:noWrap/>
            <w:vAlign w:val="center"/>
          </w:tcPr>
          <w:p w14:paraId="4648498F" w14:textId="6E4F90B8" w:rsidR="001A1DF7" w:rsidRDefault="001A1DF7" w:rsidP="00633C8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</w:t>
            </w:r>
          </w:p>
        </w:tc>
        <w:tc>
          <w:tcPr>
            <w:tcW w:w="735" w:type="dxa"/>
            <w:noWrap/>
            <w:vAlign w:val="center"/>
          </w:tcPr>
          <w:p w14:paraId="5E3ACA77" w14:textId="77777777" w:rsidR="001A1DF7" w:rsidRPr="00B5249E" w:rsidRDefault="001A1DF7" w:rsidP="00633C8C"/>
        </w:tc>
        <w:tc>
          <w:tcPr>
            <w:tcW w:w="735" w:type="dxa"/>
            <w:noWrap/>
            <w:vAlign w:val="center"/>
          </w:tcPr>
          <w:p w14:paraId="10761711" w14:textId="77777777" w:rsidR="001A1DF7" w:rsidRPr="00B5249E" w:rsidRDefault="001A1DF7" w:rsidP="00633C8C"/>
        </w:tc>
        <w:tc>
          <w:tcPr>
            <w:tcW w:w="735" w:type="dxa"/>
            <w:noWrap/>
            <w:vAlign w:val="center"/>
          </w:tcPr>
          <w:p w14:paraId="1D5FA6DE" w14:textId="77777777" w:rsidR="001A1DF7" w:rsidRPr="00B5249E" w:rsidRDefault="001A1DF7" w:rsidP="00633C8C"/>
        </w:tc>
        <w:tc>
          <w:tcPr>
            <w:tcW w:w="919" w:type="dxa"/>
            <w:noWrap/>
            <w:vAlign w:val="center"/>
          </w:tcPr>
          <w:p w14:paraId="79915542" w14:textId="77777777" w:rsidR="001A1DF7" w:rsidRPr="00B5249E" w:rsidRDefault="001A1DF7" w:rsidP="00633C8C"/>
        </w:tc>
        <w:tc>
          <w:tcPr>
            <w:tcW w:w="766" w:type="dxa"/>
            <w:noWrap/>
            <w:vAlign w:val="center"/>
          </w:tcPr>
          <w:p w14:paraId="5780B12C" w14:textId="77777777" w:rsidR="001A1DF7" w:rsidRPr="00B5249E" w:rsidRDefault="001A1DF7" w:rsidP="00633C8C"/>
        </w:tc>
        <w:tc>
          <w:tcPr>
            <w:tcW w:w="1255" w:type="dxa"/>
            <w:noWrap/>
            <w:vAlign w:val="center"/>
          </w:tcPr>
          <w:p w14:paraId="7F19C9E9" w14:textId="77777777" w:rsidR="001A1DF7" w:rsidRPr="00B5249E" w:rsidRDefault="001A1DF7" w:rsidP="00633C8C"/>
        </w:tc>
      </w:tr>
      <w:tr w:rsidR="00D82495" w:rsidRPr="00B5249E" w14:paraId="02EB1E6E" w14:textId="77777777" w:rsidTr="00633C8C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081FE9C" w14:textId="79FB35DB" w:rsidR="00D82495" w:rsidRPr="003875D1" w:rsidRDefault="008523A7" w:rsidP="00633C8C">
            <w:pPr>
              <w:rPr>
                <w:sz w:val="14"/>
                <w:szCs w:val="14"/>
              </w:rPr>
            </w:pPr>
            <w:r w:rsidRPr="008523A7">
              <w:rPr>
                <w:sz w:val="14"/>
                <w:szCs w:val="14"/>
              </w:rPr>
              <w:t>6.3.</w:t>
            </w:r>
            <w:r w:rsidR="001A1DF7">
              <w:rPr>
                <w:sz w:val="14"/>
                <w:szCs w:val="14"/>
              </w:rPr>
              <w:t>2</w:t>
            </w:r>
            <w:r w:rsidR="00D811EC">
              <w:rPr>
                <w:sz w:val="14"/>
                <w:szCs w:val="14"/>
              </w:rPr>
              <w:t>3</w:t>
            </w:r>
          </w:p>
        </w:tc>
        <w:tc>
          <w:tcPr>
            <w:tcW w:w="2150" w:type="dxa"/>
            <w:noWrap/>
            <w:vAlign w:val="center"/>
          </w:tcPr>
          <w:p w14:paraId="16115129" w14:textId="2835F2D0" w:rsidR="00D82495" w:rsidRPr="003875D1" w:rsidRDefault="008523A7" w:rsidP="00633C8C">
            <w:pPr>
              <w:rPr>
                <w:sz w:val="14"/>
                <w:szCs w:val="14"/>
              </w:rPr>
            </w:pPr>
            <w:r w:rsidRPr="008523A7">
              <w:rPr>
                <w:sz w:val="14"/>
                <w:szCs w:val="14"/>
              </w:rPr>
              <w:t xml:space="preserve">Putzbewehrung Gittergewebe </w:t>
            </w:r>
            <w:r w:rsidR="002B081C">
              <w:rPr>
                <w:sz w:val="14"/>
                <w:szCs w:val="14"/>
              </w:rPr>
              <w:t xml:space="preserve">B bis 50cm </w:t>
            </w:r>
            <w:r w:rsidRPr="008523A7">
              <w:rPr>
                <w:sz w:val="14"/>
                <w:szCs w:val="14"/>
              </w:rPr>
              <w:t>Innenwand</w:t>
            </w:r>
          </w:p>
        </w:tc>
        <w:tc>
          <w:tcPr>
            <w:tcW w:w="860" w:type="dxa"/>
            <w:noWrap/>
            <w:vAlign w:val="center"/>
          </w:tcPr>
          <w:p w14:paraId="316344FF" w14:textId="1F329EAB" w:rsidR="001A1DF7" w:rsidRPr="003875D1" w:rsidRDefault="00D004F1" w:rsidP="00633C8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39</w:t>
            </w:r>
          </w:p>
        </w:tc>
        <w:tc>
          <w:tcPr>
            <w:tcW w:w="610" w:type="dxa"/>
            <w:noWrap/>
            <w:vAlign w:val="center"/>
          </w:tcPr>
          <w:p w14:paraId="485ACB55" w14:textId="4454F0D9" w:rsidR="00D82495" w:rsidRPr="003875D1" w:rsidRDefault="00422278" w:rsidP="00633C8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735" w:type="dxa"/>
            <w:noWrap/>
            <w:vAlign w:val="center"/>
          </w:tcPr>
          <w:p w14:paraId="5E375228" w14:textId="77777777" w:rsidR="00D82495" w:rsidRPr="00B5249E" w:rsidRDefault="00D82495" w:rsidP="00633C8C"/>
        </w:tc>
        <w:tc>
          <w:tcPr>
            <w:tcW w:w="735" w:type="dxa"/>
            <w:noWrap/>
            <w:vAlign w:val="center"/>
          </w:tcPr>
          <w:p w14:paraId="0B57BBA0" w14:textId="77777777" w:rsidR="00D82495" w:rsidRPr="00B5249E" w:rsidRDefault="00D82495" w:rsidP="00633C8C"/>
        </w:tc>
        <w:tc>
          <w:tcPr>
            <w:tcW w:w="735" w:type="dxa"/>
            <w:noWrap/>
            <w:vAlign w:val="center"/>
          </w:tcPr>
          <w:p w14:paraId="3FC59C9A" w14:textId="77777777" w:rsidR="00D82495" w:rsidRPr="00B5249E" w:rsidRDefault="00D82495" w:rsidP="00633C8C"/>
        </w:tc>
        <w:tc>
          <w:tcPr>
            <w:tcW w:w="919" w:type="dxa"/>
            <w:noWrap/>
            <w:vAlign w:val="center"/>
          </w:tcPr>
          <w:p w14:paraId="1B15919F" w14:textId="77777777" w:rsidR="00D82495" w:rsidRPr="00B5249E" w:rsidRDefault="00D82495" w:rsidP="00633C8C"/>
        </w:tc>
        <w:tc>
          <w:tcPr>
            <w:tcW w:w="766" w:type="dxa"/>
            <w:noWrap/>
            <w:vAlign w:val="center"/>
          </w:tcPr>
          <w:p w14:paraId="258033CA" w14:textId="77777777" w:rsidR="00D82495" w:rsidRPr="00B5249E" w:rsidRDefault="00D82495" w:rsidP="00633C8C"/>
        </w:tc>
        <w:tc>
          <w:tcPr>
            <w:tcW w:w="1255" w:type="dxa"/>
            <w:noWrap/>
            <w:vAlign w:val="center"/>
          </w:tcPr>
          <w:p w14:paraId="424F9A9C" w14:textId="77777777" w:rsidR="00D82495" w:rsidRPr="00B5249E" w:rsidRDefault="00D82495" w:rsidP="00633C8C"/>
        </w:tc>
      </w:tr>
      <w:tr w:rsidR="002B081C" w:rsidRPr="00B5249E" w14:paraId="1F3CC9F8" w14:textId="77777777" w:rsidTr="00633C8C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4E888191" w14:textId="1069069F" w:rsidR="002B081C" w:rsidRPr="008523A7" w:rsidRDefault="002B081C" w:rsidP="00633C8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6.3.2</w:t>
            </w:r>
            <w:r w:rsidR="00D811EC">
              <w:rPr>
                <w:sz w:val="14"/>
                <w:szCs w:val="14"/>
              </w:rPr>
              <w:t>4</w:t>
            </w:r>
          </w:p>
        </w:tc>
        <w:tc>
          <w:tcPr>
            <w:tcW w:w="2150" w:type="dxa"/>
            <w:noWrap/>
            <w:vAlign w:val="center"/>
          </w:tcPr>
          <w:p w14:paraId="2C8A1DA9" w14:textId="77777777" w:rsidR="002B081C" w:rsidRPr="002B081C" w:rsidRDefault="002B081C" w:rsidP="002B081C">
            <w:pPr>
              <w:rPr>
                <w:sz w:val="14"/>
                <w:szCs w:val="14"/>
              </w:rPr>
            </w:pPr>
            <w:r w:rsidRPr="002B081C">
              <w:rPr>
                <w:sz w:val="14"/>
                <w:szCs w:val="14"/>
              </w:rPr>
              <w:t xml:space="preserve">Diagonalbewehrung Gittergewebe Innenecke </w:t>
            </w:r>
          </w:p>
          <w:p w14:paraId="65DF7EED" w14:textId="49A0A6DF" w:rsidR="002B081C" w:rsidRPr="008523A7" w:rsidRDefault="002B081C" w:rsidP="002B081C">
            <w:pPr>
              <w:rPr>
                <w:sz w:val="14"/>
                <w:szCs w:val="14"/>
              </w:rPr>
            </w:pPr>
            <w:r w:rsidRPr="002B081C">
              <w:rPr>
                <w:sz w:val="14"/>
                <w:szCs w:val="14"/>
              </w:rPr>
              <w:t>Materialübergänge</w:t>
            </w:r>
          </w:p>
        </w:tc>
        <w:tc>
          <w:tcPr>
            <w:tcW w:w="860" w:type="dxa"/>
            <w:noWrap/>
            <w:vAlign w:val="center"/>
          </w:tcPr>
          <w:p w14:paraId="4A152F7A" w14:textId="4D5F30D3" w:rsidR="002B081C" w:rsidRDefault="00D004F1" w:rsidP="00633C8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111</w:t>
            </w:r>
          </w:p>
        </w:tc>
        <w:tc>
          <w:tcPr>
            <w:tcW w:w="610" w:type="dxa"/>
            <w:noWrap/>
            <w:vAlign w:val="center"/>
          </w:tcPr>
          <w:p w14:paraId="29CB2BF2" w14:textId="1C8EC30A" w:rsidR="002B081C" w:rsidRDefault="002B081C" w:rsidP="00633C8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735" w:type="dxa"/>
            <w:noWrap/>
            <w:vAlign w:val="center"/>
          </w:tcPr>
          <w:p w14:paraId="7261A778" w14:textId="77777777" w:rsidR="002B081C" w:rsidRPr="00B5249E" w:rsidRDefault="002B081C" w:rsidP="00633C8C"/>
        </w:tc>
        <w:tc>
          <w:tcPr>
            <w:tcW w:w="735" w:type="dxa"/>
            <w:noWrap/>
            <w:vAlign w:val="center"/>
          </w:tcPr>
          <w:p w14:paraId="2762AE84" w14:textId="77777777" w:rsidR="002B081C" w:rsidRPr="00B5249E" w:rsidRDefault="002B081C" w:rsidP="00633C8C"/>
        </w:tc>
        <w:tc>
          <w:tcPr>
            <w:tcW w:w="735" w:type="dxa"/>
            <w:noWrap/>
            <w:vAlign w:val="center"/>
          </w:tcPr>
          <w:p w14:paraId="0FCDC49D" w14:textId="77777777" w:rsidR="002B081C" w:rsidRPr="00B5249E" w:rsidRDefault="002B081C" w:rsidP="00633C8C"/>
        </w:tc>
        <w:tc>
          <w:tcPr>
            <w:tcW w:w="919" w:type="dxa"/>
            <w:noWrap/>
            <w:vAlign w:val="center"/>
          </w:tcPr>
          <w:p w14:paraId="63FC7986" w14:textId="77777777" w:rsidR="002B081C" w:rsidRPr="00B5249E" w:rsidRDefault="002B081C" w:rsidP="00633C8C"/>
        </w:tc>
        <w:tc>
          <w:tcPr>
            <w:tcW w:w="766" w:type="dxa"/>
            <w:noWrap/>
            <w:vAlign w:val="center"/>
          </w:tcPr>
          <w:p w14:paraId="67CEF640" w14:textId="77777777" w:rsidR="002B081C" w:rsidRPr="00B5249E" w:rsidRDefault="002B081C" w:rsidP="00633C8C"/>
        </w:tc>
        <w:tc>
          <w:tcPr>
            <w:tcW w:w="1255" w:type="dxa"/>
            <w:noWrap/>
            <w:vAlign w:val="center"/>
          </w:tcPr>
          <w:p w14:paraId="09C9D6A9" w14:textId="77777777" w:rsidR="002B081C" w:rsidRPr="00B5249E" w:rsidRDefault="002B081C" w:rsidP="00633C8C"/>
        </w:tc>
      </w:tr>
      <w:tr w:rsidR="002B081C" w:rsidRPr="00B5249E" w14:paraId="7F069534" w14:textId="77777777" w:rsidTr="00633C8C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68A1792" w14:textId="4C8D3133" w:rsidR="002B081C" w:rsidRDefault="002B081C" w:rsidP="00633C8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6.3.2</w:t>
            </w:r>
            <w:r w:rsidR="00D811EC">
              <w:rPr>
                <w:sz w:val="14"/>
                <w:szCs w:val="14"/>
              </w:rPr>
              <w:t>5</w:t>
            </w:r>
          </w:p>
        </w:tc>
        <w:tc>
          <w:tcPr>
            <w:tcW w:w="2150" w:type="dxa"/>
            <w:noWrap/>
            <w:vAlign w:val="center"/>
          </w:tcPr>
          <w:p w14:paraId="2AB734C0" w14:textId="102D2C88" w:rsidR="002B081C" w:rsidRPr="002B081C" w:rsidRDefault="002B081C" w:rsidP="002B081C">
            <w:pPr>
              <w:rPr>
                <w:sz w:val="14"/>
                <w:szCs w:val="14"/>
              </w:rPr>
            </w:pPr>
            <w:r w:rsidRPr="002B081C">
              <w:rPr>
                <w:sz w:val="14"/>
                <w:szCs w:val="14"/>
              </w:rPr>
              <w:t>Putzbewehrung Rippenstreckmetall verz</w:t>
            </w:r>
          </w:p>
        </w:tc>
        <w:tc>
          <w:tcPr>
            <w:tcW w:w="860" w:type="dxa"/>
            <w:noWrap/>
            <w:vAlign w:val="center"/>
          </w:tcPr>
          <w:p w14:paraId="516F7534" w14:textId="45768D8C" w:rsidR="002B081C" w:rsidRDefault="00D004F1" w:rsidP="00633C8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610" w:type="dxa"/>
            <w:noWrap/>
            <w:vAlign w:val="center"/>
          </w:tcPr>
          <w:p w14:paraId="3BF0225C" w14:textId="41AB972C" w:rsidR="002B081C" w:rsidRDefault="002B081C" w:rsidP="00633C8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m²</w:t>
            </w:r>
          </w:p>
        </w:tc>
        <w:tc>
          <w:tcPr>
            <w:tcW w:w="735" w:type="dxa"/>
            <w:noWrap/>
            <w:vAlign w:val="center"/>
          </w:tcPr>
          <w:p w14:paraId="0662EE6E" w14:textId="77777777" w:rsidR="002B081C" w:rsidRPr="00B5249E" w:rsidRDefault="002B081C" w:rsidP="00633C8C"/>
        </w:tc>
        <w:tc>
          <w:tcPr>
            <w:tcW w:w="735" w:type="dxa"/>
            <w:noWrap/>
            <w:vAlign w:val="center"/>
          </w:tcPr>
          <w:p w14:paraId="1C619E9F" w14:textId="77777777" w:rsidR="002B081C" w:rsidRPr="00B5249E" w:rsidRDefault="002B081C" w:rsidP="00633C8C"/>
        </w:tc>
        <w:tc>
          <w:tcPr>
            <w:tcW w:w="735" w:type="dxa"/>
            <w:noWrap/>
            <w:vAlign w:val="center"/>
          </w:tcPr>
          <w:p w14:paraId="680EF720" w14:textId="77777777" w:rsidR="002B081C" w:rsidRPr="00B5249E" w:rsidRDefault="002B081C" w:rsidP="00633C8C"/>
        </w:tc>
        <w:tc>
          <w:tcPr>
            <w:tcW w:w="919" w:type="dxa"/>
            <w:noWrap/>
            <w:vAlign w:val="center"/>
          </w:tcPr>
          <w:p w14:paraId="212B7DC3" w14:textId="77777777" w:rsidR="002B081C" w:rsidRPr="00B5249E" w:rsidRDefault="002B081C" w:rsidP="00633C8C"/>
        </w:tc>
        <w:tc>
          <w:tcPr>
            <w:tcW w:w="766" w:type="dxa"/>
            <w:noWrap/>
            <w:vAlign w:val="center"/>
          </w:tcPr>
          <w:p w14:paraId="1C847457" w14:textId="77777777" w:rsidR="002B081C" w:rsidRPr="00B5249E" w:rsidRDefault="002B081C" w:rsidP="00633C8C"/>
        </w:tc>
        <w:tc>
          <w:tcPr>
            <w:tcW w:w="1255" w:type="dxa"/>
            <w:noWrap/>
            <w:vAlign w:val="center"/>
          </w:tcPr>
          <w:p w14:paraId="206FE08F" w14:textId="77777777" w:rsidR="002B081C" w:rsidRPr="00B5249E" w:rsidRDefault="002B081C" w:rsidP="00633C8C"/>
        </w:tc>
      </w:tr>
      <w:tr w:rsidR="00D82495" w:rsidRPr="00B5249E" w14:paraId="56C78784" w14:textId="77777777" w:rsidTr="00633C8C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0FB0794" w14:textId="1CD1ED2A" w:rsidR="00D82495" w:rsidRPr="003875D1" w:rsidRDefault="008523A7" w:rsidP="00633C8C">
            <w:pPr>
              <w:rPr>
                <w:sz w:val="14"/>
                <w:szCs w:val="14"/>
              </w:rPr>
            </w:pPr>
            <w:r w:rsidRPr="008523A7">
              <w:rPr>
                <w:sz w:val="14"/>
                <w:szCs w:val="14"/>
              </w:rPr>
              <w:t>6.4.1</w:t>
            </w:r>
          </w:p>
        </w:tc>
        <w:tc>
          <w:tcPr>
            <w:tcW w:w="2150" w:type="dxa"/>
            <w:noWrap/>
            <w:vAlign w:val="center"/>
          </w:tcPr>
          <w:p w14:paraId="3DDA764E" w14:textId="77777777" w:rsidR="008523A7" w:rsidRPr="008523A7" w:rsidRDefault="008523A7" w:rsidP="008523A7">
            <w:pPr>
              <w:rPr>
                <w:sz w:val="14"/>
                <w:szCs w:val="14"/>
              </w:rPr>
            </w:pPr>
            <w:r w:rsidRPr="008523A7">
              <w:rPr>
                <w:sz w:val="14"/>
                <w:szCs w:val="14"/>
              </w:rPr>
              <w:t>Baufacharbeiter/-in Stundenlohnarbeiten sämtliche Kosten</w:t>
            </w:r>
          </w:p>
          <w:p w14:paraId="095E734A" w14:textId="00F950A7" w:rsidR="00D82495" w:rsidRPr="003875D1" w:rsidRDefault="008523A7" w:rsidP="008523A7">
            <w:pPr>
              <w:rPr>
                <w:sz w:val="14"/>
                <w:szCs w:val="14"/>
              </w:rPr>
            </w:pPr>
            <w:r w:rsidRPr="008523A7">
              <w:rPr>
                <w:sz w:val="14"/>
                <w:szCs w:val="14"/>
              </w:rPr>
              <w:t>/Zuschläge</w:t>
            </w:r>
          </w:p>
        </w:tc>
        <w:tc>
          <w:tcPr>
            <w:tcW w:w="860" w:type="dxa"/>
            <w:noWrap/>
            <w:vAlign w:val="center"/>
          </w:tcPr>
          <w:p w14:paraId="0779A30C" w14:textId="36CA9C25" w:rsidR="00D82495" w:rsidRPr="003875D1" w:rsidRDefault="00422278" w:rsidP="00633C8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610" w:type="dxa"/>
            <w:noWrap/>
            <w:vAlign w:val="center"/>
          </w:tcPr>
          <w:p w14:paraId="6070A992" w14:textId="7080E96A" w:rsidR="00D82495" w:rsidRPr="003875D1" w:rsidRDefault="00422278" w:rsidP="00633C8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</w:t>
            </w:r>
          </w:p>
        </w:tc>
        <w:tc>
          <w:tcPr>
            <w:tcW w:w="735" w:type="dxa"/>
            <w:noWrap/>
            <w:vAlign w:val="center"/>
          </w:tcPr>
          <w:p w14:paraId="5D26384E" w14:textId="77777777" w:rsidR="00D82495" w:rsidRPr="00B5249E" w:rsidRDefault="00D82495" w:rsidP="00633C8C"/>
        </w:tc>
        <w:tc>
          <w:tcPr>
            <w:tcW w:w="735" w:type="dxa"/>
            <w:noWrap/>
            <w:vAlign w:val="center"/>
          </w:tcPr>
          <w:p w14:paraId="1E4AE241" w14:textId="77777777" w:rsidR="00D82495" w:rsidRPr="00B5249E" w:rsidRDefault="00D82495" w:rsidP="00633C8C"/>
        </w:tc>
        <w:tc>
          <w:tcPr>
            <w:tcW w:w="735" w:type="dxa"/>
            <w:noWrap/>
            <w:vAlign w:val="center"/>
          </w:tcPr>
          <w:p w14:paraId="39D689E4" w14:textId="77777777" w:rsidR="00D82495" w:rsidRPr="00B5249E" w:rsidRDefault="00D82495" w:rsidP="00633C8C"/>
        </w:tc>
        <w:tc>
          <w:tcPr>
            <w:tcW w:w="919" w:type="dxa"/>
            <w:noWrap/>
            <w:vAlign w:val="center"/>
          </w:tcPr>
          <w:p w14:paraId="7674C518" w14:textId="77777777" w:rsidR="00D82495" w:rsidRPr="00B5249E" w:rsidRDefault="00D82495" w:rsidP="00633C8C"/>
        </w:tc>
        <w:tc>
          <w:tcPr>
            <w:tcW w:w="766" w:type="dxa"/>
            <w:noWrap/>
            <w:vAlign w:val="center"/>
          </w:tcPr>
          <w:p w14:paraId="78BA1EAE" w14:textId="77777777" w:rsidR="00D82495" w:rsidRPr="00B5249E" w:rsidRDefault="00D82495" w:rsidP="00633C8C"/>
        </w:tc>
        <w:tc>
          <w:tcPr>
            <w:tcW w:w="1255" w:type="dxa"/>
            <w:noWrap/>
            <w:vAlign w:val="center"/>
          </w:tcPr>
          <w:p w14:paraId="1737E7E2" w14:textId="77777777" w:rsidR="00D82495" w:rsidRPr="00B5249E" w:rsidRDefault="00D82495" w:rsidP="00633C8C"/>
        </w:tc>
      </w:tr>
      <w:tr w:rsidR="00D82495" w:rsidRPr="00B5249E" w14:paraId="5481FF44" w14:textId="77777777" w:rsidTr="00633C8C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3FA6B88E" w14:textId="07AF50C0" w:rsidR="00D82495" w:rsidRPr="003875D1" w:rsidRDefault="008523A7" w:rsidP="00633C8C">
            <w:pPr>
              <w:rPr>
                <w:sz w:val="14"/>
                <w:szCs w:val="14"/>
              </w:rPr>
            </w:pPr>
            <w:r w:rsidRPr="008523A7">
              <w:rPr>
                <w:sz w:val="14"/>
                <w:szCs w:val="14"/>
              </w:rPr>
              <w:t>6.4.2</w:t>
            </w:r>
          </w:p>
        </w:tc>
        <w:tc>
          <w:tcPr>
            <w:tcW w:w="2150" w:type="dxa"/>
            <w:noWrap/>
            <w:vAlign w:val="center"/>
          </w:tcPr>
          <w:p w14:paraId="60E80818" w14:textId="16AE8AE4" w:rsidR="00D82495" w:rsidRPr="003875D1" w:rsidRDefault="008523A7" w:rsidP="00633C8C">
            <w:pPr>
              <w:rPr>
                <w:sz w:val="14"/>
                <w:szCs w:val="14"/>
              </w:rPr>
            </w:pPr>
            <w:r w:rsidRPr="008523A7">
              <w:rPr>
                <w:sz w:val="14"/>
                <w:szCs w:val="14"/>
              </w:rPr>
              <w:t>Bauhelfer/-in Stundenlohnarbeiten sämtliche Kosten/Zuschläge</w:t>
            </w:r>
          </w:p>
        </w:tc>
        <w:tc>
          <w:tcPr>
            <w:tcW w:w="860" w:type="dxa"/>
            <w:noWrap/>
            <w:vAlign w:val="center"/>
          </w:tcPr>
          <w:p w14:paraId="408B638D" w14:textId="2A806345" w:rsidR="00D82495" w:rsidRPr="003875D1" w:rsidRDefault="00422278" w:rsidP="00633C8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610" w:type="dxa"/>
            <w:noWrap/>
            <w:vAlign w:val="center"/>
          </w:tcPr>
          <w:p w14:paraId="3E76E21A" w14:textId="1C877A4D" w:rsidR="00D82495" w:rsidRPr="003875D1" w:rsidRDefault="00422278" w:rsidP="00633C8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</w:t>
            </w:r>
          </w:p>
        </w:tc>
        <w:tc>
          <w:tcPr>
            <w:tcW w:w="735" w:type="dxa"/>
            <w:noWrap/>
            <w:vAlign w:val="center"/>
          </w:tcPr>
          <w:p w14:paraId="71CCDD07" w14:textId="77777777" w:rsidR="00D82495" w:rsidRPr="00B5249E" w:rsidRDefault="00D82495" w:rsidP="00633C8C"/>
        </w:tc>
        <w:tc>
          <w:tcPr>
            <w:tcW w:w="735" w:type="dxa"/>
            <w:noWrap/>
            <w:vAlign w:val="center"/>
          </w:tcPr>
          <w:p w14:paraId="5B4850B9" w14:textId="77777777" w:rsidR="00D82495" w:rsidRPr="00B5249E" w:rsidRDefault="00D82495" w:rsidP="00633C8C"/>
        </w:tc>
        <w:tc>
          <w:tcPr>
            <w:tcW w:w="735" w:type="dxa"/>
            <w:noWrap/>
            <w:vAlign w:val="center"/>
          </w:tcPr>
          <w:p w14:paraId="004DBABA" w14:textId="77777777" w:rsidR="00D82495" w:rsidRPr="00B5249E" w:rsidRDefault="00D82495" w:rsidP="00633C8C"/>
        </w:tc>
        <w:tc>
          <w:tcPr>
            <w:tcW w:w="919" w:type="dxa"/>
            <w:noWrap/>
            <w:vAlign w:val="center"/>
          </w:tcPr>
          <w:p w14:paraId="41012C2A" w14:textId="77777777" w:rsidR="00D82495" w:rsidRPr="00B5249E" w:rsidRDefault="00D82495" w:rsidP="00633C8C"/>
        </w:tc>
        <w:tc>
          <w:tcPr>
            <w:tcW w:w="766" w:type="dxa"/>
            <w:noWrap/>
            <w:vAlign w:val="center"/>
          </w:tcPr>
          <w:p w14:paraId="650822BF" w14:textId="77777777" w:rsidR="00D82495" w:rsidRPr="00B5249E" w:rsidRDefault="00D82495" w:rsidP="00633C8C"/>
        </w:tc>
        <w:tc>
          <w:tcPr>
            <w:tcW w:w="1255" w:type="dxa"/>
            <w:noWrap/>
            <w:vAlign w:val="center"/>
          </w:tcPr>
          <w:p w14:paraId="0429D94D" w14:textId="77777777" w:rsidR="00D82495" w:rsidRPr="00B5249E" w:rsidRDefault="00D82495" w:rsidP="00633C8C"/>
        </w:tc>
      </w:tr>
    </w:tbl>
    <w:p w14:paraId="55E0C341" w14:textId="77777777" w:rsidR="00D82495" w:rsidRDefault="00D82495" w:rsidP="00D25B27"/>
    <w:sectPr w:rsidR="00D82495" w:rsidSect="00500C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22329" w14:textId="77777777" w:rsidR="004A187B" w:rsidRDefault="004A187B">
      <w:r>
        <w:separator/>
      </w:r>
    </w:p>
    <w:p w14:paraId="76ABAF5D" w14:textId="77777777" w:rsidR="004A187B" w:rsidRDefault="004A187B"/>
    <w:p w14:paraId="337369F6" w14:textId="77777777" w:rsidR="004A187B" w:rsidRDefault="004A187B"/>
  </w:endnote>
  <w:endnote w:type="continuationSeparator" w:id="0">
    <w:p w14:paraId="4F22E6E8" w14:textId="77777777" w:rsidR="004A187B" w:rsidRDefault="004A187B">
      <w:r>
        <w:continuationSeparator/>
      </w:r>
    </w:p>
    <w:p w14:paraId="090138B6" w14:textId="77777777" w:rsidR="004A187B" w:rsidRDefault="004A187B"/>
    <w:p w14:paraId="0EE95D36" w14:textId="77777777" w:rsidR="004A187B" w:rsidRDefault="004A18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5282A" w14:textId="77777777" w:rsidR="00220C36" w:rsidRDefault="00220C3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F1D90" w:rsidRPr="00D6072E" w14:paraId="41E2281E" w14:textId="77777777" w:rsidTr="00DF7A13">
      <w:trPr>
        <w:cantSplit/>
        <w:trHeight w:hRule="exact" w:val="397"/>
      </w:trPr>
      <w:tc>
        <w:tcPr>
          <w:tcW w:w="147" w:type="dxa"/>
          <w:vAlign w:val="center"/>
        </w:tcPr>
        <w:p w14:paraId="63B500C5" w14:textId="77777777" w:rsidR="00FF1D90" w:rsidRPr="00D6072E" w:rsidRDefault="00FF1D90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1EB7CC7" w14:textId="77777777" w:rsidR="00FF1D90" w:rsidRPr="00D6072E" w:rsidRDefault="001C6FD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0B0E2CB" wp14:editId="7CF96593">
                <wp:extent cx="36830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21EB7C2" w14:textId="77777777" w:rsidR="00FF1D90" w:rsidRPr="00D6072E" w:rsidRDefault="00FF1D90" w:rsidP="009C0B80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9130AA">
            <w:rPr>
              <w:rFonts w:cs="Arial"/>
              <w:b/>
              <w:sz w:val="16"/>
              <w:szCs w:val="16"/>
            </w:rPr>
            <w:t>201</w:t>
          </w:r>
          <w:r w:rsidR="009C0B80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F7C62AB" w14:textId="77777777" w:rsidR="00FF1D90" w:rsidRPr="00D6072E" w:rsidRDefault="00FF1D90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44F0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44F0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C29D341" w14:textId="77777777" w:rsidR="00FF1D90" w:rsidRPr="00046C8E" w:rsidRDefault="00FF1D9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9F97A" w14:textId="77777777" w:rsidR="00220C36" w:rsidRDefault="00220C3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902ED" w14:textId="77777777" w:rsidR="004A187B" w:rsidRDefault="004A187B">
      <w:r>
        <w:separator/>
      </w:r>
    </w:p>
  </w:footnote>
  <w:footnote w:type="continuationSeparator" w:id="0">
    <w:p w14:paraId="02D101A8" w14:textId="77777777" w:rsidR="004A187B" w:rsidRDefault="004A187B">
      <w:r>
        <w:continuationSeparator/>
      </w:r>
    </w:p>
    <w:p w14:paraId="27393604" w14:textId="77777777" w:rsidR="004A187B" w:rsidRDefault="004A187B"/>
    <w:p w14:paraId="58DA02D5" w14:textId="77777777" w:rsidR="004A187B" w:rsidRDefault="004A187B"/>
  </w:footnote>
  <w:footnote w:id="1">
    <w:p w14:paraId="06BAC4D2" w14:textId="77777777" w:rsidR="00FF1D90" w:rsidRDefault="00FF1D90" w:rsidP="00D25B27">
      <w:pPr>
        <w:pStyle w:val="Funote"/>
      </w:pPr>
      <w:r w:rsidRPr="00DC72CC">
        <w:rPr>
          <w:rStyle w:val="Funotenzeichen"/>
        </w:rPr>
        <w:footnoteRef/>
      </w:r>
      <w:r w:rsidRPr="00DC72CC">
        <w:rPr>
          <w:rStyle w:val="Funotenzeichen"/>
        </w:rPr>
        <w:t xml:space="preserve"> </w:t>
      </w:r>
      <w:r>
        <w:tab/>
      </w:r>
      <w:r w:rsidRPr="009C0B80">
        <w:rPr>
          <w:b w:val="0"/>
        </w:rPr>
        <w:t>W</w:t>
      </w:r>
      <w:r w:rsidRPr="00DC72CC">
        <w:rPr>
          <w:rStyle w:val="FunoteZchn"/>
        </w:rPr>
        <w:t>ird vom Auftraggeber vorgegeben</w:t>
      </w:r>
      <w:r>
        <w:rPr>
          <w:rStyle w:val="FunoteZchn"/>
        </w:rPr>
        <w:t>.</w:t>
      </w:r>
    </w:p>
  </w:footnote>
  <w:footnote w:id="2">
    <w:p w14:paraId="461D6F0D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>Ist bei allen Teilleistungen anzugeben, unabhängig davon ob sie der Auftragnehmer oder ein Nachunternehmer erbringen wird</w:t>
      </w:r>
      <w:r>
        <w:rPr>
          <w:rStyle w:val="FunoteZchn"/>
        </w:rPr>
        <w:t>.</w:t>
      </w:r>
    </w:p>
  </w:footnote>
  <w:footnote w:id="3">
    <w:p w14:paraId="723A197D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 xml:space="preserve">Sofern der zugrunde gelegte Verrechnungslohn nicht mit </w:t>
      </w:r>
      <w:r w:rsidR="005C5035">
        <w:rPr>
          <w:rStyle w:val="FunoteZchn"/>
        </w:rPr>
        <w:t>den Angaben in den Formblättern 221 oder </w:t>
      </w:r>
      <w:r w:rsidRPr="00DC72CC">
        <w:rPr>
          <w:rStyle w:val="FunoteZchn"/>
        </w:rPr>
        <w:t>222 übereinstimmt, hat der Bieter dies offenzulegen.</w:t>
      </w:r>
    </w:p>
  </w:footnote>
  <w:footnote w:id="4">
    <w:p w14:paraId="39F0D376" w14:textId="77777777" w:rsidR="00FF1D90" w:rsidRDefault="00FF1D90" w:rsidP="00D25B27">
      <w:pPr>
        <w:pStyle w:val="Funote"/>
      </w:pPr>
      <w:r>
        <w:rPr>
          <w:rStyle w:val="Funotenzeichen"/>
        </w:rPr>
        <w:footnoteRef/>
      </w:r>
      <w:r>
        <w:t xml:space="preserve"> </w:t>
      </w:r>
      <w:r w:rsidRPr="00DC72CC">
        <w:rPr>
          <w:rStyle w:val="FunoteZchn"/>
        </w:rPr>
        <w:tab/>
      </w:r>
      <w:r>
        <w:rPr>
          <w:rStyle w:val="FunoteZchn"/>
        </w:rPr>
        <w:t>F</w:t>
      </w:r>
      <w:r w:rsidRPr="00DC72CC">
        <w:rPr>
          <w:rStyle w:val="FunoteZchn"/>
        </w:rPr>
        <w:t>ür Gerätekosten einschl. der Betriebsstoffkosten, soweit diese den Einzelkosten der angegebenen Ordnungszahlen zugerechnet worden sind</w:t>
      </w:r>
      <w:r>
        <w:rPr>
          <w:rStyle w:val="FunoteZchn"/>
        </w:rPr>
        <w:t>.</w:t>
      </w:r>
    </w:p>
  </w:footnote>
  <w:footnote w:id="5">
    <w:p w14:paraId="7C939B8C" w14:textId="77777777" w:rsidR="00D82495" w:rsidRDefault="00D82495" w:rsidP="00D82495">
      <w:pPr>
        <w:pStyle w:val="Funote"/>
      </w:pPr>
      <w:r w:rsidRPr="00DC72CC">
        <w:rPr>
          <w:rStyle w:val="Funotenzeichen"/>
        </w:rPr>
        <w:footnoteRef/>
      </w:r>
      <w:r w:rsidRPr="00DC72CC">
        <w:rPr>
          <w:rStyle w:val="Funotenzeichen"/>
        </w:rPr>
        <w:t xml:space="preserve"> </w:t>
      </w:r>
      <w:r>
        <w:tab/>
      </w:r>
      <w:r w:rsidRPr="009C0B80">
        <w:rPr>
          <w:b w:val="0"/>
        </w:rPr>
        <w:t>W</w:t>
      </w:r>
      <w:r w:rsidRPr="00DC72CC">
        <w:rPr>
          <w:rStyle w:val="FunoteZchn"/>
        </w:rPr>
        <w:t>ird vom Auftraggeber vorgegeben</w:t>
      </w:r>
      <w:r>
        <w:rPr>
          <w:rStyle w:val="FunoteZchn"/>
        </w:rPr>
        <w:t>.</w:t>
      </w:r>
    </w:p>
  </w:footnote>
  <w:footnote w:id="6">
    <w:p w14:paraId="45C33F02" w14:textId="77777777" w:rsidR="00D82495" w:rsidRPr="00DC72CC" w:rsidRDefault="00D82495" w:rsidP="00D82495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>Ist bei allen Teilleistungen anzugeben, unabhängig davon ob sie der Auftragnehmer oder ein Nachunternehmer erbringen wird</w:t>
      </w:r>
      <w:r>
        <w:rPr>
          <w:rStyle w:val="FunoteZchn"/>
        </w:rPr>
        <w:t>.</w:t>
      </w:r>
    </w:p>
  </w:footnote>
  <w:footnote w:id="7">
    <w:p w14:paraId="6E551C98" w14:textId="77777777" w:rsidR="00D82495" w:rsidRPr="00DC72CC" w:rsidRDefault="00D82495" w:rsidP="00D82495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 xml:space="preserve">Sofern der zugrunde gelegte Verrechnungslohn nicht mit </w:t>
      </w:r>
      <w:r>
        <w:rPr>
          <w:rStyle w:val="FunoteZchn"/>
        </w:rPr>
        <w:t>den Angaben in den Formblättern 221 oder </w:t>
      </w:r>
      <w:r w:rsidRPr="00DC72CC">
        <w:rPr>
          <w:rStyle w:val="FunoteZchn"/>
        </w:rPr>
        <w:t>222 übereinstimmt, hat der Bieter dies offenzulegen.</w:t>
      </w:r>
    </w:p>
  </w:footnote>
  <w:footnote w:id="8">
    <w:p w14:paraId="5236F080" w14:textId="77777777" w:rsidR="00D82495" w:rsidRDefault="00D82495" w:rsidP="00D82495">
      <w:pPr>
        <w:pStyle w:val="Funote"/>
      </w:pPr>
      <w:r>
        <w:rPr>
          <w:rStyle w:val="Funotenzeichen"/>
        </w:rPr>
        <w:footnoteRef/>
      </w:r>
      <w:r>
        <w:t xml:space="preserve"> </w:t>
      </w:r>
      <w:r w:rsidRPr="00DC72CC">
        <w:rPr>
          <w:rStyle w:val="FunoteZchn"/>
        </w:rPr>
        <w:tab/>
      </w:r>
      <w:r>
        <w:rPr>
          <w:rStyle w:val="FunoteZchn"/>
        </w:rPr>
        <w:t>F</w:t>
      </w:r>
      <w:r w:rsidRPr="00DC72CC">
        <w:rPr>
          <w:rStyle w:val="FunoteZchn"/>
        </w:rPr>
        <w:t>ür Gerätekosten einschl. der Betriebsstoffkosten, soweit diese den Einzelkosten der angegebenen Ordnungszahlen zugerechnet worden sind</w:t>
      </w:r>
      <w:r>
        <w:rPr>
          <w:rStyle w:val="FunoteZch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6DFAA" w14:textId="77777777" w:rsidR="00FF1D90" w:rsidRDefault="00FF1D90"/>
  <w:p w14:paraId="603F5180" w14:textId="77777777" w:rsidR="00FF1D90" w:rsidRDefault="00FF1D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5F6F" w14:textId="2DB4DCC9" w:rsidR="00FF1D90" w:rsidRDefault="00220C36" w:rsidP="00046C8E">
    <w:pPr>
      <w:pStyle w:val="Kopfzeile"/>
    </w:pPr>
    <w:r w:rsidRPr="00220C36">
      <w:t>Aufgliederung der Einheitspreise</w:t>
    </w:r>
  </w:p>
  <w:p w14:paraId="5EE726E0" w14:textId="407BC4B2" w:rsidR="00FF1D90" w:rsidRPr="00AB4B05" w:rsidRDefault="00FF1D90" w:rsidP="00AB4B05">
    <w:pPr>
      <w:pStyle w:val="UnterKopfzeile"/>
    </w:pPr>
    <w:r>
      <w:t>(</w:t>
    </w:r>
    <w:r w:rsidR="00220C36">
      <w:t xml:space="preserve">ehemals </w:t>
    </w:r>
    <w:r w:rsidR="00220C36" w:rsidRPr="00220C36">
      <w:t>223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D0862" w14:textId="77777777" w:rsidR="00220C36" w:rsidRDefault="00220C3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1440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3CED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F4B1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017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3E87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A6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9A1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061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8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BC04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07473434">
    <w:abstractNumId w:val="11"/>
  </w:num>
  <w:num w:numId="2" w16cid:durableId="2114398615">
    <w:abstractNumId w:val="15"/>
  </w:num>
  <w:num w:numId="3" w16cid:durableId="1203053026">
    <w:abstractNumId w:val="17"/>
  </w:num>
  <w:num w:numId="4" w16cid:durableId="1969816597">
    <w:abstractNumId w:val="26"/>
  </w:num>
  <w:num w:numId="5" w16cid:durableId="984352669">
    <w:abstractNumId w:val="19"/>
  </w:num>
  <w:num w:numId="6" w16cid:durableId="379785789">
    <w:abstractNumId w:val="13"/>
  </w:num>
  <w:num w:numId="7" w16cid:durableId="388962795">
    <w:abstractNumId w:val="22"/>
  </w:num>
  <w:num w:numId="8" w16cid:durableId="859195892">
    <w:abstractNumId w:val="18"/>
  </w:num>
  <w:num w:numId="9" w16cid:durableId="1248080382">
    <w:abstractNumId w:val="25"/>
  </w:num>
  <w:num w:numId="10" w16cid:durableId="1950575694">
    <w:abstractNumId w:val="14"/>
  </w:num>
  <w:num w:numId="11" w16cid:durableId="1028682478">
    <w:abstractNumId w:val="21"/>
  </w:num>
  <w:num w:numId="12" w16cid:durableId="1711150822">
    <w:abstractNumId w:val="21"/>
  </w:num>
  <w:num w:numId="13" w16cid:durableId="1827549282">
    <w:abstractNumId w:val="21"/>
  </w:num>
  <w:num w:numId="14" w16cid:durableId="97260737">
    <w:abstractNumId w:val="21"/>
  </w:num>
  <w:num w:numId="15" w16cid:durableId="1724258095">
    <w:abstractNumId w:val="21"/>
  </w:num>
  <w:num w:numId="16" w16cid:durableId="394203339">
    <w:abstractNumId w:val="12"/>
  </w:num>
  <w:num w:numId="17" w16cid:durableId="1060127624">
    <w:abstractNumId w:val="12"/>
  </w:num>
  <w:num w:numId="18" w16cid:durableId="111638057">
    <w:abstractNumId w:val="24"/>
  </w:num>
  <w:num w:numId="19" w16cid:durableId="442042659">
    <w:abstractNumId w:val="23"/>
  </w:num>
  <w:num w:numId="20" w16cid:durableId="1744528779">
    <w:abstractNumId w:val="20"/>
  </w:num>
  <w:num w:numId="21" w16cid:durableId="145516237">
    <w:abstractNumId w:val="16"/>
  </w:num>
  <w:num w:numId="22" w16cid:durableId="722944681">
    <w:abstractNumId w:val="10"/>
  </w:num>
  <w:num w:numId="23" w16cid:durableId="1206259815">
    <w:abstractNumId w:val="9"/>
  </w:num>
  <w:num w:numId="24" w16cid:durableId="169103696">
    <w:abstractNumId w:val="7"/>
  </w:num>
  <w:num w:numId="25" w16cid:durableId="515074780">
    <w:abstractNumId w:val="6"/>
  </w:num>
  <w:num w:numId="26" w16cid:durableId="1041519702">
    <w:abstractNumId w:val="5"/>
  </w:num>
  <w:num w:numId="27" w16cid:durableId="1230069184">
    <w:abstractNumId w:val="4"/>
  </w:num>
  <w:num w:numId="28" w16cid:durableId="2055039885">
    <w:abstractNumId w:val="8"/>
  </w:num>
  <w:num w:numId="29" w16cid:durableId="1768041754">
    <w:abstractNumId w:val="3"/>
  </w:num>
  <w:num w:numId="30" w16cid:durableId="467168528">
    <w:abstractNumId w:val="2"/>
  </w:num>
  <w:num w:numId="31" w16cid:durableId="1285580232">
    <w:abstractNumId w:val="1"/>
  </w:num>
  <w:num w:numId="32" w16cid:durableId="1373991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1"/>
  <w:activeWritingStyle w:appName="MSWord" w:lang="de-DE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560"/>
    <w:rsid w:val="000021DC"/>
    <w:rsid w:val="0000737B"/>
    <w:rsid w:val="000114D3"/>
    <w:rsid w:val="00024105"/>
    <w:rsid w:val="0003038C"/>
    <w:rsid w:val="0003566D"/>
    <w:rsid w:val="00037387"/>
    <w:rsid w:val="000425E5"/>
    <w:rsid w:val="00046C8E"/>
    <w:rsid w:val="00053E4F"/>
    <w:rsid w:val="00056971"/>
    <w:rsid w:val="0006675C"/>
    <w:rsid w:val="00081305"/>
    <w:rsid w:val="000848E7"/>
    <w:rsid w:val="000A42AA"/>
    <w:rsid w:val="000B3734"/>
    <w:rsid w:val="001028D9"/>
    <w:rsid w:val="00104C5A"/>
    <w:rsid w:val="00106076"/>
    <w:rsid w:val="00116FF0"/>
    <w:rsid w:val="00127C79"/>
    <w:rsid w:val="001426F7"/>
    <w:rsid w:val="00144A5A"/>
    <w:rsid w:val="001A1DF7"/>
    <w:rsid w:val="001A6205"/>
    <w:rsid w:val="001B705C"/>
    <w:rsid w:val="001C13F0"/>
    <w:rsid w:val="001C3E5C"/>
    <w:rsid w:val="001C509D"/>
    <w:rsid w:val="001C6FD7"/>
    <w:rsid w:val="001E0C92"/>
    <w:rsid w:val="001F47CC"/>
    <w:rsid w:val="00220C36"/>
    <w:rsid w:val="0024789A"/>
    <w:rsid w:val="002517FD"/>
    <w:rsid w:val="00263542"/>
    <w:rsid w:val="002748DF"/>
    <w:rsid w:val="002A4621"/>
    <w:rsid w:val="002B081C"/>
    <w:rsid w:val="002C0F7B"/>
    <w:rsid w:val="002C403D"/>
    <w:rsid w:val="002E4302"/>
    <w:rsid w:val="002F4952"/>
    <w:rsid w:val="00327698"/>
    <w:rsid w:val="0033622A"/>
    <w:rsid w:val="003552CC"/>
    <w:rsid w:val="00355C7F"/>
    <w:rsid w:val="003875D1"/>
    <w:rsid w:val="003A36E9"/>
    <w:rsid w:val="003D3E99"/>
    <w:rsid w:val="003E2CD4"/>
    <w:rsid w:val="00402A1B"/>
    <w:rsid w:val="00422278"/>
    <w:rsid w:val="00424038"/>
    <w:rsid w:val="0045228F"/>
    <w:rsid w:val="00454471"/>
    <w:rsid w:val="0045726B"/>
    <w:rsid w:val="0047055A"/>
    <w:rsid w:val="00480ABD"/>
    <w:rsid w:val="004818FE"/>
    <w:rsid w:val="00492429"/>
    <w:rsid w:val="004A187B"/>
    <w:rsid w:val="004C5609"/>
    <w:rsid w:val="004C5E9C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C5035"/>
    <w:rsid w:val="005F32A5"/>
    <w:rsid w:val="005F41CD"/>
    <w:rsid w:val="00605DD3"/>
    <w:rsid w:val="00606550"/>
    <w:rsid w:val="00607EE7"/>
    <w:rsid w:val="00614636"/>
    <w:rsid w:val="00635C49"/>
    <w:rsid w:val="00640260"/>
    <w:rsid w:val="00641665"/>
    <w:rsid w:val="00643351"/>
    <w:rsid w:val="0066119D"/>
    <w:rsid w:val="00667DCD"/>
    <w:rsid w:val="006A5AED"/>
    <w:rsid w:val="006A66F3"/>
    <w:rsid w:val="006B31BB"/>
    <w:rsid w:val="006B7CF1"/>
    <w:rsid w:val="006D6536"/>
    <w:rsid w:val="006D70A3"/>
    <w:rsid w:val="00724CA7"/>
    <w:rsid w:val="00734EDE"/>
    <w:rsid w:val="007633C2"/>
    <w:rsid w:val="0078194F"/>
    <w:rsid w:val="00782E76"/>
    <w:rsid w:val="0078695C"/>
    <w:rsid w:val="007C562D"/>
    <w:rsid w:val="007D012C"/>
    <w:rsid w:val="007E61DB"/>
    <w:rsid w:val="0081723D"/>
    <w:rsid w:val="0082616A"/>
    <w:rsid w:val="00833C02"/>
    <w:rsid w:val="00844F04"/>
    <w:rsid w:val="008523A7"/>
    <w:rsid w:val="008B1F06"/>
    <w:rsid w:val="008B2FE8"/>
    <w:rsid w:val="008D764D"/>
    <w:rsid w:val="008E4F29"/>
    <w:rsid w:val="008F37F7"/>
    <w:rsid w:val="008F3A1F"/>
    <w:rsid w:val="008F52AA"/>
    <w:rsid w:val="008F6547"/>
    <w:rsid w:val="00910F0B"/>
    <w:rsid w:val="009130AA"/>
    <w:rsid w:val="00962412"/>
    <w:rsid w:val="0097166A"/>
    <w:rsid w:val="009769C9"/>
    <w:rsid w:val="009A3215"/>
    <w:rsid w:val="009A33B4"/>
    <w:rsid w:val="009C0B80"/>
    <w:rsid w:val="009C14BE"/>
    <w:rsid w:val="009E2C93"/>
    <w:rsid w:val="00A00872"/>
    <w:rsid w:val="00A3726F"/>
    <w:rsid w:val="00A3757E"/>
    <w:rsid w:val="00A5084B"/>
    <w:rsid w:val="00A75824"/>
    <w:rsid w:val="00A90C84"/>
    <w:rsid w:val="00AB4B05"/>
    <w:rsid w:val="00AC56D5"/>
    <w:rsid w:val="00AC7F2D"/>
    <w:rsid w:val="00AD584D"/>
    <w:rsid w:val="00AE4AF0"/>
    <w:rsid w:val="00AF2908"/>
    <w:rsid w:val="00B003C3"/>
    <w:rsid w:val="00B1127B"/>
    <w:rsid w:val="00B14EF0"/>
    <w:rsid w:val="00B23C01"/>
    <w:rsid w:val="00B40909"/>
    <w:rsid w:val="00B434E5"/>
    <w:rsid w:val="00B5249E"/>
    <w:rsid w:val="00B61D2B"/>
    <w:rsid w:val="00B96ADB"/>
    <w:rsid w:val="00BA5E42"/>
    <w:rsid w:val="00BC7BAA"/>
    <w:rsid w:val="00C101BF"/>
    <w:rsid w:val="00C246AC"/>
    <w:rsid w:val="00C26124"/>
    <w:rsid w:val="00C2678D"/>
    <w:rsid w:val="00C30192"/>
    <w:rsid w:val="00C74606"/>
    <w:rsid w:val="00C764C5"/>
    <w:rsid w:val="00C96E57"/>
    <w:rsid w:val="00CA07A6"/>
    <w:rsid w:val="00CC1DF7"/>
    <w:rsid w:val="00CD0A0C"/>
    <w:rsid w:val="00CD54C7"/>
    <w:rsid w:val="00CF64C4"/>
    <w:rsid w:val="00D004F1"/>
    <w:rsid w:val="00D05C74"/>
    <w:rsid w:val="00D25B27"/>
    <w:rsid w:val="00D42ED7"/>
    <w:rsid w:val="00D6072E"/>
    <w:rsid w:val="00D811EC"/>
    <w:rsid w:val="00D82495"/>
    <w:rsid w:val="00DA276D"/>
    <w:rsid w:val="00DB6C0D"/>
    <w:rsid w:val="00DC2EA6"/>
    <w:rsid w:val="00DC72CC"/>
    <w:rsid w:val="00DC7E08"/>
    <w:rsid w:val="00DD5025"/>
    <w:rsid w:val="00DE2F64"/>
    <w:rsid w:val="00DE420C"/>
    <w:rsid w:val="00DF7A13"/>
    <w:rsid w:val="00E02FAA"/>
    <w:rsid w:val="00E1197E"/>
    <w:rsid w:val="00E24EDB"/>
    <w:rsid w:val="00E322E9"/>
    <w:rsid w:val="00E578EB"/>
    <w:rsid w:val="00E6087B"/>
    <w:rsid w:val="00E85EBB"/>
    <w:rsid w:val="00EA10EB"/>
    <w:rsid w:val="00EB6560"/>
    <w:rsid w:val="00EB7EC3"/>
    <w:rsid w:val="00EC7AED"/>
    <w:rsid w:val="00EE1F4D"/>
    <w:rsid w:val="00EE2ADF"/>
    <w:rsid w:val="00F133C2"/>
    <w:rsid w:val="00F21669"/>
    <w:rsid w:val="00F32C49"/>
    <w:rsid w:val="00F33230"/>
    <w:rsid w:val="00F6109A"/>
    <w:rsid w:val="00F92CF7"/>
    <w:rsid w:val="00FA0151"/>
    <w:rsid w:val="00FB37F2"/>
    <w:rsid w:val="00FC0982"/>
    <w:rsid w:val="00FC1057"/>
    <w:rsid w:val="00FC7FFE"/>
    <w:rsid w:val="00FD278A"/>
    <w:rsid w:val="00FD49AF"/>
    <w:rsid w:val="00FE5FC4"/>
    <w:rsid w:val="00FF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DD4843"/>
  <w15:docId w15:val="{45768B08-C95D-43FF-AF5D-B56F17039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Zchn">
    <w:name w:val="Fußnote Zchn"/>
    <w:basedOn w:val="Absatz-Standardschriftart"/>
    <w:link w:val="Funote"/>
    <w:rsid w:val="00D25B27"/>
    <w:rPr>
      <w:rFonts w:ascii="Arial" w:hAnsi="Arial"/>
      <w:b/>
      <w:sz w:val="16"/>
      <w:szCs w:val="16"/>
      <w:lang w:val="de-DE" w:eastAsia="de-DE" w:bidi="ar-SA"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635C49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autoRedefine/>
    <w:rsid w:val="00D25B2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basedOn w:val="Absatz-Standardschriftart"/>
    <w:rsid w:val="00DC72CC"/>
    <w:rPr>
      <w:rFonts w:ascii="Arial" w:hAnsi="Arial"/>
      <w:sz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430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der Einheitspreise</vt:lpstr>
    </vt:vector>
  </TitlesOfParts>
  <Company>BBR</Company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der Einheitspreise</dc:title>
  <dc:subject>Aufgliederung der Einheitspreise</dc:subject>
  <dc:creator>Dorothea Fenner</dc:creator>
  <cp:keywords>Aufgliederung der Einheitspreise</cp:keywords>
  <cp:lastModifiedBy>Hübner, Nike (Stadt Emsdetten)</cp:lastModifiedBy>
  <cp:revision>7</cp:revision>
  <cp:lastPrinted>2026-05-13T10:52:00Z</cp:lastPrinted>
  <dcterms:created xsi:type="dcterms:W3CDTF">2026-05-13T13:02:00Z</dcterms:created>
  <dcterms:modified xsi:type="dcterms:W3CDTF">2026-06-16T08:32:00Z</dcterms:modified>
</cp:coreProperties>
</file>