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467827B5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831405">
              <w:rPr>
                <w:rFonts w:cs="Arial"/>
                <w:noProof/>
                <w:sz w:val="22"/>
              </w:rPr>
              <w:t>20-652-335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2C21DF80" w:rsidR="008C46FE" w:rsidRPr="001C55D1" w:rsidRDefault="00425FAE" w:rsidP="00831405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831405" w:rsidRPr="00831405">
              <w:rPr>
                <w:rFonts w:cs="Arial"/>
                <w:noProof/>
              </w:rPr>
              <w:t xml:space="preserve"> </w:t>
            </w:r>
            <w:r w:rsidR="00831405" w:rsidRPr="00831405">
              <w:rPr>
                <w:rFonts w:cs="Arial"/>
                <w:noProof/>
                <w:sz w:val="22"/>
              </w:rPr>
              <w:t>Erweiterung Feuer- und Rettungswache</w:t>
            </w:r>
            <w:r w:rsidR="00831405" w:rsidRPr="00831405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7A45C75B" w:rsidR="008C46FE" w:rsidRPr="001C55D1" w:rsidRDefault="00425FAE" w:rsidP="00831405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831405" w:rsidRPr="00831405">
              <w:rPr>
                <w:rFonts w:cs="Arial"/>
                <w:noProof/>
              </w:rPr>
              <w:t xml:space="preserve"> </w:t>
            </w:r>
            <w:r w:rsidR="00831405" w:rsidRPr="00831405">
              <w:rPr>
                <w:rFonts w:cs="Arial"/>
                <w:noProof/>
                <w:sz w:val="22"/>
              </w:rPr>
              <w:t>Putzarbeiten</w:t>
            </w:r>
            <w:r w:rsidR="00831405" w:rsidRPr="00831405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34EFF22C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079F6946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0E4EA9ED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1A90DC09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1155" w14:textId="77777777" w:rsidR="00CE4D62" w:rsidRDefault="00CE4D62">
      <w:r>
        <w:separator/>
      </w:r>
    </w:p>
    <w:p w14:paraId="1592D0AF" w14:textId="77777777" w:rsidR="00CE4D62" w:rsidRDefault="00CE4D62"/>
    <w:p w14:paraId="3C5C8525" w14:textId="77777777" w:rsidR="00CE4D62" w:rsidRDefault="00CE4D62"/>
  </w:endnote>
  <w:endnote w:type="continuationSeparator" w:id="0">
    <w:p w14:paraId="162D0146" w14:textId="77777777" w:rsidR="00CE4D62" w:rsidRDefault="00CE4D62">
      <w:r>
        <w:continuationSeparator/>
      </w:r>
    </w:p>
    <w:p w14:paraId="5796AAC0" w14:textId="77777777" w:rsidR="00CE4D62" w:rsidRDefault="00CE4D62"/>
    <w:p w14:paraId="4A217D2A" w14:textId="77777777" w:rsidR="00CE4D62" w:rsidRDefault="00CE4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7466E" w14:textId="77777777" w:rsidR="00CE4D62" w:rsidRDefault="00CE4D62">
      <w:r>
        <w:separator/>
      </w:r>
    </w:p>
  </w:footnote>
  <w:footnote w:type="continuationSeparator" w:id="0">
    <w:p w14:paraId="71E7E3D7" w14:textId="77777777" w:rsidR="00CE4D62" w:rsidRDefault="00CE4D62">
      <w:r>
        <w:continuationSeparator/>
      </w:r>
    </w:p>
    <w:p w14:paraId="681CB201" w14:textId="77777777" w:rsidR="00CE4D62" w:rsidRDefault="00CE4D62"/>
    <w:p w14:paraId="2FE5B6CB" w14:textId="77777777" w:rsidR="00CE4D62" w:rsidRDefault="00CE4D62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1665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31405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E4D6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610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Hübner, Nike (Stadt Emsdetten)</cp:lastModifiedBy>
  <cp:revision>4</cp:revision>
  <cp:lastPrinted>2010-03-03T17:04:00Z</cp:lastPrinted>
  <dcterms:created xsi:type="dcterms:W3CDTF">2021-03-02T09:59:00Z</dcterms:created>
  <dcterms:modified xsi:type="dcterms:W3CDTF">2026-06-16T08:33:00Z</dcterms:modified>
</cp:coreProperties>
</file>