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09C5C2B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CBD7D6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801C2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9745DB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AB9C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45A09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2FB661" w14:textId="77777777" w:rsidR="00F13D3F" w:rsidRPr="00DF0395" w:rsidRDefault="00783D69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F13D3F" w:rsidRPr="00DF0395" w14:paraId="4C53A5D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3BEAF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B26D2F" w14:textId="2B52B38E" w:rsidR="00F13D3F" w:rsidRPr="00DF0395" w:rsidRDefault="0044004F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20-652-343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13814A" w14:textId="34CC4918" w:rsidR="00F13D3F" w:rsidRPr="00DF0395" w:rsidRDefault="0044004F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26.08.2026</w:t>
            </w:r>
          </w:p>
        </w:tc>
      </w:tr>
      <w:tr w:rsidR="00F13D3F" w:rsidRPr="00DF0395" w14:paraId="2D6D1C5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0EC8A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359A4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A403B0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DE5216D" w14:textId="19D77A20" w:rsidR="00F13D3F" w:rsidRPr="00DF0395" w:rsidRDefault="0044004F" w:rsidP="0044004F">
            <w:pPr>
              <w:rPr>
                <w:rFonts w:cs="Arial"/>
                <w:szCs w:val="20"/>
              </w:rPr>
            </w:pPr>
            <w:r w:rsidRPr="0044004F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F13D3F" w:rsidRPr="00DF0395" w14:paraId="7A38C97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D261D2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56F2F6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96B153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1DB32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56DEBB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57A0711" w14:textId="099318CB" w:rsidR="00F13D3F" w:rsidRPr="00DF0395" w:rsidRDefault="0044004F" w:rsidP="0044004F">
            <w:pPr>
              <w:rPr>
                <w:rFonts w:cs="Arial"/>
                <w:szCs w:val="20"/>
              </w:rPr>
            </w:pPr>
            <w:r w:rsidRPr="0044004F">
              <w:rPr>
                <w:rFonts w:cs="Arial"/>
                <w:sz w:val="22"/>
              </w:rPr>
              <w:t>Tore und Türen Sporthalle</w:t>
            </w:r>
          </w:p>
        </w:tc>
      </w:tr>
    </w:tbl>
    <w:p w14:paraId="04F7E150" w14:textId="77777777" w:rsidR="00F13D3F" w:rsidRDefault="00F13D3F" w:rsidP="00F13D3F">
      <w:pPr>
        <w:pStyle w:val="VHB-Kopfzeilentext"/>
      </w:pPr>
    </w:p>
    <w:p w14:paraId="348B5EC7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61BFD248" w14:textId="77777777" w:rsidR="00F13D3F" w:rsidRDefault="00F13D3F" w:rsidP="00F13D3F"/>
    <w:p w14:paraId="16F2F3C5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017E775B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6BB586AB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2DFC3932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402B07E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4DDB39D4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6E465F17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1CBAF6D6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4B9C1E6C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3F47F54B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69A12D7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1FD19EB8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D5B9B" w14:textId="77777777" w:rsidR="00F76AC9" w:rsidRDefault="00F76AC9">
      <w:r>
        <w:separator/>
      </w:r>
    </w:p>
    <w:p w14:paraId="1400349C" w14:textId="77777777" w:rsidR="00F76AC9" w:rsidRDefault="00F76AC9"/>
    <w:p w14:paraId="66EEFC57" w14:textId="77777777" w:rsidR="00F76AC9" w:rsidRDefault="00F76AC9"/>
  </w:endnote>
  <w:endnote w:type="continuationSeparator" w:id="0">
    <w:p w14:paraId="166A9A97" w14:textId="77777777" w:rsidR="00F76AC9" w:rsidRDefault="00F76AC9">
      <w:r>
        <w:continuationSeparator/>
      </w:r>
    </w:p>
    <w:p w14:paraId="12B94FC6" w14:textId="77777777" w:rsidR="00F76AC9" w:rsidRDefault="00F76AC9"/>
    <w:p w14:paraId="6A362C41" w14:textId="77777777" w:rsidR="00F76AC9" w:rsidRDefault="00F76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38B60008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6A75837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CF02387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38FBAF3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C03CBFF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2BF944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5519" w14:textId="77777777" w:rsidR="00F76AC9" w:rsidRDefault="00F76AC9">
      <w:r>
        <w:separator/>
      </w:r>
    </w:p>
    <w:p w14:paraId="4D209A97" w14:textId="77777777" w:rsidR="00F76AC9" w:rsidRDefault="00F76AC9"/>
    <w:p w14:paraId="76D76C04" w14:textId="77777777" w:rsidR="00F76AC9" w:rsidRDefault="00F76AC9"/>
  </w:footnote>
  <w:footnote w:type="continuationSeparator" w:id="0">
    <w:p w14:paraId="628C95B0" w14:textId="77777777" w:rsidR="00F76AC9" w:rsidRDefault="00F76AC9">
      <w:r>
        <w:continuationSeparator/>
      </w:r>
    </w:p>
    <w:p w14:paraId="4657791F" w14:textId="77777777" w:rsidR="00F76AC9" w:rsidRDefault="00F76AC9"/>
    <w:p w14:paraId="24CE8197" w14:textId="77777777" w:rsidR="00F76AC9" w:rsidRDefault="00F76A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D1537" w14:textId="77777777" w:rsidR="00F8534B" w:rsidRDefault="00F8534B"/>
  <w:p w14:paraId="0C93CE1A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0C94" w14:textId="77777777" w:rsidR="00F8534B" w:rsidRDefault="00F8534B" w:rsidP="00046C8E">
    <w:pPr>
      <w:pStyle w:val="Kopfzeile"/>
    </w:pPr>
    <w:r>
      <w:t>244</w:t>
    </w:r>
  </w:p>
  <w:p w14:paraId="41794B2E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9200336">
    <w:abstractNumId w:val="1"/>
  </w:num>
  <w:num w:numId="2" w16cid:durableId="869033389">
    <w:abstractNumId w:val="5"/>
  </w:num>
  <w:num w:numId="3" w16cid:durableId="647054452">
    <w:abstractNumId w:val="8"/>
  </w:num>
  <w:num w:numId="4" w16cid:durableId="462237407">
    <w:abstractNumId w:val="18"/>
  </w:num>
  <w:num w:numId="5" w16cid:durableId="857356707">
    <w:abstractNumId w:val="10"/>
  </w:num>
  <w:num w:numId="6" w16cid:durableId="290599489">
    <w:abstractNumId w:val="3"/>
  </w:num>
  <w:num w:numId="7" w16cid:durableId="1556431795">
    <w:abstractNumId w:val="14"/>
  </w:num>
  <w:num w:numId="8" w16cid:durableId="1206601780">
    <w:abstractNumId w:val="9"/>
  </w:num>
  <w:num w:numId="9" w16cid:durableId="18435348">
    <w:abstractNumId w:val="17"/>
  </w:num>
  <w:num w:numId="10" w16cid:durableId="260262626">
    <w:abstractNumId w:val="4"/>
  </w:num>
  <w:num w:numId="11" w16cid:durableId="604119275">
    <w:abstractNumId w:val="13"/>
  </w:num>
  <w:num w:numId="12" w16cid:durableId="1476338031">
    <w:abstractNumId w:val="13"/>
  </w:num>
  <w:num w:numId="13" w16cid:durableId="929895807">
    <w:abstractNumId w:val="13"/>
  </w:num>
  <w:num w:numId="14" w16cid:durableId="1163660427">
    <w:abstractNumId w:val="13"/>
  </w:num>
  <w:num w:numId="15" w16cid:durableId="812524041">
    <w:abstractNumId w:val="13"/>
  </w:num>
  <w:num w:numId="16" w16cid:durableId="1694115728">
    <w:abstractNumId w:val="2"/>
  </w:num>
  <w:num w:numId="17" w16cid:durableId="458260120">
    <w:abstractNumId w:val="2"/>
  </w:num>
  <w:num w:numId="18" w16cid:durableId="1293630795">
    <w:abstractNumId w:val="16"/>
  </w:num>
  <w:num w:numId="19" w16cid:durableId="47851004">
    <w:abstractNumId w:val="15"/>
  </w:num>
  <w:num w:numId="20" w16cid:durableId="43599244">
    <w:abstractNumId w:val="11"/>
  </w:num>
  <w:num w:numId="21" w16cid:durableId="1841508970">
    <w:abstractNumId w:val="6"/>
  </w:num>
  <w:num w:numId="22" w16cid:durableId="1816100631">
    <w:abstractNumId w:val="0"/>
  </w:num>
  <w:num w:numId="23" w16cid:durableId="619530901">
    <w:abstractNumId w:val="7"/>
  </w:num>
  <w:num w:numId="24" w16cid:durableId="12671502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B374A"/>
    <w:rsid w:val="003D3E99"/>
    <w:rsid w:val="003E2CD4"/>
    <w:rsid w:val="00402A1B"/>
    <w:rsid w:val="00424038"/>
    <w:rsid w:val="0044004F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3D69"/>
    <w:rsid w:val="0078695C"/>
    <w:rsid w:val="007E61DB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76AC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0D3B2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Hübner, Nike (Stadt Emsdetten)</cp:lastModifiedBy>
  <cp:revision>3</cp:revision>
  <cp:lastPrinted>2010-03-03T16:09:00Z</cp:lastPrinted>
  <dcterms:created xsi:type="dcterms:W3CDTF">2021-03-02T09:45:00Z</dcterms:created>
  <dcterms:modified xsi:type="dcterms:W3CDTF">2026-08-18T09:08:00Z</dcterms:modified>
</cp:coreProperties>
</file>