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56B8EF5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D80AF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29268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B23CA5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C31A6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D89891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61C086" w14:textId="77777777" w:rsidR="00F13D3F" w:rsidRPr="00DF0395" w:rsidRDefault="00783D69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F13D3F" w:rsidRPr="00DF0395" w14:paraId="607E0A9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15662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FCF97B" w14:textId="0F4DB570" w:rsidR="00F13D3F" w:rsidRPr="00DF0395" w:rsidRDefault="00457F79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20-652-339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FB9B35" w14:textId="530285B9" w:rsidR="00F13D3F" w:rsidRPr="00DF0395" w:rsidRDefault="00BE4C6F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06.07.2026</w:t>
            </w:r>
          </w:p>
        </w:tc>
      </w:tr>
      <w:tr w:rsidR="00F13D3F" w:rsidRPr="00DF0395" w14:paraId="3419A41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68D72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13225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6E6837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6B91EFC" w14:textId="002B1D74" w:rsidR="00F13D3F" w:rsidRPr="00DF0395" w:rsidRDefault="00457F79" w:rsidP="00457F79">
            <w:pPr>
              <w:rPr>
                <w:rFonts w:cs="Arial"/>
                <w:szCs w:val="20"/>
              </w:rPr>
            </w:pPr>
            <w:r w:rsidRPr="00457F79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F13D3F" w:rsidRPr="00DF0395" w14:paraId="63F5367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44E1E82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1F08E9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3874BC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33EE3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4F70E5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49A0D24" w14:textId="58E7E20B" w:rsidR="00F13D3F" w:rsidRPr="00DF0395" w:rsidRDefault="00457F79" w:rsidP="00457F79">
            <w:pPr>
              <w:rPr>
                <w:rFonts w:cs="Arial"/>
                <w:szCs w:val="20"/>
              </w:rPr>
            </w:pPr>
            <w:r w:rsidRPr="00457F79">
              <w:rPr>
                <w:rFonts w:cs="Arial"/>
                <w:sz w:val="22"/>
              </w:rPr>
              <w:t>Schlosserarbeiten</w:t>
            </w:r>
          </w:p>
        </w:tc>
      </w:tr>
    </w:tbl>
    <w:p w14:paraId="04ED3D61" w14:textId="77777777" w:rsidR="00F13D3F" w:rsidRDefault="00F13D3F" w:rsidP="00F13D3F">
      <w:pPr>
        <w:pStyle w:val="VHB-Kopfzeilentext"/>
      </w:pPr>
    </w:p>
    <w:p w14:paraId="1C5860B2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058257D2" w14:textId="77777777" w:rsidR="00F13D3F" w:rsidRDefault="00F13D3F" w:rsidP="00F13D3F"/>
    <w:p w14:paraId="746FCDE1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003A3298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53B39C74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2C85E091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2704D50C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7F6DF3F0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38344270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47E58D17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4C62935B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7CBBE864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4FCF3877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5BB61C0C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9BF7" w14:textId="77777777" w:rsidR="009A4489" w:rsidRDefault="009A4489">
      <w:r>
        <w:separator/>
      </w:r>
    </w:p>
    <w:p w14:paraId="65032AEB" w14:textId="77777777" w:rsidR="009A4489" w:rsidRDefault="009A4489"/>
    <w:p w14:paraId="4592718E" w14:textId="77777777" w:rsidR="009A4489" w:rsidRDefault="009A4489"/>
  </w:endnote>
  <w:endnote w:type="continuationSeparator" w:id="0">
    <w:p w14:paraId="15D645FE" w14:textId="77777777" w:rsidR="009A4489" w:rsidRDefault="009A4489">
      <w:r>
        <w:continuationSeparator/>
      </w:r>
    </w:p>
    <w:p w14:paraId="5847EDC6" w14:textId="77777777" w:rsidR="009A4489" w:rsidRDefault="009A4489"/>
    <w:p w14:paraId="5A79B03A" w14:textId="77777777" w:rsidR="009A4489" w:rsidRDefault="009A4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3CAC3875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7D83315B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D095C2E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B222EBF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9682DA7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FEC3B6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BBC7" w14:textId="77777777" w:rsidR="009A4489" w:rsidRDefault="009A4489">
      <w:r>
        <w:separator/>
      </w:r>
    </w:p>
    <w:p w14:paraId="75D8CA2F" w14:textId="77777777" w:rsidR="009A4489" w:rsidRDefault="009A4489"/>
    <w:p w14:paraId="18D167E2" w14:textId="77777777" w:rsidR="009A4489" w:rsidRDefault="009A4489"/>
  </w:footnote>
  <w:footnote w:type="continuationSeparator" w:id="0">
    <w:p w14:paraId="571EDC5D" w14:textId="77777777" w:rsidR="009A4489" w:rsidRDefault="009A4489">
      <w:r>
        <w:continuationSeparator/>
      </w:r>
    </w:p>
    <w:p w14:paraId="55F8B147" w14:textId="77777777" w:rsidR="009A4489" w:rsidRDefault="009A4489"/>
    <w:p w14:paraId="40B5D44C" w14:textId="77777777" w:rsidR="009A4489" w:rsidRDefault="009A44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26CB" w14:textId="77777777" w:rsidR="00F8534B" w:rsidRDefault="00F8534B"/>
  <w:p w14:paraId="6F9C01E6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60D9B" w14:textId="77777777" w:rsidR="00F8534B" w:rsidRDefault="00F8534B" w:rsidP="00046C8E">
    <w:pPr>
      <w:pStyle w:val="Kopfzeile"/>
    </w:pPr>
    <w:r>
      <w:t>244</w:t>
    </w:r>
  </w:p>
  <w:p w14:paraId="15D49D6C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15478720">
    <w:abstractNumId w:val="1"/>
  </w:num>
  <w:num w:numId="2" w16cid:durableId="1919706478">
    <w:abstractNumId w:val="5"/>
  </w:num>
  <w:num w:numId="3" w16cid:durableId="861018770">
    <w:abstractNumId w:val="8"/>
  </w:num>
  <w:num w:numId="4" w16cid:durableId="1007900210">
    <w:abstractNumId w:val="18"/>
  </w:num>
  <w:num w:numId="5" w16cid:durableId="1036807181">
    <w:abstractNumId w:val="10"/>
  </w:num>
  <w:num w:numId="6" w16cid:durableId="1439985828">
    <w:abstractNumId w:val="3"/>
  </w:num>
  <w:num w:numId="7" w16cid:durableId="1246499672">
    <w:abstractNumId w:val="14"/>
  </w:num>
  <w:num w:numId="8" w16cid:durableId="555509021">
    <w:abstractNumId w:val="9"/>
  </w:num>
  <w:num w:numId="9" w16cid:durableId="1505972899">
    <w:abstractNumId w:val="17"/>
  </w:num>
  <w:num w:numId="10" w16cid:durableId="338123706">
    <w:abstractNumId w:val="4"/>
  </w:num>
  <w:num w:numId="11" w16cid:durableId="2113284802">
    <w:abstractNumId w:val="13"/>
  </w:num>
  <w:num w:numId="12" w16cid:durableId="1121805929">
    <w:abstractNumId w:val="13"/>
  </w:num>
  <w:num w:numId="13" w16cid:durableId="809635481">
    <w:abstractNumId w:val="13"/>
  </w:num>
  <w:num w:numId="14" w16cid:durableId="705761323">
    <w:abstractNumId w:val="13"/>
  </w:num>
  <w:num w:numId="15" w16cid:durableId="127285741">
    <w:abstractNumId w:val="13"/>
  </w:num>
  <w:num w:numId="16" w16cid:durableId="1685203197">
    <w:abstractNumId w:val="2"/>
  </w:num>
  <w:num w:numId="17" w16cid:durableId="90708738">
    <w:abstractNumId w:val="2"/>
  </w:num>
  <w:num w:numId="18" w16cid:durableId="1490441553">
    <w:abstractNumId w:val="16"/>
  </w:num>
  <w:num w:numId="19" w16cid:durableId="567498357">
    <w:abstractNumId w:val="15"/>
  </w:num>
  <w:num w:numId="20" w16cid:durableId="707533568">
    <w:abstractNumId w:val="11"/>
  </w:num>
  <w:num w:numId="21" w16cid:durableId="1620716864">
    <w:abstractNumId w:val="6"/>
  </w:num>
  <w:num w:numId="22" w16cid:durableId="1372267087">
    <w:abstractNumId w:val="0"/>
  </w:num>
  <w:num w:numId="23" w16cid:durableId="1073622233">
    <w:abstractNumId w:val="7"/>
  </w:num>
  <w:num w:numId="24" w16cid:durableId="63261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57F79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3D69"/>
    <w:rsid w:val="0078695C"/>
    <w:rsid w:val="007951C1"/>
    <w:rsid w:val="007E61DB"/>
    <w:rsid w:val="0080520B"/>
    <w:rsid w:val="0081723D"/>
    <w:rsid w:val="00844E06"/>
    <w:rsid w:val="0087342F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A4489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34E5"/>
    <w:rsid w:val="00B61D2B"/>
    <w:rsid w:val="00B96ADB"/>
    <w:rsid w:val="00BA5E42"/>
    <w:rsid w:val="00BD130C"/>
    <w:rsid w:val="00BE4C6F"/>
    <w:rsid w:val="00BF2190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CD01AB"/>
  <w15:docId w15:val="{F376022D-D98F-4B04-810E-9D8CD9A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205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Hübner, Nike (Stadt Emsdetten)</cp:lastModifiedBy>
  <cp:revision>4</cp:revision>
  <cp:lastPrinted>2010-03-03T16:09:00Z</cp:lastPrinted>
  <dcterms:created xsi:type="dcterms:W3CDTF">2021-03-02T09:45:00Z</dcterms:created>
  <dcterms:modified xsi:type="dcterms:W3CDTF">2026-07-06T08:56:00Z</dcterms:modified>
</cp:coreProperties>
</file>