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34BA3C6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2E8139" w14:textId="504B268D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Stadt Emsdetten</w:t>
            </w:r>
          </w:p>
          <w:p w14:paraId="7520539A" w14:textId="67CF2BE4" w:rsidR="00CE2529" w:rsidRPr="004C29BF" w:rsidRDefault="00CE2529" w:rsidP="00CE2529">
            <w:pPr>
              <w:rPr>
                <w:sz w:val="24"/>
                <w:szCs w:val="24"/>
              </w:rPr>
            </w:pPr>
            <w:r w:rsidRPr="004C29BF">
              <w:rPr>
                <w:sz w:val="24"/>
                <w:szCs w:val="24"/>
              </w:rPr>
              <w:t>Zentrale Vergabestelle</w:t>
            </w:r>
          </w:p>
          <w:p w14:paraId="74342A5C" w14:textId="23942092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Markt 1</w:t>
            </w:r>
          </w:p>
          <w:p w14:paraId="4D09CD89" w14:textId="0E252438" w:rsidR="00CE2529" w:rsidRPr="006E2374" w:rsidRDefault="00CE2529" w:rsidP="00CE2529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48282 Emsdetten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321F3921" w:rsidR="000D2F1B" w:rsidRPr="008F6547" w:rsidRDefault="00DA2748" w:rsidP="00DA2748">
            <w:r w:rsidRPr="00DA2748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6186798F" w:rsidR="000D2F1B" w:rsidRPr="008F6547" w:rsidRDefault="00DA2748" w:rsidP="00940F19">
            <w:r>
              <w:rPr>
                <w:rFonts w:cs="Arial"/>
                <w:sz w:val="22"/>
              </w:rPr>
              <w:t>20-652-339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48A2B9BB" w:rsidR="000D2F1B" w:rsidRPr="008F6547" w:rsidRDefault="00DA2748" w:rsidP="00DA2748">
            <w:r w:rsidRPr="00DA2748">
              <w:rPr>
                <w:rFonts w:cs="Arial"/>
                <w:sz w:val="22"/>
              </w:rPr>
              <w:t>Schlosserarbeiten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44E5146D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0616ED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lastRenderedPageBreak/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77777777" w:rsidR="00126ACC" w:rsidRPr="00126ACC" w:rsidRDefault="00126ACC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0183D4E1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98A7BA7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05BCDE7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CF6D854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7D877F5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BAD7F5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FBCB76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4CB95891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1EA8B0C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3164ACE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4086BF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2B7E12EC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4A50F48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6F357C1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07A5F87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1AFA4C6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35C6B63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1B90A476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3ACF4A0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0C28C8" w:rsidRPr="00126ACC" w:rsidRDefault="000C28C8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1DCB013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4A5BB22D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126ACC" w:rsidRPr="00126ACC" w:rsidRDefault="00126ACC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E7833C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466623C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3772C90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F582F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F8347A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03364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46130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5545665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47E39D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73C227F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904040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A1A781A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AA88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5D3BF5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761363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69B75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6027FE6B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836EB0C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E40C65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0BC3AC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535CC4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5C288F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30DA447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D64203E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5A4E334C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EE46046" w14:textId="3B3DC626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 w:rsidR="000C28C8"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 w:rsidR="003B6F8A" w:rsidRPr="000C28C8"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4FDBBEE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251F8AD4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28D9C2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DAB925B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A15538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CA0ED6D" w14:textId="77777777" w:rsidR="00126ACC" w:rsidRPr="00D425A1" w:rsidRDefault="00126ACC" w:rsidP="00F44312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4C16390" w14:textId="77777777" w:rsidR="00126ACC" w:rsidRPr="00D425A1" w:rsidRDefault="00126ACC" w:rsidP="00F44312">
            <w:pPr>
              <w:jc w:val="left"/>
            </w:pPr>
            <w:r w:rsidRPr="00D425A1">
              <w:t>Angaben zur Preisermittlung</w:t>
            </w:r>
          </w:p>
        </w:tc>
      </w:tr>
      <w:tr w:rsidR="00126ACC" w:rsidRPr="001C60F2" w14:paraId="346BEA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731876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47E61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F67992C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556D3B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B556C6D" w14:textId="77777777" w:rsidR="00126ACC" w:rsidRPr="00126ACC" w:rsidRDefault="00126ACC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72D933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A75D4B0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F589C09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1C9C5816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34EC1118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D5BC0" w14:textId="77777777" w:rsidR="003D120C" w:rsidRDefault="003D120C">
      <w:r>
        <w:separator/>
      </w:r>
    </w:p>
    <w:p w14:paraId="2E65C166" w14:textId="77777777" w:rsidR="003D120C" w:rsidRDefault="003D120C"/>
    <w:p w14:paraId="10B92838" w14:textId="77777777" w:rsidR="003D120C" w:rsidRDefault="003D120C"/>
  </w:endnote>
  <w:endnote w:type="continuationSeparator" w:id="0">
    <w:p w14:paraId="4164133A" w14:textId="77777777" w:rsidR="003D120C" w:rsidRDefault="003D120C">
      <w:r>
        <w:continuationSeparator/>
      </w:r>
    </w:p>
    <w:p w14:paraId="37426300" w14:textId="77777777" w:rsidR="003D120C" w:rsidRDefault="003D120C"/>
    <w:p w14:paraId="08DCC30E" w14:textId="77777777" w:rsidR="003D120C" w:rsidRDefault="003D120C"/>
  </w:endnote>
  <w:endnote w:type="continuationNotice" w:id="1">
    <w:p w14:paraId="123024CE" w14:textId="77777777" w:rsidR="003D120C" w:rsidRDefault="003D12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28FA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  <w:r w:rsidR="00DA4DF7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CCD93BC" w14:textId="1EC81D7F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C031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9FDF0" w14:textId="77777777" w:rsidR="003D120C" w:rsidRDefault="003D120C" w:rsidP="00026D23">
      <w:r>
        <w:separator/>
      </w:r>
    </w:p>
  </w:footnote>
  <w:footnote w:type="continuationSeparator" w:id="0">
    <w:p w14:paraId="3E2FD2CE" w14:textId="77777777" w:rsidR="003D120C" w:rsidRDefault="003D120C">
      <w:r>
        <w:continuationSeparator/>
      </w:r>
    </w:p>
    <w:p w14:paraId="4BB6F650" w14:textId="77777777" w:rsidR="003D120C" w:rsidRDefault="003D120C"/>
    <w:p w14:paraId="45142DDC" w14:textId="77777777" w:rsidR="003D120C" w:rsidRDefault="003D120C"/>
  </w:footnote>
  <w:footnote w:type="continuationNotice" w:id="1">
    <w:p w14:paraId="7B3EBF85" w14:textId="77777777" w:rsidR="003D120C" w:rsidRDefault="003D120C"/>
  </w:footnote>
  <w:footnote w:id="2">
    <w:p w14:paraId="62F6EE9E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A34A1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77777777" w:rsidR="00E76F2B" w:rsidRDefault="00E76F2B">
    <w:pPr>
      <w:pStyle w:val="Kopfzeile"/>
    </w:pPr>
    <w:r>
      <w:t>213</w:t>
    </w:r>
  </w:p>
  <w:p w14:paraId="75BB841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044E6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94817366">
    <w:abstractNumId w:val="1"/>
  </w:num>
  <w:num w:numId="2" w16cid:durableId="1987584742">
    <w:abstractNumId w:val="7"/>
  </w:num>
  <w:num w:numId="3" w16cid:durableId="1293830059">
    <w:abstractNumId w:val="9"/>
  </w:num>
  <w:num w:numId="4" w16cid:durableId="1208908641">
    <w:abstractNumId w:val="23"/>
  </w:num>
  <w:num w:numId="5" w16cid:durableId="2020426529">
    <w:abstractNumId w:val="11"/>
  </w:num>
  <w:num w:numId="6" w16cid:durableId="964887549">
    <w:abstractNumId w:val="3"/>
  </w:num>
  <w:num w:numId="7" w16cid:durableId="2022388695">
    <w:abstractNumId w:val="14"/>
  </w:num>
  <w:num w:numId="8" w16cid:durableId="822046766">
    <w:abstractNumId w:val="10"/>
  </w:num>
  <w:num w:numId="9" w16cid:durableId="364137699">
    <w:abstractNumId w:val="22"/>
  </w:num>
  <w:num w:numId="10" w16cid:durableId="491527608">
    <w:abstractNumId w:val="6"/>
  </w:num>
  <w:num w:numId="11" w16cid:durableId="107624056">
    <w:abstractNumId w:val="13"/>
  </w:num>
  <w:num w:numId="12" w16cid:durableId="2049521890">
    <w:abstractNumId w:val="13"/>
  </w:num>
  <w:num w:numId="13" w16cid:durableId="1756322505">
    <w:abstractNumId w:val="13"/>
  </w:num>
  <w:num w:numId="14" w16cid:durableId="726728913">
    <w:abstractNumId w:val="13"/>
  </w:num>
  <w:num w:numId="15" w16cid:durableId="1356081339">
    <w:abstractNumId w:val="13"/>
  </w:num>
  <w:num w:numId="16" w16cid:durableId="1369717377">
    <w:abstractNumId w:val="2"/>
  </w:num>
  <w:num w:numId="17" w16cid:durableId="724257924">
    <w:abstractNumId w:val="2"/>
  </w:num>
  <w:num w:numId="18" w16cid:durableId="545793744">
    <w:abstractNumId w:val="18"/>
  </w:num>
  <w:num w:numId="19" w16cid:durableId="436173990">
    <w:abstractNumId w:val="15"/>
  </w:num>
  <w:num w:numId="20" w16cid:durableId="1494562914">
    <w:abstractNumId w:val="12"/>
  </w:num>
  <w:num w:numId="21" w16cid:durableId="956714989">
    <w:abstractNumId w:val="8"/>
  </w:num>
  <w:num w:numId="22" w16cid:durableId="134954254">
    <w:abstractNumId w:val="0"/>
  </w:num>
  <w:num w:numId="23" w16cid:durableId="358236184">
    <w:abstractNumId w:val="17"/>
  </w:num>
  <w:num w:numId="24" w16cid:durableId="1698458409">
    <w:abstractNumId w:val="20"/>
  </w:num>
  <w:num w:numId="25" w16cid:durableId="2003119318">
    <w:abstractNumId w:val="21"/>
  </w:num>
  <w:num w:numId="26" w16cid:durableId="1201557221">
    <w:abstractNumId w:val="4"/>
  </w:num>
  <w:num w:numId="27" w16cid:durableId="646322861">
    <w:abstractNumId w:val="16"/>
  </w:num>
  <w:num w:numId="28" w16cid:durableId="1485269750">
    <w:abstractNumId w:val="19"/>
  </w:num>
  <w:num w:numId="29" w16cid:durableId="1671833521">
    <w:abstractNumId w:val="2"/>
  </w:num>
  <w:num w:numId="30" w16cid:durableId="1528524396">
    <w:abstractNumId w:val="2"/>
  </w:num>
  <w:num w:numId="31" w16cid:durableId="1018431291">
    <w:abstractNumId w:val="2"/>
  </w:num>
  <w:num w:numId="32" w16cid:durableId="1489587713">
    <w:abstractNumId w:val="2"/>
  </w:num>
  <w:num w:numId="33" w16cid:durableId="17256442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120C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115C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1C1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2529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48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1A19C016-3D5B-495E-B439-945BBB28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E6FA-9E22-4E0B-8B9E-DBAED158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742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Hübner, Nike (Stadt Emsdetten)</cp:lastModifiedBy>
  <cp:revision>4</cp:revision>
  <cp:lastPrinted>2019-04-10T06:42:00Z</cp:lastPrinted>
  <dcterms:created xsi:type="dcterms:W3CDTF">2021-03-02T09:53:00Z</dcterms:created>
  <dcterms:modified xsi:type="dcterms:W3CDTF">2026-07-06T08:04:00Z</dcterms:modified>
</cp:coreProperties>
</file>