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20C270D7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4F4C2F8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E8783D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599553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4F27C920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6F99EE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7137A5" w14:textId="2486A850" w:rsidR="00D46B71" w:rsidRPr="00D46B71" w:rsidRDefault="001E0864" w:rsidP="00D46B71">
            <w:r>
              <w:rPr>
                <w:rFonts w:cs="Arial"/>
                <w:sz w:val="22"/>
              </w:rPr>
              <w:t>20-652-339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709C44" w14:textId="77777777" w:rsidR="00D46B71" w:rsidRPr="00D46B71" w:rsidRDefault="00856442" w:rsidP="00D46B71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D46B71" w:rsidRPr="00D46B71" w14:paraId="0AB313E6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45BA418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44E2E6B0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30F169B" w14:textId="6A4B7593" w:rsidR="00D46B71" w:rsidRPr="00D46B71" w:rsidRDefault="001E0864" w:rsidP="001E0864">
            <w:r w:rsidRPr="001E0864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D46B71" w:rsidRPr="00D46B71" w14:paraId="0155F22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B8D87C" w14:textId="77777777" w:rsidR="00D46B71" w:rsidRPr="00D46B71" w:rsidRDefault="00D46B71" w:rsidP="00D46B71"/>
        </w:tc>
      </w:tr>
      <w:tr w:rsidR="00D46B71" w:rsidRPr="00D46B71" w14:paraId="1D5B77B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593690BD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41312096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8B091FF" w14:textId="77777777" w:rsidR="00D46B71" w:rsidRDefault="001E0864" w:rsidP="001E0864">
            <w:pPr>
              <w:rPr>
                <w:rFonts w:cs="Arial"/>
                <w:sz w:val="22"/>
              </w:rPr>
            </w:pPr>
            <w:r w:rsidRPr="001E0864">
              <w:rPr>
                <w:rFonts w:cs="Arial"/>
                <w:sz w:val="22"/>
              </w:rPr>
              <w:t>Schlosserarbeiten</w:t>
            </w:r>
          </w:p>
          <w:p w14:paraId="590C1FE9" w14:textId="6D79FB1A" w:rsidR="001E0864" w:rsidRPr="00D46B71" w:rsidRDefault="001E0864" w:rsidP="001E0864"/>
        </w:tc>
      </w:tr>
    </w:tbl>
    <w:p w14:paraId="14BBE666" w14:textId="77777777" w:rsidR="002748DF" w:rsidRDefault="002748DF" w:rsidP="00046C8E"/>
    <w:p w14:paraId="07828A9C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360C34F3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4BDDCFAE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58238D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588076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344F71A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7C857D2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7C66025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752F7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AB89C2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20D0858F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A08D9F" w14:textId="77777777" w:rsidR="00D46B71" w:rsidRPr="00D46B71" w:rsidRDefault="00D46B71" w:rsidP="00D46B71"/>
        </w:tc>
      </w:tr>
      <w:tr w:rsidR="00D46B71" w:rsidRPr="00D46B71" w14:paraId="4FB7CE6B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7403D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C43948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5BD64177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A68EB" w14:textId="77777777" w:rsidR="00D46B71" w:rsidRPr="00D46B71" w:rsidRDefault="00D46B71" w:rsidP="00D46B71"/>
        </w:tc>
      </w:tr>
      <w:tr w:rsidR="00D46B71" w:rsidRPr="00D46B71" w14:paraId="4D42117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76D0E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3966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B0B8C75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51838A6" w14:textId="77777777" w:rsidR="00D46B71" w:rsidRPr="00D46B71" w:rsidRDefault="00D46B71" w:rsidP="00D46B71"/>
        </w:tc>
      </w:tr>
      <w:tr w:rsidR="00D46B71" w:rsidRPr="00D46B71" w14:paraId="176793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A5084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83B63E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974AC80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C0A6F95" w14:textId="77777777" w:rsidR="00D46B71" w:rsidRPr="00D46B71" w:rsidRDefault="00D46B71" w:rsidP="00D46B71"/>
        </w:tc>
      </w:tr>
    </w:tbl>
    <w:p w14:paraId="7B831C77" w14:textId="77777777" w:rsidR="00D46B71" w:rsidRDefault="00D46B71" w:rsidP="00046C8E"/>
    <w:p w14:paraId="6FE80121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32805197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4F3FABA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C6D86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6903B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79C08015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FEA874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9149AD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CC43C07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2EFC8C2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876E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1E6BBA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BBA1545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CCEA77F" w14:textId="77777777" w:rsidR="00D46B71" w:rsidRPr="00D46B71" w:rsidRDefault="00D46B71" w:rsidP="00D46B71"/>
        </w:tc>
      </w:tr>
    </w:tbl>
    <w:p w14:paraId="299985EB" w14:textId="77777777" w:rsidR="00D46B71" w:rsidRDefault="00D46B71" w:rsidP="00046C8E"/>
    <w:p w14:paraId="01B3425F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505DA40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0439477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92BBB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FED7232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78234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FD217C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42AC2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DD3527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7D4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FF2652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1050A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A88005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1EED7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D122C8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0C4F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BC05A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1F76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8FE1638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1A11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6A74FE4" w14:textId="77777777" w:rsidR="00D46B71" w:rsidRDefault="00D46B71" w:rsidP="00046C8E"/>
    <w:p w14:paraId="7BB0A6BB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6DDB3F44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2F94A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9985D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4CB09C1D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E61ED10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7DD0413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6218D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35EFB4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236A1DA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16F77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F2E2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A3B277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53C1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C046D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7D01B4D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8FFE24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B97FB5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091C1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2B15D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4F3AC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2F8F5C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29D21F2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E3ABF0E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5848E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094C5331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02026D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7C7DD3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21E28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59FEBFF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1D17343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1525576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C041D8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C3B7841" wp14:editId="00811B7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E51D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AAD96E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6422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D831AE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9AB59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8D82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D3D2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CF1B01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A534A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E1F1F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210D5DD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D6B0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F491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F0A2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A3B5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6753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CA641E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C52A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B4EF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4106C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2FF08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B2C485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CE0C3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C8E7C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6FF2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439313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3C137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2909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B3105A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1F47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FFC40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B374BC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63D3B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BDB79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17A850D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20D8A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44CD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A3D9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BCB7E0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8ADA6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8DC812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E5301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B1BF2DF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444F056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269058A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AA4E22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72846E1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D817C7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B8FEB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6B4B197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FA9CA25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A41215D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2E6292F2" wp14:editId="16AC2B0E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D23292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6A13116F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CD3B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4C76EFE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890B61F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A7CB8E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38F002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5C6C5E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644B6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E870E8" wp14:editId="334033B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F61B9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5F29C4D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DE5F7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0022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36A30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18B9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B96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85832F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1FFB1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EBD782" wp14:editId="7CB73ED6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C41ED0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6B0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D188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7B4FF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B853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291A3C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A8A5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86C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A40D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B27D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D57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B925CE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442B6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42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AC0A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0E0A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A596A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F8EEF0F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025BD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A05B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0B448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50EE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DD36D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079EAC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7621C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3FB084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3131801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30C3B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D0FA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6511D63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B6C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5470B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A7567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5088CF5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533DC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76515D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21C34A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1DAD2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413A84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B87277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0167B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7FF53B8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FAD9D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84789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524B01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12A86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76B426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08DEFD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DBB648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90CA50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9D4920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83A6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8E3E9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50AF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C8372B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7BAAA1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F3BFC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114B4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82952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AA1AEC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C07325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1BE4C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23CD5B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89DEA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83032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027ED1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239A3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E0CD15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287DF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2743BD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6BE766A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034B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B45A9B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04B04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EEB173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627AFD80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594F23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DB5F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5866A6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5C14D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8EAF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7B555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A5A0A6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AD1CC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35E80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2C6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40899F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4D6F4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B1CAA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B96CA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B89E450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3CA47FB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78ED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FECBF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E33C4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68CA50B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36A756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C599A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57323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3EF82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8C1F1EB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03FA523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625B5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1FBB34D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6BE7C42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5CB2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4D2F3CF9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4AF0714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9AF8287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284304AF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B0FEFCF" wp14:editId="4D6F8754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45DA3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429C44B" wp14:editId="115C4000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BADD1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EDD3D" w14:textId="77777777" w:rsidR="00965859" w:rsidRDefault="00965859">
      <w:r>
        <w:separator/>
      </w:r>
    </w:p>
    <w:p w14:paraId="306A5A68" w14:textId="77777777" w:rsidR="00965859" w:rsidRDefault="00965859"/>
    <w:p w14:paraId="7B1B1B2C" w14:textId="77777777" w:rsidR="00965859" w:rsidRDefault="00965859"/>
    <w:p w14:paraId="59EE6D8E" w14:textId="77777777" w:rsidR="00965859" w:rsidRDefault="00965859"/>
    <w:p w14:paraId="2AEDC31E" w14:textId="77777777" w:rsidR="00965859" w:rsidRDefault="00965859"/>
    <w:p w14:paraId="7E632A44" w14:textId="77777777" w:rsidR="00965859" w:rsidRDefault="00965859"/>
  </w:endnote>
  <w:endnote w:type="continuationSeparator" w:id="0">
    <w:p w14:paraId="28E25F54" w14:textId="77777777" w:rsidR="00965859" w:rsidRDefault="00965859">
      <w:r>
        <w:continuationSeparator/>
      </w:r>
    </w:p>
    <w:p w14:paraId="0F6FD35D" w14:textId="77777777" w:rsidR="00965859" w:rsidRDefault="00965859"/>
    <w:p w14:paraId="500C52F4" w14:textId="77777777" w:rsidR="00965859" w:rsidRDefault="00965859"/>
    <w:p w14:paraId="03D72F04" w14:textId="77777777" w:rsidR="00965859" w:rsidRDefault="00965859"/>
    <w:p w14:paraId="71334DCB" w14:textId="77777777" w:rsidR="00965859" w:rsidRDefault="00965859"/>
    <w:p w14:paraId="583C5E6E" w14:textId="77777777" w:rsidR="00965859" w:rsidRDefault="009658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6D445C83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81FCCEE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705857A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1475624" wp14:editId="18C0628C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9DE69F1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4932D7A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564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56442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29DFA75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2E14C" w14:textId="77777777" w:rsidR="00965859" w:rsidRDefault="00965859">
      <w:r>
        <w:separator/>
      </w:r>
    </w:p>
    <w:p w14:paraId="2659D85C" w14:textId="77777777" w:rsidR="00965859" w:rsidRDefault="00965859"/>
    <w:p w14:paraId="5FCDFA4A" w14:textId="77777777" w:rsidR="00965859" w:rsidRDefault="00965859"/>
    <w:p w14:paraId="7C07E3E9" w14:textId="77777777" w:rsidR="00965859" w:rsidRDefault="00965859"/>
  </w:footnote>
  <w:footnote w:type="continuationSeparator" w:id="0">
    <w:p w14:paraId="2B8F42C5" w14:textId="77777777" w:rsidR="00965859" w:rsidRDefault="00965859">
      <w:r>
        <w:continuationSeparator/>
      </w:r>
    </w:p>
    <w:p w14:paraId="32013AE9" w14:textId="77777777" w:rsidR="00965859" w:rsidRDefault="00965859"/>
    <w:p w14:paraId="743DD116" w14:textId="77777777" w:rsidR="00965859" w:rsidRDefault="00965859"/>
    <w:p w14:paraId="028B2E09" w14:textId="77777777" w:rsidR="00965859" w:rsidRDefault="00965859"/>
    <w:p w14:paraId="3071B842" w14:textId="77777777" w:rsidR="00965859" w:rsidRDefault="00965859"/>
    <w:p w14:paraId="15B67D2B" w14:textId="77777777" w:rsidR="00965859" w:rsidRDefault="00965859"/>
  </w:footnote>
  <w:footnote w:id="1">
    <w:p w14:paraId="0BBB8E04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ACA01" w14:textId="77777777" w:rsidR="007D6F38" w:rsidRDefault="007D6F38"/>
  <w:p w14:paraId="6FC42B47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4D9EC" w14:textId="77777777" w:rsidR="007D6F38" w:rsidRDefault="007D6F38" w:rsidP="00046C8E">
    <w:pPr>
      <w:pStyle w:val="Kopfzeile"/>
    </w:pPr>
    <w:r>
      <w:t>222</w:t>
    </w:r>
  </w:p>
  <w:p w14:paraId="611901DB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12279564">
    <w:abstractNumId w:val="1"/>
  </w:num>
  <w:num w:numId="2" w16cid:durableId="2017729394">
    <w:abstractNumId w:val="5"/>
  </w:num>
  <w:num w:numId="3" w16cid:durableId="1079255196">
    <w:abstractNumId w:val="7"/>
  </w:num>
  <w:num w:numId="4" w16cid:durableId="101537417">
    <w:abstractNumId w:val="16"/>
  </w:num>
  <w:num w:numId="5" w16cid:durableId="582031472">
    <w:abstractNumId w:val="9"/>
  </w:num>
  <w:num w:numId="6" w16cid:durableId="1055010062">
    <w:abstractNumId w:val="3"/>
  </w:num>
  <w:num w:numId="7" w16cid:durableId="409498290">
    <w:abstractNumId w:val="12"/>
  </w:num>
  <w:num w:numId="8" w16cid:durableId="306204214">
    <w:abstractNumId w:val="8"/>
  </w:num>
  <w:num w:numId="9" w16cid:durableId="890651582">
    <w:abstractNumId w:val="15"/>
  </w:num>
  <w:num w:numId="10" w16cid:durableId="511144810">
    <w:abstractNumId w:val="4"/>
  </w:num>
  <w:num w:numId="11" w16cid:durableId="338897157">
    <w:abstractNumId w:val="11"/>
  </w:num>
  <w:num w:numId="12" w16cid:durableId="1114834040">
    <w:abstractNumId w:val="11"/>
  </w:num>
  <w:num w:numId="13" w16cid:durableId="1414469450">
    <w:abstractNumId w:val="11"/>
  </w:num>
  <w:num w:numId="14" w16cid:durableId="618340090">
    <w:abstractNumId w:val="11"/>
  </w:num>
  <w:num w:numId="15" w16cid:durableId="1001082714">
    <w:abstractNumId w:val="11"/>
  </w:num>
  <w:num w:numId="16" w16cid:durableId="877208759">
    <w:abstractNumId w:val="2"/>
  </w:num>
  <w:num w:numId="17" w16cid:durableId="938684345">
    <w:abstractNumId w:val="2"/>
  </w:num>
  <w:num w:numId="18" w16cid:durableId="2090883870">
    <w:abstractNumId w:val="14"/>
  </w:num>
  <w:num w:numId="19" w16cid:durableId="154495838">
    <w:abstractNumId w:val="13"/>
  </w:num>
  <w:num w:numId="20" w16cid:durableId="1072896433">
    <w:abstractNumId w:val="10"/>
  </w:num>
  <w:num w:numId="21" w16cid:durableId="162866455">
    <w:abstractNumId w:val="6"/>
  </w:num>
  <w:num w:numId="22" w16cid:durableId="1493914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864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951C1"/>
    <w:rsid w:val="007D6F38"/>
    <w:rsid w:val="007E61DB"/>
    <w:rsid w:val="0080065F"/>
    <w:rsid w:val="00801A74"/>
    <w:rsid w:val="0081723D"/>
    <w:rsid w:val="00856442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65859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0BC37E"/>
  <w15:docId w15:val="{D68980D0-CCE8-4FF4-BA67-5926A5A17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Hübner, Nike (Stadt Emsdetten)</cp:lastModifiedBy>
  <cp:revision>3</cp:revision>
  <cp:lastPrinted>2010-03-03T17:05:00Z</cp:lastPrinted>
  <dcterms:created xsi:type="dcterms:W3CDTF">2021-03-02T10:00:00Z</dcterms:created>
  <dcterms:modified xsi:type="dcterms:W3CDTF">2026-07-06T08:05:00Z</dcterms:modified>
</cp:coreProperties>
</file>