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5B51484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03393A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24F5BE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0B61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B560C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0D74A8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85BF68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0CB061" w14:textId="69AC70DA" w:rsidR="00347F9A" w:rsidRPr="00F45CAD" w:rsidRDefault="000C322F" w:rsidP="000C322F">
            <w:r w:rsidRPr="000C322F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347F9A" w:rsidRPr="00F45CAD" w14:paraId="34C9C3E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5346AF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CB640B" w14:textId="77777777" w:rsidR="00347F9A" w:rsidRPr="00F45CAD" w:rsidRDefault="00347F9A" w:rsidP="002D4CA7"/>
        </w:tc>
      </w:tr>
      <w:tr w:rsidR="00682D2C" w:rsidRPr="00F45CAD" w14:paraId="6E80D397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6C45F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C4C33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D9676F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4228D0" w14:textId="6CB89DF7" w:rsidR="00347F9A" w:rsidRPr="00F45CAD" w:rsidRDefault="000C322F" w:rsidP="002D4CA7"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248F34" w14:textId="1BC47157" w:rsidR="00347F9A" w:rsidRPr="00F45CAD" w:rsidRDefault="000C322F" w:rsidP="000C322F">
            <w:r w:rsidRPr="000C322F">
              <w:rPr>
                <w:rFonts w:cs="Arial"/>
                <w:sz w:val="22"/>
              </w:rPr>
              <w:t>Schlosserarbeiten</w:t>
            </w:r>
          </w:p>
        </w:tc>
      </w:tr>
      <w:tr w:rsidR="00682D2C" w:rsidRPr="00F45CAD" w14:paraId="3C68FB8E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5F8B20" w14:textId="77777777" w:rsidR="00682D2C" w:rsidRPr="00F45CAD" w:rsidRDefault="00682D2C" w:rsidP="002D4CA7"/>
        </w:tc>
      </w:tr>
    </w:tbl>
    <w:p w14:paraId="22874184" w14:textId="77777777" w:rsidR="00682D2C" w:rsidRPr="00F45CAD" w:rsidRDefault="00682D2C" w:rsidP="00682D2C"/>
    <w:p w14:paraId="39E93102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4209DB37" w14:textId="77777777" w:rsidR="00682D2C" w:rsidRDefault="00682D2C" w:rsidP="00682D2C"/>
    <w:p w14:paraId="0F2B9D62" w14:textId="77777777" w:rsidR="00347F9A" w:rsidRPr="00F45CAD" w:rsidRDefault="00347F9A" w:rsidP="00682D2C"/>
    <w:p w14:paraId="1741684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73E21426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349738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D873F2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32BFDA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9AEAF4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B4811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88EF83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FD5142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C73ACA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767F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99FE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996A70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C2D01F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5B05AC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97FBCA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391CC1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4FA2C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924F2B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2C0842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474532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DA6601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4D280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99CDE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D7D616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E0D71C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11420F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AA6602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BC35EA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9AAE22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2536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786EA9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DE37275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D8413E5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BB29828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23DB7EFD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FBF81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369FB53" w14:textId="77777777" w:rsidR="001A3008" w:rsidRPr="00F45CAD" w:rsidRDefault="001A3008" w:rsidP="00FE40F3"/>
        </w:tc>
      </w:tr>
      <w:tr w:rsidR="001A3008" w:rsidRPr="00F45CAD" w14:paraId="272D861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A36F9A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6FD298F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93018C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533959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6FE68A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902456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A77B37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87DFBF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4391EBC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E5CD583" w14:textId="77777777" w:rsidR="001A3008" w:rsidRPr="00F45CAD" w:rsidRDefault="001A3008" w:rsidP="002D4CA7"/>
        </w:tc>
      </w:tr>
      <w:tr w:rsidR="001A3008" w:rsidRPr="00F45CAD" w14:paraId="028E663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2BE05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74B930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9551A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0F9176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F03ACC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B08FAE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99DBC9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BF4B802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643DEA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4C16071" w14:textId="77777777" w:rsidR="001A3008" w:rsidRPr="00F45CAD" w:rsidRDefault="001A3008" w:rsidP="002D4CA7"/>
        </w:tc>
      </w:tr>
      <w:tr w:rsidR="001A3008" w:rsidRPr="00F45CAD" w14:paraId="2E180AE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59027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8C1452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9860D6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6BC2EE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5F7C7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6372F2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A6A129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B6670A4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3FC3D09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0EBE6D0C" w14:textId="77777777" w:rsidR="001A3008" w:rsidRPr="00F45CAD" w:rsidRDefault="001A3008" w:rsidP="0009665D"/>
        </w:tc>
      </w:tr>
      <w:tr w:rsidR="001A3008" w:rsidRPr="00F45CAD" w14:paraId="4085808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59062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C4DB5F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4AE6F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08ADBD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A2149C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A177238" w14:textId="77777777" w:rsidR="001A3008" w:rsidRPr="00F45CAD" w:rsidRDefault="001A3008" w:rsidP="00FF013E">
            <w:pPr>
              <w:jc w:val="center"/>
            </w:pPr>
          </w:p>
        </w:tc>
      </w:tr>
    </w:tbl>
    <w:p w14:paraId="5CA14928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50456" w14:textId="77777777" w:rsidR="000456BD" w:rsidRDefault="000456BD">
      <w:r>
        <w:separator/>
      </w:r>
    </w:p>
    <w:p w14:paraId="07944C6F" w14:textId="77777777" w:rsidR="000456BD" w:rsidRDefault="000456BD"/>
    <w:p w14:paraId="5F44F518" w14:textId="77777777" w:rsidR="000456BD" w:rsidRDefault="000456BD"/>
  </w:endnote>
  <w:endnote w:type="continuationSeparator" w:id="0">
    <w:p w14:paraId="6687F305" w14:textId="77777777" w:rsidR="000456BD" w:rsidRDefault="000456BD">
      <w:r>
        <w:continuationSeparator/>
      </w:r>
    </w:p>
    <w:p w14:paraId="0882E59B" w14:textId="77777777" w:rsidR="000456BD" w:rsidRDefault="000456BD"/>
    <w:p w14:paraId="20AF162B" w14:textId="77777777" w:rsidR="000456BD" w:rsidRDefault="000456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B56C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36F67D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C4B9990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B4F0AB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25B13C8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B129874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EF8AC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5188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2E8EE" w14:textId="77777777" w:rsidR="000456BD" w:rsidRDefault="000456BD">
      <w:r>
        <w:separator/>
      </w:r>
    </w:p>
    <w:p w14:paraId="065EE328" w14:textId="77777777" w:rsidR="000456BD" w:rsidRDefault="000456BD"/>
    <w:p w14:paraId="013D3034" w14:textId="77777777" w:rsidR="000456BD" w:rsidRDefault="000456BD"/>
  </w:footnote>
  <w:footnote w:type="continuationSeparator" w:id="0">
    <w:p w14:paraId="7305EEF2" w14:textId="77777777" w:rsidR="000456BD" w:rsidRDefault="000456BD">
      <w:r>
        <w:continuationSeparator/>
      </w:r>
    </w:p>
    <w:p w14:paraId="45ACB79B" w14:textId="77777777" w:rsidR="000456BD" w:rsidRDefault="000456BD"/>
    <w:p w14:paraId="0E0C96F2" w14:textId="77777777" w:rsidR="000456BD" w:rsidRDefault="000456BD"/>
  </w:footnote>
  <w:footnote w:id="1">
    <w:p w14:paraId="0D781209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2589938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D2E2" w14:textId="77777777" w:rsidR="00E718D1" w:rsidRDefault="00E718D1"/>
  <w:p w14:paraId="38F4E8F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4282" w14:textId="77777777" w:rsidR="00E718D1" w:rsidRDefault="00E718D1">
    <w:pPr>
      <w:pStyle w:val="Kopfzeile"/>
    </w:pPr>
    <w:r>
      <w:t>234</w:t>
    </w:r>
  </w:p>
  <w:p w14:paraId="77D939C8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CD6A7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51845434">
    <w:abstractNumId w:val="1"/>
  </w:num>
  <w:num w:numId="2" w16cid:durableId="946501201">
    <w:abstractNumId w:val="5"/>
  </w:num>
  <w:num w:numId="3" w16cid:durableId="1196432902">
    <w:abstractNumId w:val="7"/>
  </w:num>
  <w:num w:numId="4" w16cid:durableId="1833717789">
    <w:abstractNumId w:val="16"/>
  </w:num>
  <w:num w:numId="5" w16cid:durableId="578639983">
    <w:abstractNumId w:val="9"/>
  </w:num>
  <w:num w:numId="6" w16cid:durableId="603540825">
    <w:abstractNumId w:val="3"/>
  </w:num>
  <w:num w:numId="7" w16cid:durableId="1729766102">
    <w:abstractNumId w:val="12"/>
  </w:num>
  <w:num w:numId="8" w16cid:durableId="1596136794">
    <w:abstractNumId w:val="8"/>
  </w:num>
  <w:num w:numId="9" w16cid:durableId="1019966026">
    <w:abstractNumId w:val="15"/>
  </w:num>
  <w:num w:numId="10" w16cid:durableId="737749282">
    <w:abstractNumId w:val="4"/>
  </w:num>
  <w:num w:numId="11" w16cid:durableId="1311787789">
    <w:abstractNumId w:val="11"/>
  </w:num>
  <w:num w:numId="12" w16cid:durableId="1153527972">
    <w:abstractNumId w:val="11"/>
  </w:num>
  <w:num w:numId="13" w16cid:durableId="327221988">
    <w:abstractNumId w:val="11"/>
  </w:num>
  <w:num w:numId="14" w16cid:durableId="182013619">
    <w:abstractNumId w:val="11"/>
  </w:num>
  <w:num w:numId="15" w16cid:durableId="777145855">
    <w:abstractNumId w:val="11"/>
  </w:num>
  <w:num w:numId="16" w16cid:durableId="1403986202">
    <w:abstractNumId w:val="2"/>
  </w:num>
  <w:num w:numId="17" w16cid:durableId="1164470120">
    <w:abstractNumId w:val="2"/>
  </w:num>
  <w:num w:numId="18" w16cid:durableId="1249578271">
    <w:abstractNumId w:val="14"/>
  </w:num>
  <w:num w:numId="19" w16cid:durableId="1805610608">
    <w:abstractNumId w:val="13"/>
  </w:num>
  <w:num w:numId="20" w16cid:durableId="2129735037">
    <w:abstractNumId w:val="10"/>
  </w:num>
  <w:num w:numId="21" w16cid:durableId="1373580774">
    <w:abstractNumId w:val="6"/>
  </w:num>
  <w:num w:numId="22" w16cid:durableId="1360160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56BD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C322F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5E51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951C1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2605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F0BC06"/>
  <w15:docId w15:val="{26A513C2-086D-4203-B9A4-67DBECEC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E12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Hübner, Nike (Stadt Emsdetten)</cp:lastModifiedBy>
  <cp:revision>4</cp:revision>
  <cp:lastPrinted>2010-02-09T14:26:00Z</cp:lastPrinted>
  <dcterms:created xsi:type="dcterms:W3CDTF">2021-03-02T10:05:00Z</dcterms:created>
  <dcterms:modified xsi:type="dcterms:W3CDTF">2026-07-06T08:09:00Z</dcterms:modified>
</cp:coreProperties>
</file>