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5BF3671F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6D2DCC">
              <w:rPr>
                <w:rFonts w:cs="Arial"/>
                <w:sz w:val="22"/>
              </w:rPr>
              <w:t>20-661-177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63B0C61B" w:rsidR="00682D2C" w:rsidRPr="006D2DCC" w:rsidRDefault="00EF6E25" w:rsidP="006D2DCC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6D2DCC" w:rsidRPr="006D2DC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D2DCC" w:rsidRPr="006D2DCC">
              <w:rPr>
                <w:rFonts w:cs="Arial"/>
                <w:sz w:val="22"/>
              </w:rPr>
              <w:instrText xml:space="preserve"> FORMTEXT </w:instrText>
            </w:r>
            <w:r w:rsidR="006D2DCC" w:rsidRPr="006D2DCC">
              <w:rPr>
                <w:rFonts w:cs="Arial"/>
                <w:sz w:val="22"/>
              </w:rPr>
            </w:r>
            <w:r w:rsidR="006D2DCC" w:rsidRPr="006D2DCC">
              <w:rPr>
                <w:rFonts w:cs="Arial"/>
                <w:sz w:val="22"/>
              </w:rPr>
              <w:fldChar w:fldCharType="separate"/>
            </w:r>
            <w:r w:rsidR="006D2DCC" w:rsidRPr="006D2DCC">
              <w:rPr>
                <w:rFonts w:cs="Arial"/>
                <w:sz w:val="22"/>
              </w:rPr>
              <w:t>Deckenerneuerung Jan-van-Detten Straße / Ackerstraße</w:t>
            </w:r>
            <w:r w:rsidR="006D2DCC" w:rsidRPr="006D2DCC">
              <w:rPr>
                <w:rFonts w:cs="Arial"/>
                <w:sz w:val="22"/>
              </w:rPr>
              <w:fldChar w:fldCharType="end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3885485E" w:rsidR="00682D2C" w:rsidRPr="006D2DCC" w:rsidRDefault="00EF6E25" w:rsidP="006D2DCC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6D2DCC" w:rsidRPr="006D2DC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D2DCC" w:rsidRPr="006D2DCC">
              <w:rPr>
                <w:rFonts w:cs="Arial"/>
                <w:sz w:val="22"/>
              </w:rPr>
              <w:instrText xml:space="preserve"> FORMTEXT </w:instrText>
            </w:r>
            <w:r w:rsidR="006D2DCC" w:rsidRPr="006D2DCC">
              <w:rPr>
                <w:rFonts w:cs="Arial"/>
                <w:sz w:val="22"/>
              </w:rPr>
            </w:r>
            <w:r w:rsidR="006D2DCC" w:rsidRPr="006D2DCC">
              <w:rPr>
                <w:rFonts w:cs="Arial"/>
                <w:sz w:val="22"/>
              </w:rPr>
              <w:fldChar w:fldCharType="separate"/>
            </w:r>
            <w:r w:rsidR="006D2DCC" w:rsidRPr="006D2DCC">
              <w:rPr>
                <w:rFonts w:cs="Arial"/>
                <w:sz w:val="22"/>
              </w:rPr>
              <w:t>Straßenunterhaltungsarbeiten</w:t>
            </w:r>
            <w:r w:rsidR="006D2DCC" w:rsidRPr="006D2DCC">
              <w:rPr>
                <w:rFonts w:cs="Arial"/>
                <w:sz w:val="22"/>
              </w:rPr>
              <w:fldChar w:fldCharType="end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54AA8730" w:rsidR="00682D2C" w:rsidRPr="00F45CAD" w:rsidRDefault="006D2DCC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0B0B32A4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20-661-177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6689B938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14B1EDE8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Deckenerneuerung Jan-van-Detten Straße / Ackerstraße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17C5D6E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Straßenunterhaltungsarbeiten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017FB367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20-661-177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468D3CD1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83489D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Deckenerneuerung Jan-van-Detten Straße / Ackerstraße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0F0ED77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Straßenunterhaltungsarbeiten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0174595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20-661-177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4A65B1B9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77EA11C0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Deckenerneuerung Jan-van-Detten Straße / Ackerstraße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743D363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6D2DCC">
              <w:rPr>
                <w:rFonts w:cs="Arial"/>
                <w:sz w:val="22"/>
              </w:rPr>
              <w:t xml:space="preserve"> </w:t>
            </w:r>
            <w:r w:rsidR="006D2DCC" w:rsidRPr="006D2DCC">
              <w:rPr>
                <w:rFonts w:cs="Arial"/>
                <w:sz w:val="22"/>
              </w:rPr>
              <w:t>Straßenunterhaltungsarbeiten</w:t>
            </w:r>
            <w:r w:rsidR="006D2DCC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786E" w14:textId="77777777" w:rsidR="00042487" w:rsidRDefault="00042487">
      <w:r>
        <w:separator/>
      </w:r>
    </w:p>
    <w:p w14:paraId="3F01EA81" w14:textId="77777777" w:rsidR="00042487" w:rsidRDefault="00042487"/>
    <w:p w14:paraId="478E28D6" w14:textId="77777777" w:rsidR="00042487" w:rsidRDefault="00042487"/>
  </w:endnote>
  <w:endnote w:type="continuationSeparator" w:id="0">
    <w:p w14:paraId="1DD83FAF" w14:textId="77777777" w:rsidR="00042487" w:rsidRDefault="00042487">
      <w:r>
        <w:continuationSeparator/>
      </w:r>
    </w:p>
    <w:p w14:paraId="0C0FE9D4" w14:textId="77777777" w:rsidR="00042487" w:rsidRDefault="00042487"/>
    <w:p w14:paraId="598A27E8" w14:textId="77777777" w:rsidR="00042487" w:rsidRDefault="00042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D8B21" w14:textId="77777777" w:rsidR="00042487" w:rsidRDefault="00042487">
      <w:r>
        <w:separator/>
      </w:r>
    </w:p>
    <w:p w14:paraId="6EFF6CEB" w14:textId="77777777" w:rsidR="00042487" w:rsidRDefault="00042487"/>
    <w:p w14:paraId="58025DFE" w14:textId="77777777" w:rsidR="00042487" w:rsidRDefault="00042487"/>
  </w:footnote>
  <w:footnote w:type="continuationSeparator" w:id="0">
    <w:p w14:paraId="498D91A7" w14:textId="77777777" w:rsidR="00042487" w:rsidRDefault="00042487">
      <w:r>
        <w:continuationSeparator/>
      </w:r>
    </w:p>
    <w:p w14:paraId="5719851D" w14:textId="77777777" w:rsidR="00042487" w:rsidRDefault="00042487"/>
    <w:p w14:paraId="09149463" w14:textId="77777777" w:rsidR="00042487" w:rsidRDefault="00042487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2487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1A9D"/>
    <w:rsid w:val="006B7CF1"/>
    <w:rsid w:val="006D2DCC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567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Kümper, Julia (Stadt Emsdetten)</cp:lastModifiedBy>
  <cp:revision>8</cp:revision>
  <cp:lastPrinted>2010-02-09T14:25:00Z</cp:lastPrinted>
  <dcterms:created xsi:type="dcterms:W3CDTF">2021-03-02T10:04:00Z</dcterms:created>
  <dcterms:modified xsi:type="dcterms:W3CDTF">2026-07-02T12:06:00Z</dcterms:modified>
</cp:coreProperties>
</file>