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CC1105C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5F3E69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8EA3A08" w14:textId="77777777" w:rsidR="000B3734" w:rsidRPr="001C55D1" w:rsidRDefault="000B3734" w:rsidP="00037387"/>
        </w:tc>
      </w:tr>
      <w:tr w:rsidR="000B3734" w:rsidRPr="001C55D1" w14:paraId="141BBAC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D6FE3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DA48D6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28E66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212AE95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981CC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551B3E" w14:textId="7A8C688D" w:rsidR="000B3734" w:rsidRPr="001C55D1" w:rsidRDefault="00C07178" w:rsidP="00037387">
            <w:r>
              <w:rPr>
                <w:rFonts w:cs="Arial"/>
                <w:sz w:val="22"/>
              </w:rPr>
              <w:t>20-661-177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02F2D7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5F61850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764AA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BED72FE" w14:textId="77777777" w:rsidR="000B3734" w:rsidRPr="001C55D1" w:rsidRDefault="000B3734" w:rsidP="00037387"/>
        </w:tc>
      </w:tr>
      <w:tr w:rsidR="000B3734" w:rsidRPr="001C55D1" w14:paraId="30981B3F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9B9C2" w14:textId="77777777" w:rsidR="000B3734" w:rsidRPr="001C55D1" w:rsidRDefault="000B3734" w:rsidP="00037387"/>
        </w:tc>
      </w:tr>
      <w:tr w:rsidR="000B3734" w:rsidRPr="001C55D1" w14:paraId="5A070154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A1C92" w14:textId="304508C6" w:rsidR="000B3734" w:rsidRPr="001C55D1" w:rsidRDefault="00C07178" w:rsidP="00037387">
            <w:r w:rsidRPr="00C07178">
              <w:rPr>
                <w:rFonts w:cs="Arial"/>
                <w:sz w:val="22"/>
              </w:rPr>
              <w:t>Deckenerneuerung Jan-van-Detten Straße / Ackerstraße</w:t>
            </w:r>
          </w:p>
        </w:tc>
      </w:tr>
      <w:tr w:rsidR="000B3734" w:rsidRPr="001C55D1" w14:paraId="605D1D92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AC9C2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3AAF3F0" w14:textId="77777777" w:rsidR="000B3734" w:rsidRPr="001C55D1" w:rsidRDefault="000B3734" w:rsidP="00037387"/>
        </w:tc>
      </w:tr>
      <w:tr w:rsidR="000B3734" w:rsidRPr="001C55D1" w14:paraId="2A3D3148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44CA4" w14:textId="3F9DEF1D" w:rsidR="000B3734" w:rsidRPr="001C55D1" w:rsidRDefault="00C07178" w:rsidP="00037387">
            <w:r w:rsidRPr="00C07178">
              <w:rPr>
                <w:rFonts w:cs="Arial"/>
                <w:sz w:val="22"/>
              </w:rPr>
              <w:t>Straßenunterhaltungsarbeiten</w:t>
            </w:r>
          </w:p>
        </w:tc>
      </w:tr>
    </w:tbl>
    <w:p w14:paraId="08985AD2" w14:textId="77777777" w:rsidR="000B3734" w:rsidRPr="00D25B27" w:rsidRDefault="000B3734" w:rsidP="00B5249E">
      <w:pPr>
        <w:rPr>
          <w:sz w:val="16"/>
          <w:szCs w:val="16"/>
        </w:rPr>
      </w:pPr>
    </w:p>
    <w:p w14:paraId="57E0DE96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8C81873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43F1D295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F5EEC8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57A622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B8C78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702136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25B032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737E48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4EB57C7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2374C6C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51F9DF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79EE3EF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5F24BEA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2F2883F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05B22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0337051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70CB73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4829A3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0670D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C82D0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1849C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278353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42DC64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B1DBE9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0E884F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FB20D4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CB4B1D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B1661E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74B7105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DF9EA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797299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2D232B2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393BFBF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4D3F244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A5F8B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C07178" w:rsidRPr="00B5249E" w14:paraId="5D325D8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590F62" w14:textId="262D8234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1.01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59AFD45A" w14:textId="3AE8C7CD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Baustelle einrichten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497271E9" w14:textId="0F45E52F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4688E317" w14:textId="0775EA29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Stk.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0C7CD555" w14:textId="51A4CF3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2C10C78A" w14:textId="3AADF374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1AC3D2AD" w14:textId="3DE2093E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19" w:type="dxa"/>
            <w:noWrap/>
            <w:vAlign w:val="center"/>
          </w:tcPr>
          <w:p w14:paraId="6575ECA5" w14:textId="23897547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66" w:type="dxa"/>
            <w:noWrap/>
            <w:vAlign w:val="center"/>
          </w:tcPr>
          <w:p w14:paraId="78045FD0" w14:textId="6B64F1E4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5ADCA1A7" w14:textId="1AA0B483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07178" w:rsidRPr="00B5249E" w14:paraId="42AB6FF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03A15E5" w14:textId="2239C2A9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1.07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7F66F1F1" w14:textId="1CED824C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 xml:space="preserve">Dünne Asphaltdeckschicht 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2B5C9F37" w14:textId="5EAC5A3A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2700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1B54D3C7" w14:textId="150E3AE4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204D481F" w14:textId="5DF5EBCF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4FD48409" w14:textId="3E6439C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26DA1EA5" w14:textId="2608FEAE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19" w:type="dxa"/>
            <w:noWrap/>
            <w:vAlign w:val="center"/>
          </w:tcPr>
          <w:p w14:paraId="18D65D76" w14:textId="421F10F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66" w:type="dxa"/>
            <w:noWrap/>
            <w:vAlign w:val="center"/>
          </w:tcPr>
          <w:p w14:paraId="72CC3036" w14:textId="3CDA663D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1E62783D" w14:textId="219106D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07178" w:rsidRPr="00B5249E" w14:paraId="2962E3E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5F2115F" w14:textId="53BFD698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1.10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7291326A" w14:textId="01986E6C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Verkehrsfläche fegen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47480298" w14:textId="4FD0D99C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2700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30986540" w14:textId="1A390E3E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61710E88" w14:textId="19E413ED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49475FC8" w14:textId="5DDD35CD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52325678" w14:textId="0A65D6FD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919" w:type="dxa"/>
            <w:noWrap/>
            <w:vAlign w:val="center"/>
          </w:tcPr>
          <w:p w14:paraId="702C1920" w14:textId="7FF54F6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66" w:type="dxa"/>
            <w:noWrap/>
            <w:vAlign w:val="center"/>
          </w:tcPr>
          <w:p w14:paraId="66CCD12A" w14:textId="00F3CB55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1255" w:type="dxa"/>
            <w:noWrap/>
            <w:vAlign w:val="center"/>
          </w:tcPr>
          <w:p w14:paraId="5A8131DD" w14:textId="23CC3640" w:rsidR="00C07178" w:rsidRPr="00B5249E" w:rsidRDefault="00C07178" w:rsidP="00C07178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  <w:noProof/>
              </w:rPr>
              <w:t> </w:t>
            </w:r>
            <w:r w:rsidRPr="000A1A95">
              <w:rPr>
                <w:rFonts w:cs="Arial"/>
              </w:rPr>
              <w:fldChar w:fldCharType="end"/>
            </w:r>
          </w:p>
        </w:tc>
      </w:tr>
      <w:tr w:rsidR="00C07178" w:rsidRPr="00B5249E" w14:paraId="552B9B0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1CE9925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7DD5F40F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400D891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7F80E28D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0E803E0D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8D931E4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F5BE85E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33EE579C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59A3C015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7A0CB93F" w14:textId="77777777" w:rsidR="00C07178" w:rsidRPr="00B5249E" w:rsidRDefault="00C07178" w:rsidP="00C07178"/>
        </w:tc>
      </w:tr>
      <w:tr w:rsidR="00C07178" w:rsidRPr="00B5249E" w14:paraId="6ED56FB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4E6253F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0C2F97FD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8E67DEF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5D79F611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AE1C584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32631C8A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1F4AADD4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0EFB73BD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5F93C557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430696D6" w14:textId="77777777" w:rsidR="00C07178" w:rsidRPr="00B5249E" w:rsidRDefault="00C07178" w:rsidP="00C07178"/>
        </w:tc>
      </w:tr>
      <w:tr w:rsidR="00C07178" w:rsidRPr="00B5249E" w14:paraId="27E2921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D2C0033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6C105EE5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4B156423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0EAF70C1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7B854E03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440EC83E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0624D5CF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4E2B0D29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64A4C91D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20C45AF8" w14:textId="77777777" w:rsidR="00C07178" w:rsidRPr="00B5249E" w:rsidRDefault="00C07178" w:rsidP="00C07178"/>
        </w:tc>
      </w:tr>
      <w:tr w:rsidR="00C07178" w:rsidRPr="00B5249E" w14:paraId="49C6C94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A0C6151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07FE20CB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3B3CC059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24ABDD71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705AF9FC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D3532C1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CE8F9D8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00C5A452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393D90E4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09EC5007" w14:textId="77777777" w:rsidR="00C07178" w:rsidRPr="00B5249E" w:rsidRDefault="00C07178" w:rsidP="00C07178"/>
        </w:tc>
      </w:tr>
      <w:tr w:rsidR="00C07178" w:rsidRPr="00B5249E" w14:paraId="793BDC8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246D20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127B57A5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20DE0173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7FEA6E91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5FA0B00D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328EDAD5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D6DFDBD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6FAC05C3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3565FC55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248E1156" w14:textId="77777777" w:rsidR="00C07178" w:rsidRPr="00B5249E" w:rsidRDefault="00C07178" w:rsidP="00C07178"/>
        </w:tc>
      </w:tr>
      <w:tr w:rsidR="00C07178" w:rsidRPr="00B5249E" w14:paraId="54AFF56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887B0B6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5892FA3A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996612F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391B00F2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5C001895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0ABBEFB6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6E7DBF4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67EDFA60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2FAB33CE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55EF3423" w14:textId="77777777" w:rsidR="00C07178" w:rsidRPr="00B5249E" w:rsidRDefault="00C07178" w:rsidP="00C07178"/>
        </w:tc>
      </w:tr>
      <w:tr w:rsidR="00C07178" w:rsidRPr="00B5249E" w14:paraId="361CDC5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67918A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094762C2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2A45744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45B47450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36DF0C23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5E163D9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52C03A19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3381A8C0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10339529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25EDFD58" w14:textId="77777777" w:rsidR="00C07178" w:rsidRPr="00B5249E" w:rsidRDefault="00C07178" w:rsidP="00C07178"/>
        </w:tc>
      </w:tr>
      <w:tr w:rsidR="00C07178" w:rsidRPr="00B5249E" w14:paraId="2B207BF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C3D67AC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2ABEED34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799EB4CF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588B6FFE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78545AC8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572B9FFE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3FA5BE7F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5489E534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492AD847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0BB7F436" w14:textId="77777777" w:rsidR="00C07178" w:rsidRPr="00B5249E" w:rsidRDefault="00C07178" w:rsidP="00C07178"/>
        </w:tc>
      </w:tr>
      <w:tr w:rsidR="00C07178" w:rsidRPr="00B5249E" w14:paraId="4B1A8C8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8412726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1687A3EA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6CA809F1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05925CC3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5AFD6234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45AD5C07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6B04B0A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543B97F2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0D410C8A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138AB3A5" w14:textId="77777777" w:rsidR="00C07178" w:rsidRPr="00B5249E" w:rsidRDefault="00C07178" w:rsidP="00C07178"/>
        </w:tc>
      </w:tr>
      <w:tr w:rsidR="00C07178" w:rsidRPr="00B5249E" w14:paraId="112773B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48E94E6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7CF324AD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6D2FAFC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36F34C05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EB837AE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C3CDC35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75D8E0D3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1C35FD5C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5E456BE4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2848EFE2" w14:textId="77777777" w:rsidR="00C07178" w:rsidRPr="00B5249E" w:rsidRDefault="00C07178" w:rsidP="00C07178"/>
        </w:tc>
      </w:tr>
      <w:tr w:rsidR="00C07178" w:rsidRPr="00B5249E" w14:paraId="1E16C2E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18EF951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54FF56FD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62B91B73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725EE80F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3DF98D1F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9A7B9E7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22938C04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116F38AB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72DDA8F9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3CA842C8" w14:textId="77777777" w:rsidR="00C07178" w:rsidRPr="00B5249E" w:rsidRDefault="00C07178" w:rsidP="00C07178"/>
        </w:tc>
      </w:tr>
      <w:tr w:rsidR="00C07178" w:rsidRPr="00B5249E" w14:paraId="6A16823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40065C" w14:textId="77777777" w:rsidR="00C07178" w:rsidRPr="00B5249E" w:rsidRDefault="00C07178" w:rsidP="00C07178"/>
        </w:tc>
        <w:tc>
          <w:tcPr>
            <w:tcW w:w="2150" w:type="dxa"/>
            <w:noWrap/>
            <w:vAlign w:val="center"/>
          </w:tcPr>
          <w:p w14:paraId="3540ED96" w14:textId="77777777" w:rsidR="00C07178" w:rsidRPr="00B5249E" w:rsidRDefault="00C07178" w:rsidP="00C07178"/>
        </w:tc>
        <w:tc>
          <w:tcPr>
            <w:tcW w:w="860" w:type="dxa"/>
            <w:noWrap/>
            <w:vAlign w:val="center"/>
          </w:tcPr>
          <w:p w14:paraId="16E75821" w14:textId="77777777" w:rsidR="00C07178" w:rsidRPr="00B5249E" w:rsidRDefault="00C07178" w:rsidP="00C07178"/>
        </w:tc>
        <w:tc>
          <w:tcPr>
            <w:tcW w:w="610" w:type="dxa"/>
            <w:noWrap/>
            <w:vAlign w:val="center"/>
          </w:tcPr>
          <w:p w14:paraId="442CAC26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00D5168F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09CF1CE2" w14:textId="77777777" w:rsidR="00C07178" w:rsidRPr="00B5249E" w:rsidRDefault="00C07178" w:rsidP="00C07178"/>
        </w:tc>
        <w:tc>
          <w:tcPr>
            <w:tcW w:w="735" w:type="dxa"/>
            <w:noWrap/>
            <w:vAlign w:val="center"/>
          </w:tcPr>
          <w:p w14:paraId="6993AEAA" w14:textId="77777777" w:rsidR="00C07178" w:rsidRPr="00B5249E" w:rsidRDefault="00C07178" w:rsidP="00C07178"/>
        </w:tc>
        <w:tc>
          <w:tcPr>
            <w:tcW w:w="919" w:type="dxa"/>
            <w:noWrap/>
            <w:vAlign w:val="center"/>
          </w:tcPr>
          <w:p w14:paraId="61A0ADAC" w14:textId="77777777" w:rsidR="00C07178" w:rsidRPr="00B5249E" w:rsidRDefault="00C07178" w:rsidP="00C07178"/>
        </w:tc>
        <w:tc>
          <w:tcPr>
            <w:tcW w:w="766" w:type="dxa"/>
            <w:noWrap/>
            <w:vAlign w:val="center"/>
          </w:tcPr>
          <w:p w14:paraId="6C339605" w14:textId="77777777" w:rsidR="00C07178" w:rsidRPr="00B5249E" w:rsidRDefault="00C07178" w:rsidP="00C07178"/>
        </w:tc>
        <w:tc>
          <w:tcPr>
            <w:tcW w:w="1255" w:type="dxa"/>
            <w:noWrap/>
            <w:vAlign w:val="center"/>
          </w:tcPr>
          <w:p w14:paraId="120F254C" w14:textId="77777777" w:rsidR="00C07178" w:rsidRPr="00B5249E" w:rsidRDefault="00C07178" w:rsidP="00C07178"/>
        </w:tc>
      </w:tr>
    </w:tbl>
    <w:p w14:paraId="7C8F4FC0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AC9D" w14:textId="77777777" w:rsidR="009C0566" w:rsidRDefault="009C0566">
      <w:r>
        <w:separator/>
      </w:r>
    </w:p>
    <w:p w14:paraId="3FEFE45E" w14:textId="77777777" w:rsidR="009C0566" w:rsidRDefault="009C0566"/>
    <w:p w14:paraId="7118C21D" w14:textId="77777777" w:rsidR="009C0566" w:rsidRDefault="009C0566"/>
  </w:endnote>
  <w:endnote w:type="continuationSeparator" w:id="0">
    <w:p w14:paraId="50DAE053" w14:textId="77777777" w:rsidR="009C0566" w:rsidRDefault="009C0566">
      <w:r>
        <w:continuationSeparator/>
      </w:r>
    </w:p>
    <w:p w14:paraId="77DCC257" w14:textId="77777777" w:rsidR="009C0566" w:rsidRDefault="009C0566"/>
    <w:p w14:paraId="6B187CE9" w14:textId="77777777" w:rsidR="009C0566" w:rsidRDefault="009C0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345175F7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3093D8B5" w14:textId="007CE1CD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2ED66A8" w14:textId="51EF2D25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5887F8C5" w14:textId="7BA5FF76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35F912E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276012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81D98" w14:textId="77777777" w:rsidR="009C0566" w:rsidRDefault="009C0566">
      <w:r>
        <w:separator/>
      </w:r>
    </w:p>
  </w:footnote>
  <w:footnote w:type="continuationSeparator" w:id="0">
    <w:p w14:paraId="177BDAD4" w14:textId="77777777" w:rsidR="009C0566" w:rsidRDefault="009C0566">
      <w:r>
        <w:continuationSeparator/>
      </w:r>
    </w:p>
    <w:p w14:paraId="0586A939" w14:textId="77777777" w:rsidR="009C0566" w:rsidRDefault="009C0566"/>
    <w:p w14:paraId="1A1697A5" w14:textId="77777777" w:rsidR="009C0566" w:rsidRDefault="009C0566"/>
  </w:footnote>
  <w:footnote w:id="1">
    <w:p w14:paraId="107AF44D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57FAE797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4F937FD8" w14:textId="64FE42C6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</w:t>
      </w:r>
      <w:r w:rsidR="0059688B">
        <w:rPr>
          <w:rStyle w:val="FunoteZchn"/>
        </w:rPr>
        <w:t>zur Preisermittlung</w:t>
      </w:r>
      <w:r w:rsidRPr="00DC72CC">
        <w:rPr>
          <w:rStyle w:val="FunoteZchn"/>
        </w:rPr>
        <w:t xml:space="preserve"> übereinstimmt, hat der Bieter dies offenzulegen.</w:t>
      </w:r>
    </w:p>
  </w:footnote>
  <w:footnote w:id="4">
    <w:p w14:paraId="689C6233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31F8" w14:textId="77777777" w:rsidR="00FF1D90" w:rsidRDefault="00FF1D90"/>
  <w:p w14:paraId="7710E6A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DFC4" w14:textId="05DF4C01" w:rsidR="00FF1D90" w:rsidRDefault="0059688B" w:rsidP="00046C8E">
    <w:pPr>
      <w:pStyle w:val="Kopfzeile"/>
    </w:pPr>
    <w:r w:rsidRPr="0059688B">
      <w:t>Aufgliederung der Einheitspreise</w:t>
    </w:r>
  </w:p>
  <w:p w14:paraId="60752CD4" w14:textId="62736880" w:rsidR="00FF1D90" w:rsidRPr="00AB4B05" w:rsidRDefault="00FF1D90" w:rsidP="00AB4B05">
    <w:pPr>
      <w:pStyle w:val="UnterKopfzeile"/>
    </w:pPr>
    <w:r>
      <w:t>(</w:t>
    </w:r>
    <w:r w:rsidR="0059688B">
      <w:t xml:space="preserve">ehemals </w:t>
    </w:r>
    <w:r w:rsidR="0059688B" w:rsidRPr="0059688B">
      <w:t>223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6878597">
    <w:abstractNumId w:val="11"/>
  </w:num>
  <w:num w:numId="2" w16cid:durableId="148834308">
    <w:abstractNumId w:val="15"/>
  </w:num>
  <w:num w:numId="3" w16cid:durableId="1716158439">
    <w:abstractNumId w:val="17"/>
  </w:num>
  <w:num w:numId="4" w16cid:durableId="773595370">
    <w:abstractNumId w:val="26"/>
  </w:num>
  <w:num w:numId="5" w16cid:durableId="885725583">
    <w:abstractNumId w:val="19"/>
  </w:num>
  <w:num w:numId="6" w16cid:durableId="193538758">
    <w:abstractNumId w:val="13"/>
  </w:num>
  <w:num w:numId="7" w16cid:durableId="1237323255">
    <w:abstractNumId w:val="22"/>
  </w:num>
  <w:num w:numId="8" w16cid:durableId="1774782103">
    <w:abstractNumId w:val="18"/>
  </w:num>
  <w:num w:numId="9" w16cid:durableId="159078393">
    <w:abstractNumId w:val="25"/>
  </w:num>
  <w:num w:numId="10" w16cid:durableId="600721480">
    <w:abstractNumId w:val="14"/>
  </w:num>
  <w:num w:numId="11" w16cid:durableId="1329017848">
    <w:abstractNumId w:val="21"/>
  </w:num>
  <w:num w:numId="12" w16cid:durableId="1336879325">
    <w:abstractNumId w:val="21"/>
  </w:num>
  <w:num w:numId="13" w16cid:durableId="1583758248">
    <w:abstractNumId w:val="21"/>
  </w:num>
  <w:num w:numId="14" w16cid:durableId="234318250">
    <w:abstractNumId w:val="21"/>
  </w:num>
  <w:num w:numId="15" w16cid:durableId="1269117669">
    <w:abstractNumId w:val="21"/>
  </w:num>
  <w:num w:numId="16" w16cid:durableId="1441952894">
    <w:abstractNumId w:val="12"/>
  </w:num>
  <w:num w:numId="17" w16cid:durableId="655843225">
    <w:abstractNumId w:val="12"/>
  </w:num>
  <w:num w:numId="18" w16cid:durableId="1010831591">
    <w:abstractNumId w:val="24"/>
  </w:num>
  <w:num w:numId="19" w16cid:durableId="1169708721">
    <w:abstractNumId w:val="23"/>
  </w:num>
  <w:num w:numId="20" w16cid:durableId="1281759502">
    <w:abstractNumId w:val="20"/>
  </w:num>
  <w:num w:numId="21" w16cid:durableId="1312325056">
    <w:abstractNumId w:val="16"/>
  </w:num>
  <w:num w:numId="22" w16cid:durableId="491870425">
    <w:abstractNumId w:val="10"/>
  </w:num>
  <w:num w:numId="23" w16cid:durableId="1149399263">
    <w:abstractNumId w:val="9"/>
  </w:num>
  <w:num w:numId="24" w16cid:durableId="501820926">
    <w:abstractNumId w:val="7"/>
  </w:num>
  <w:num w:numId="25" w16cid:durableId="1715689285">
    <w:abstractNumId w:val="6"/>
  </w:num>
  <w:num w:numId="26" w16cid:durableId="1389500075">
    <w:abstractNumId w:val="5"/>
  </w:num>
  <w:num w:numId="27" w16cid:durableId="2071154850">
    <w:abstractNumId w:val="4"/>
  </w:num>
  <w:num w:numId="28" w16cid:durableId="697588250">
    <w:abstractNumId w:val="8"/>
  </w:num>
  <w:num w:numId="29" w16cid:durableId="1380399885">
    <w:abstractNumId w:val="3"/>
  </w:num>
  <w:num w:numId="30" w16cid:durableId="852107401">
    <w:abstractNumId w:val="2"/>
  </w:num>
  <w:num w:numId="31" w16cid:durableId="367724180">
    <w:abstractNumId w:val="1"/>
  </w:num>
  <w:num w:numId="32" w16cid:durableId="470055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0C66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9688B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1A9D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2654D"/>
    <w:rsid w:val="00844F04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566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07178"/>
    <w:rsid w:val="00C101BF"/>
    <w:rsid w:val="00C246AC"/>
    <w:rsid w:val="00C26124"/>
    <w:rsid w:val="00C2678D"/>
    <w:rsid w:val="00C30192"/>
    <w:rsid w:val="00C524C1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A8ECD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styleId="berarbeitung">
    <w:name w:val="Revision"/>
    <w:hidden/>
    <w:uiPriority w:val="99"/>
    <w:semiHidden/>
    <w:rsid w:val="005968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174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Kümper, Julia (Stadt Emsdetten)</cp:lastModifiedBy>
  <cp:revision>5</cp:revision>
  <cp:lastPrinted>2010-03-03T16:06:00Z</cp:lastPrinted>
  <dcterms:created xsi:type="dcterms:W3CDTF">2021-03-02T10:10:00Z</dcterms:created>
  <dcterms:modified xsi:type="dcterms:W3CDTF">2026-07-02T12:18:00Z</dcterms:modified>
</cp:coreProperties>
</file>