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E1FA3B1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E6A7FC6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6B4B8BB" w14:textId="77777777" w:rsidR="008C46FE" w:rsidRPr="001C55D1" w:rsidRDefault="008C46FE" w:rsidP="00A052CE"/>
        </w:tc>
      </w:tr>
      <w:tr w:rsidR="008C46FE" w:rsidRPr="001C55D1" w14:paraId="26888A7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D79B43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06C2AA4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0AC8C2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32EE2669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347475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64910E" w14:textId="32D4FF09" w:rsidR="000447DA" w:rsidRPr="001C55D1" w:rsidRDefault="00425FAE" w:rsidP="00A052CE">
            <w:r>
              <w:rPr>
                <w:rFonts w:cs="Arial"/>
                <w:sz w:val="22"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FF3AFE">
              <w:rPr>
                <w:rFonts w:cs="Arial"/>
                <w:noProof/>
                <w:sz w:val="22"/>
              </w:rPr>
              <w:t>20-661-177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F1DBD25" w14:textId="510C300F" w:rsidR="000447DA" w:rsidRPr="001C55D1" w:rsidRDefault="00425FAE" w:rsidP="00A052CE">
            <w:r>
              <w:rPr>
                <w:rFonts w:cs="Arial"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/>
                </w:ffData>
              </w:fldChar>
            </w:r>
            <w:bookmarkStart w:id="1" w:name="Datum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0447DA" w:rsidRPr="001C55D1" w14:paraId="09970E31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44842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794FC11" w14:textId="77777777" w:rsidR="000447DA" w:rsidRPr="001C55D1" w:rsidRDefault="000447DA" w:rsidP="00A052CE"/>
        </w:tc>
      </w:tr>
      <w:tr w:rsidR="008C46FE" w:rsidRPr="001C55D1" w14:paraId="6A6D0CE7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082481" w14:textId="322F25BB" w:rsidR="008C46FE" w:rsidRPr="00FF3AFE" w:rsidRDefault="00425FAE" w:rsidP="00FF3AFE">
            <w:pPr>
              <w:rPr>
                <w:rFonts w:cs="Arial"/>
                <w:noProof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Baumaßnahme"/>
                  <w:enabled/>
                  <w:calcOnExit w:val="0"/>
                  <w:textInput/>
                </w:ffData>
              </w:fldChar>
            </w:r>
            <w:bookmarkStart w:id="2" w:name="Baumaßnahme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FF3AFE" w:rsidRPr="00FF3AFE">
              <w:rPr>
                <w:rFonts w:cs="Arial"/>
                <w:noProof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FF3AFE" w:rsidRPr="00FF3AFE">
              <w:rPr>
                <w:rFonts w:cs="Arial"/>
                <w:noProof/>
                <w:sz w:val="22"/>
              </w:rPr>
              <w:instrText xml:space="preserve"> FORMTEXT </w:instrText>
            </w:r>
            <w:r w:rsidR="00FF3AFE" w:rsidRPr="00FF3AFE">
              <w:rPr>
                <w:rFonts w:cs="Arial"/>
                <w:noProof/>
                <w:sz w:val="22"/>
              </w:rPr>
            </w:r>
            <w:r w:rsidR="00FF3AFE" w:rsidRPr="00FF3AFE">
              <w:rPr>
                <w:rFonts w:cs="Arial"/>
                <w:noProof/>
                <w:sz w:val="22"/>
              </w:rPr>
              <w:fldChar w:fldCharType="separate"/>
            </w:r>
            <w:r w:rsidR="00FF3AFE" w:rsidRPr="00FF3AFE">
              <w:rPr>
                <w:rFonts w:cs="Arial"/>
                <w:noProof/>
                <w:sz w:val="22"/>
              </w:rPr>
              <w:t>Deckenerneuerung Jan-van-Detten Straße / Ackerstraße</w:t>
            </w:r>
            <w:r w:rsidR="00FF3AFE" w:rsidRPr="00FF3AFE">
              <w:rPr>
                <w:rFonts w:cs="Arial"/>
                <w:noProof/>
                <w:sz w:val="22"/>
              </w:rPr>
              <w:fldChar w:fldCharType="end"/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8C46FE" w:rsidRPr="001C55D1" w14:paraId="0EABE9B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94E1EB" w14:textId="77777777" w:rsidR="008C46FE" w:rsidRPr="001C55D1" w:rsidRDefault="008C46FE" w:rsidP="00A052CE"/>
        </w:tc>
      </w:tr>
      <w:tr w:rsidR="008C46FE" w:rsidRPr="001C55D1" w14:paraId="6E184100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31AFF9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138E0E3" w14:textId="77777777" w:rsidR="008C46FE" w:rsidRPr="001C55D1" w:rsidRDefault="008C46FE" w:rsidP="00A052CE"/>
        </w:tc>
      </w:tr>
      <w:tr w:rsidR="008C46FE" w:rsidRPr="001C55D1" w14:paraId="30F5F25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2835A" w14:textId="61FA5288" w:rsidR="008C46FE" w:rsidRPr="00FF3AFE" w:rsidRDefault="00425FAE" w:rsidP="00FF3AFE">
            <w:pPr>
              <w:rPr>
                <w:rFonts w:cs="Arial"/>
                <w:noProof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Leistung"/>
                  <w:enabled/>
                  <w:calcOnExit w:val="0"/>
                  <w:textInput/>
                </w:ffData>
              </w:fldChar>
            </w:r>
            <w:bookmarkStart w:id="3" w:name="Leistung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FF3AFE" w:rsidRPr="00FF3AFE">
              <w:rPr>
                <w:rFonts w:cs="Arial"/>
                <w:noProof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FF3AFE" w:rsidRPr="00FF3AFE">
              <w:rPr>
                <w:rFonts w:cs="Arial"/>
                <w:noProof/>
                <w:sz w:val="22"/>
              </w:rPr>
              <w:instrText xml:space="preserve"> FORMTEXT </w:instrText>
            </w:r>
            <w:r w:rsidR="00FF3AFE" w:rsidRPr="00FF3AFE">
              <w:rPr>
                <w:rFonts w:cs="Arial"/>
                <w:noProof/>
                <w:sz w:val="22"/>
              </w:rPr>
            </w:r>
            <w:r w:rsidR="00FF3AFE" w:rsidRPr="00FF3AFE">
              <w:rPr>
                <w:rFonts w:cs="Arial"/>
                <w:noProof/>
                <w:sz w:val="22"/>
              </w:rPr>
              <w:fldChar w:fldCharType="separate"/>
            </w:r>
            <w:r w:rsidR="00FF3AFE" w:rsidRPr="00FF3AFE">
              <w:rPr>
                <w:rFonts w:cs="Arial"/>
                <w:noProof/>
                <w:sz w:val="22"/>
              </w:rPr>
              <w:t>Straßenunterhaltungsarbeiten</w:t>
            </w:r>
            <w:r w:rsidR="00FF3AFE" w:rsidRPr="00FF3AFE">
              <w:rPr>
                <w:rFonts w:cs="Arial"/>
                <w:noProof/>
                <w:sz w:val="22"/>
              </w:rPr>
              <w:fldChar w:fldCharType="end"/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3"/>
          </w:p>
        </w:tc>
      </w:tr>
    </w:tbl>
    <w:p w14:paraId="665E6A2A" w14:textId="77777777" w:rsidR="00567E7A" w:rsidRPr="00567E7A" w:rsidRDefault="00567E7A" w:rsidP="00567E7A"/>
    <w:p w14:paraId="4F1BAB71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738CF440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14AC1C96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83322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12832E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367462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2A1BA11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100BF00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10D2A9F8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D15D7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FFB0640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C2BC0A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758ACD16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EABFF3" w14:textId="77777777" w:rsidR="00567E7A" w:rsidRPr="00567E7A" w:rsidRDefault="00567E7A" w:rsidP="00E47BF6"/>
        </w:tc>
      </w:tr>
      <w:tr w:rsidR="00567E7A" w:rsidRPr="00567E7A" w14:paraId="44BEA750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F36A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3470A146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E7D6F7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5C2EA815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F30C1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24903E" w14:textId="77777777" w:rsidR="00567E7A" w:rsidRPr="00567E7A" w:rsidRDefault="00567E7A" w:rsidP="00E47BF6"/>
        </w:tc>
      </w:tr>
      <w:tr w:rsidR="00567E7A" w:rsidRPr="00567E7A" w14:paraId="254619DE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258D9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78B5B869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E709D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714B1CD1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D6AC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5716EB1A" w14:textId="77777777" w:rsidR="00567E7A" w:rsidRPr="00567E7A" w:rsidRDefault="00567E7A" w:rsidP="00E47BF6"/>
        </w:tc>
      </w:tr>
      <w:tr w:rsidR="00567E7A" w:rsidRPr="00567E7A" w14:paraId="40B54E0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5B0F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797AD1A3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7C95F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0350C49B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C930F0D" w14:textId="77777777" w:rsidR="00567E7A" w:rsidRPr="00567E7A" w:rsidRDefault="00567E7A" w:rsidP="00E47BF6"/>
        </w:tc>
      </w:tr>
      <w:tr w:rsidR="00567E7A" w:rsidRPr="00567E7A" w14:paraId="201FA1CC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F27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57091221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2096C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0EA6AFBB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B0448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4425766" w14:textId="77777777" w:rsidR="00567E7A" w:rsidRPr="00567E7A" w:rsidRDefault="00567E7A" w:rsidP="00E47BF6"/>
        </w:tc>
      </w:tr>
      <w:tr w:rsidR="00567E7A" w:rsidRPr="00567E7A" w14:paraId="7862CA1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EDC5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A899AE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E1C5D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12FBE07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F99BFDF" w14:textId="77777777" w:rsidR="00567E7A" w:rsidRPr="00567E7A" w:rsidRDefault="00567E7A" w:rsidP="00E47BF6"/>
        </w:tc>
      </w:tr>
    </w:tbl>
    <w:p w14:paraId="00EFCCC5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360EFAB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8F512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728DF6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6856966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B46E74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FFE58A4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3B9B793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3500A95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296005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69558438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0BE4179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6DE26C5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22640879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72A5D7F4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5F5AAF3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05BDB17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6C8E8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A56F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5C45DB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94C4EA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F7181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075A3D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C1C538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D58C48C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4D33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01CB69C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3A5852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FF21A2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5E2848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0E028BD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2BB0FC5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0774C73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8E9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569E02C2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6DCA22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9444A5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BE4C599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27D37D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D3912A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7BF3852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0C2483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E175A7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66B6D1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24615DB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5C13313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FD1226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2307E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7071B7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73D1F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000AB18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4B0B9F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ADA471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2E51BF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6E7C9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BAF817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362824C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B628A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54383BC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A21AC0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8D21FA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0151498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3C3FDA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0E617B4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1E1B850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82F6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3DF49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825C13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B71C96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747276A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FBFE88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04910EF" w14:textId="77777777" w:rsidR="00567E7A" w:rsidRPr="00567E7A" w:rsidRDefault="00567E7A" w:rsidP="00706C35">
            <w:pPr>
              <w:jc w:val="left"/>
            </w:pPr>
          </w:p>
        </w:tc>
      </w:tr>
    </w:tbl>
    <w:p w14:paraId="20CA4B96" w14:textId="77777777" w:rsidR="009713AD" w:rsidRDefault="009713AD" w:rsidP="00567E7A"/>
    <w:p w14:paraId="0BC27344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7B8D6D79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CCACE7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7011F268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1A57566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ADB829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527EEAD0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6A031962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3F1AD0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3988AD81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4B75094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3F1B358" w14:textId="77777777" w:rsidR="00567E7A" w:rsidRPr="008C46FE" w:rsidRDefault="00567E7A" w:rsidP="00706C35">
            <w:pPr>
              <w:jc w:val="center"/>
            </w:pPr>
          </w:p>
          <w:p w14:paraId="4A7A2CE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4C199660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CAAAF67" w14:textId="77777777" w:rsidR="00567E7A" w:rsidRPr="008C46FE" w:rsidRDefault="00567E7A" w:rsidP="00706C35">
            <w:pPr>
              <w:jc w:val="center"/>
            </w:pPr>
          </w:p>
          <w:p w14:paraId="0B17C3AF" w14:textId="77777777" w:rsidR="00567E7A" w:rsidRPr="008C46FE" w:rsidRDefault="00567E7A" w:rsidP="00706C35">
            <w:pPr>
              <w:jc w:val="center"/>
            </w:pPr>
          </w:p>
          <w:p w14:paraId="29BACC12" w14:textId="77777777" w:rsidR="00567E7A" w:rsidRPr="008C46FE" w:rsidRDefault="00567E7A" w:rsidP="00706C35">
            <w:pPr>
              <w:jc w:val="center"/>
            </w:pPr>
          </w:p>
          <w:p w14:paraId="7E338A8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63CF8C3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99BD8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5C099CC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77D0F807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26C80E0B" w14:textId="77777777" w:rsidR="00567E7A" w:rsidRPr="00567E7A" w:rsidRDefault="00567E7A" w:rsidP="00754C19"/>
        </w:tc>
      </w:tr>
      <w:tr w:rsidR="00567E7A" w:rsidRPr="00706C35" w14:paraId="076B0D2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4414F8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4AE53DE4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57843ED3" w14:textId="77777777" w:rsidR="00567E7A" w:rsidRPr="00567E7A" w:rsidRDefault="00567E7A" w:rsidP="00754C19"/>
        </w:tc>
      </w:tr>
      <w:tr w:rsidR="00567E7A" w:rsidRPr="00706C35" w14:paraId="5F4054AB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E5601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6AA4765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425E0BCE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2CF7A9E4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343D5151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2F6560D3" w14:textId="77777777" w:rsidR="00567E7A" w:rsidRPr="00567E7A" w:rsidRDefault="00567E7A" w:rsidP="00754C19"/>
        </w:tc>
      </w:tr>
      <w:tr w:rsidR="00567E7A" w:rsidRPr="00706C35" w14:paraId="7E66DEA9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FD120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24A9F5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27376BB9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142C57C0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042F156E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1D55C4AD" w14:textId="77777777" w:rsidR="00567E7A" w:rsidRPr="00567E7A" w:rsidRDefault="00567E7A" w:rsidP="00754C19"/>
        </w:tc>
      </w:tr>
      <w:tr w:rsidR="00567E7A" w:rsidRPr="00706C35" w14:paraId="65710D0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78F3F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7A349DF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4F9C7534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40492488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10B4AAD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393C9D73" w14:textId="77777777" w:rsidR="00567E7A" w:rsidRPr="00567E7A" w:rsidRDefault="00567E7A" w:rsidP="00754C19"/>
        </w:tc>
      </w:tr>
      <w:tr w:rsidR="00567E7A" w:rsidRPr="00706C35" w14:paraId="50C90161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0CE37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327F08A0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4E7AA509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21A2BFA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5115EA44" w14:textId="77777777" w:rsidR="00567E7A" w:rsidRPr="00567E7A" w:rsidRDefault="00567E7A" w:rsidP="00754C19"/>
        </w:tc>
      </w:tr>
      <w:tr w:rsidR="00567E7A" w:rsidRPr="00706C35" w14:paraId="6B0D641A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46B570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15AB634E" w14:textId="77777777" w:rsidR="00567E7A" w:rsidRPr="00567E7A" w:rsidRDefault="00567E7A" w:rsidP="00754C19"/>
        </w:tc>
      </w:tr>
    </w:tbl>
    <w:p w14:paraId="7BC61F32" w14:textId="77777777" w:rsidR="00567E7A" w:rsidRPr="008C46FE" w:rsidRDefault="00567E7A" w:rsidP="00567E7A"/>
    <w:p w14:paraId="7AA7B4C6" w14:textId="77777777" w:rsidR="00567E7A" w:rsidRDefault="00567E7A" w:rsidP="00567E7A">
      <w:r w:rsidRPr="00567E7A">
        <w:t>eventuelle Erläuterungen des Bieters:</w:t>
      </w:r>
    </w:p>
    <w:p w14:paraId="0ECF1AA0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7341A2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A3D27FE" w14:textId="77777777" w:rsidR="00567E7A" w:rsidRPr="00567E7A" w:rsidRDefault="00567E7A" w:rsidP="00567E7A"/>
        </w:tc>
      </w:tr>
      <w:tr w:rsidR="00567E7A" w:rsidRPr="00567E7A" w14:paraId="6F60405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DB628C" w14:textId="77777777" w:rsidR="00567E7A" w:rsidRPr="00567E7A" w:rsidRDefault="00567E7A" w:rsidP="00567E7A"/>
        </w:tc>
      </w:tr>
      <w:tr w:rsidR="00567E7A" w:rsidRPr="00567E7A" w14:paraId="6C90942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A904AC0" w14:textId="77777777" w:rsidR="00567E7A" w:rsidRPr="00567E7A" w:rsidRDefault="00567E7A" w:rsidP="00567E7A"/>
        </w:tc>
      </w:tr>
      <w:tr w:rsidR="00567E7A" w:rsidRPr="00567E7A" w14:paraId="39D65C7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912F75" w14:textId="77777777" w:rsidR="00567E7A" w:rsidRPr="00567E7A" w:rsidRDefault="00567E7A" w:rsidP="00567E7A"/>
        </w:tc>
      </w:tr>
      <w:tr w:rsidR="00567E7A" w:rsidRPr="00567E7A" w14:paraId="552F5EB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FA62D93" w14:textId="77777777" w:rsidR="00567E7A" w:rsidRPr="00567E7A" w:rsidRDefault="00567E7A" w:rsidP="00567E7A"/>
        </w:tc>
      </w:tr>
      <w:tr w:rsidR="00567E7A" w:rsidRPr="00567E7A" w14:paraId="08243E0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5520F5E" w14:textId="77777777" w:rsidR="00567E7A" w:rsidRPr="00567E7A" w:rsidRDefault="00567E7A" w:rsidP="00567E7A"/>
        </w:tc>
      </w:tr>
      <w:tr w:rsidR="00567E7A" w:rsidRPr="00567E7A" w14:paraId="05A422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6D3556" w14:textId="77777777" w:rsidR="00567E7A" w:rsidRPr="00567E7A" w:rsidRDefault="00567E7A" w:rsidP="00567E7A"/>
        </w:tc>
      </w:tr>
      <w:tr w:rsidR="00567E7A" w:rsidRPr="00567E7A" w14:paraId="3C3E295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C95E95" w14:textId="77777777" w:rsidR="00567E7A" w:rsidRPr="00567E7A" w:rsidRDefault="00567E7A" w:rsidP="00567E7A"/>
        </w:tc>
      </w:tr>
      <w:tr w:rsidR="00567E7A" w:rsidRPr="00567E7A" w14:paraId="0A4936C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C48C5A" w14:textId="77777777" w:rsidR="00567E7A" w:rsidRPr="00567E7A" w:rsidRDefault="00567E7A" w:rsidP="00567E7A"/>
        </w:tc>
      </w:tr>
      <w:tr w:rsidR="00567E7A" w:rsidRPr="00567E7A" w14:paraId="6280F33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5C85C12" w14:textId="77777777" w:rsidR="00567E7A" w:rsidRPr="00567E7A" w:rsidRDefault="00567E7A" w:rsidP="00567E7A"/>
        </w:tc>
      </w:tr>
      <w:tr w:rsidR="00567E7A" w:rsidRPr="00567E7A" w14:paraId="60DBA39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7FF1BD6" w14:textId="77777777" w:rsidR="00567E7A" w:rsidRPr="00567E7A" w:rsidRDefault="00567E7A" w:rsidP="00567E7A"/>
        </w:tc>
      </w:tr>
      <w:tr w:rsidR="00567E7A" w:rsidRPr="00567E7A" w14:paraId="7AD410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51F3F80" w14:textId="77777777" w:rsidR="00567E7A" w:rsidRPr="00567E7A" w:rsidRDefault="00567E7A" w:rsidP="00567E7A"/>
        </w:tc>
      </w:tr>
      <w:tr w:rsidR="00567E7A" w:rsidRPr="00567E7A" w14:paraId="3E074F2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4871A43" w14:textId="77777777" w:rsidR="00567E7A" w:rsidRPr="00567E7A" w:rsidRDefault="00567E7A" w:rsidP="00567E7A"/>
        </w:tc>
      </w:tr>
    </w:tbl>
    <w:p w14:paraId="581FFAE7" w14:textId="77777777" w:rsidR="00425FAE" w:rsidRDefault="00425FAE" w:rsidP="00046C8E">
      <w:pPr>
        <w:sectPr w:rsidR="00425FAE" w:rsidSect="00500C2B"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425FAE" w:rsidRPr="00D46B71" w14:paraId="435F8175" w14:textId="77777777" w:rsidTr="00A03579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EF3A808" w14:textId="77777777" w:rsidR="00425FAE" w:rsidRPr="00D46B71" w:rsidRDefault="00425FAE" w:rsidP="00A03579">
            <w:r w:rsidRPr="00D46B71">
              <w:lastRenderedPageBreak/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820490" w14:textId="77777777" w:rsidR="00425FAE" w:rsidRPr="00D46B71" w:rsidRDefault="00425FAE" w:rsidP="00A03579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5D0FD" w14:textId="77777777" w:rsidR="00425FAE" w:rsidRPr="00D46B71" w:rsidRDefault="00425FAE" w:rsidP="00A03579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425FAE" w:rsidRPr="00D46B71" w14:paraId="22676DBD" w14:textId="77777777" w:rsidTr="00A03579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F62F9C" w14:textId="77777777" w:rsidR="00425FAE" w:rsidRPr="00D46B71" w:rsidRDefault="00425FAE" w:rsidP="00A03579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8D3FCD" w14:textId="77F35F19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FF3AFE">
              <w:rPr>
                <w:rFonts w:cs="Arial"/>
                <w:noProof/>
                <w:sz w:val="22"/>
              </w:rPr>
              <w:t xml:space="preserve"> 20-661-177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D563ED" w14:textId="3FCF8DBC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FF3AFE"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425FAE" w:rsidRPr="00D46B71" w14:paraId="46CC16DD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4E9C233" w14:textId="77777777" w:rsidR="00425FAE" w:rsidRPr="00D46B71" w:rsidRDefault="00425FAE" w:rsidP="00A03579">
            <w:r>
              <w:t>Baumaßnahme</w:t>
            </w:r>
          </w:p>
        </w:tc>
      </w:tr>
      <w:tr w:rsidR="00425FAE" w:rsidRPr="00D46B71" w14:paraId="78720DEB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E95EB56" w14:textId="7C7E7C98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FF3AFE">
              <w:rPr>
                <w:rFonts w:cs="Arial"/>
                <w:noProof/>
                <w:sz w:val="22"/>
              </w:rPr>
              <w:t xml:space="preserve"> </w:t>
            </w:r>
            <w:r w:rsidR="00FF3AFE" w:rsidRPr="00FF3AFE">
              <w:rPr>
                <w:rFonts w:cs="Arial"/>
                <w:noProof/>
                <w:sz w:val="22"/>
              </w:rPr>
              <w:t>Deckenerneuerung Jan-van-Detten Straße / Ackerstraße</w:t>
            </w:r>
            <w:r w:rsidR="00FF3AFE">
              <w:rPr>
                <w:rFonts w:cs="Arial"/>
                <w:noProof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425FAE" w:rsidRPr="00D46B71" w14:paraId="18D6ED1B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8CDBBE" w14:textId="77777777" w:rsidR="00425FAE" w:rsidRPr="00D46B71" w:rsidRDefault="00425FAE" w:rsidP="00A03579"/>
        </w:tc>
      </w:tr>
      <w:tr w:rsidR="00425FAE" w:rsidRPr="00D46B71" w14:paraId="6D7117FE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0852D990" w14:textId="77777777" w:rsidR="00425FAE" w:rsidRPr="00D46B71" w:rsidRDefault="00425FAE" w:rsidP="00A03579">
            <w:r>
              <w:t>Leistung</w:t>
            </w:r>
          </w:p>
        </w:tc>
      </w:tr>
      <w:tr w:rsidR="00425FAE" w:rsidRPr="00D46B71" w14:paraId="2100D0A0" w14:textId="77777777" w:rsidTr="00A03579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6B24B55" w14:textId="136697B7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FF3AFE">
              <w:rPr>
                <w:rFonts w:cs="Arial"/>
                <w:noProof/>
                <w:sz w:val="22"/>
              </w:rPr>
              <w:t xml:space="preserve"> </w:t>
            </w:r>
            <w:r w:rsidR="00FF3AFE" w:rsidRPr="00FF3AFE">
              <w:rPr>
                <w:rFonts w:cs="Arial"/>
                <w:noProof/>
                <w:sz w:val="22"/>
              </w:rPr>
              <w:t>Straßenunterhaltungsarbeiten</w:t>
            </w:r>
            <w:r w:rsidR="00FF3AFE">
              <w:rPr>
                <w:rFonts w:cs="Arial"/>
                <w:noProof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37504E50" w14:textId="77777777" w:rsidR="00425FAE" w:rsidRDefault="00425FAE" w:rsidP="00425FAE"/>
    <w:p w14:paraId="1ED911C8" w14:textId="77777777" w:rsidR="00425FAE" w:rsidRPr="00D46B71" w:rsidRDefault="00425FAE" w:rsidP="00425FAE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088BDA69" w14:textId="77777777" w:rsidR="00425FAE" w:rsidRDefault="00425FAE" w:rsidP="00425FA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425FAE" w:rsidRPr="00D46B71" w14:paraId="5CBC36AC" w14:textId="77777777" w:rsidTr="00A03579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469CD2" w14:textId="77777777" w:rsidR="00425FAE" w:rsidRPr="00D46B71" w:rsidRDefault="00425FAE" w:rsidP="00A03579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B2AB6" w14:textId="77777777" w:rsidR="00425FAE" w:rsidRPr="00D46B71" w:rsidRDefault="00425FAE" w:rsidP="00A03579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A25CDD" w14:textId="77777777" w:rsidR="00425FAE" w:rsidRPr="00D46B71" w:rsidRDefault="00425FAE" w:rsidP="00A03579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34D14E79" w14:textId="77777777" w:rsidR="00425FAE" w:rsidRPr="00D46B71" w:rsidRDefault="00425FAE" w:rsidP="00A03579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425FAE" w:rsidRPr="00D46B71" w14:paraId="07D2E2BC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8A3F99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B6A5A0" w14:textId="77777777" w:rsidR="00425FAE" w:rsidRPr="00801A74" w:rsidRDefault="00425FAE" w:rsidP="00A03579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16FCCB30" w14:textId="77777777" w:rsidR="00425FAE" w:rsidRPr="00D46B71" w:rsidRDefault="00425FAE" w:rsidP="00A03579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0B9EAA" w14:textId="77777777" w:rsidR="00425FAE" w:rsidRPr="00D46B71" w:rsidRDefault="00425FAE" w:rsidP="00A03579"/>
        </w:tc>
      </w:tr>
      <w:tr w:rsidR="00425FAE" w:rsidRPr="00D46B71" w14:paraId="1E09AAC0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10D41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7650FB" w14:textId="77777777" w:rsidR="00425FAE" w:rsidRPr="00801A74" w:rsidRDefault="00425FAE" w:rsidP="00A03579">
            <w:pPr>
              <w:rPr>
                <w:b/>
              </w:rPr>
            </w:pPr>
            <w:r w:rsidRPr="00801A74">
              <w:rPr>
                <w:b/>
              </w:rPr>
              <w:t>Lohngebundene Kosten</w:t>
            </w:r>
          </w:p>
          <w:p w14:paraId="560D62E8" w14:textId="77777777" w:rsidR="00425FAE" w:rsidRPr="00D46B71" w:rsidRDefault="00425FAE" w:rsidP="00A03579">
            <w:r w:rsidRPr="00D46B71">
              <w:t>Sozialkosten</w:t>
            </w:r>
            <w:r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984130" w14:textId="77777777" w:rsidR="00425FAE" w:rsidRPr="00D46B71" w:rsidRDefault="00425FAE" w:rsidP="00A03579"/>
        </w:tc>
      </w:tr>
      <w:tr w:rsidR="00425FAE" w:rsidRPr="00D46B71" w14:paraId="5CDE5694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E85932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B2BE03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6B3053D3" w14:textId="77777777" w:rsidR="00425FAE" w:rsidRPr="00D46B71" w:rsidRDefault="00425FAE" w:rsidP="00A03579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80CC495" w14:textId="77777777" w:rsidR="00425FAE" w:rsidRPr="00D46B71" w:rsidRDefault="00425FAE" w:rsidP="00A03579"/>
        </w:tc>
      </w:tr>
      <w:tr w:rsidR="00425FAE" w:rsidRPr="00D46B71" w14:paraId="39070DD2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C4C6C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4FCB136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4D27469F" w14:textId="77777777" w:rsidR="00425FAE" w:rsidRPr="00D46B71" w:rsidRDefault="00425FAE" w:rsidP="00A03579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CD3214" w14:textId="77777777" w:rsidR="00425FAE" w:rsidRPr="00D46B71" w:rsidRDefault="00425FAE" w:rsidP="00A03579"/>
        </w:tc>
      </w:tr>
    </w:tbl>
    <w:p w14:paraId="5EAA0223" w14:textId="77777777" w:rsidR="00425FAE" w:rsidRDefault="00425FAE" w:rsidP="00425FAE"/>
    <w:p w14:paraId="3B20D22E" w14:textId="77777777" w:rsidR="00425FAE" w:rsidRPr="00D46B71" w:rsidRDefault="00425FAE" w:rsidP="00425FAE">
      <w:r w:rsidRPr="00D46B71">
        <w:t>Berechnung des Verrechnungslohnes nach Ermittlung der Angebotssumme (vgl. Blatt 2)</w:t>
      </w:r>
    </w:p>
    <w:p w14:paraId="752C03E7" w14:textId="77777777" w:rsidR="00425FAE" w:rsidRDefault="00425FAE" w:rsidP="00425FA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425FAE" w:rsidRPr="00D46B71" w14:paraId="3AE482BE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EA2EA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DCB75C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627321C8" w14:textId="77777777" w:rsidR="00425FAE" w:rsidRPr="00D46B71" w:rsidRDefault="00425FAE" w:rsidP="00A03579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E3DBEE" w14:textId="77777777" w:rsidR="00425FAE" w:rsidRPr="00D46B71" w:rsidRDefault="00425FAE" w:rsidP="00A03579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793757" w14:textId="77777777" w:rsidR="00425FAE" w:rsidRPr="00D46B71" w:rsidRDefault="00425FAE" w:rsidP="00A03579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24CE470" w14:textId="77777777" w:rsidR="00425FAE" w:rsidRPr="00D46B71" w:rsidRDefault="00425FAE" w:rsidP="00A03579">
            <w:pPr>
              <w:rPr>
                <w:b/>
              </w:rPr>
            </w:pPr>
          </w:p>
        </w:tc>
      </w:tr>
      <w:tr w:rsidR="00425FAE" w:rsidRPr="00D46B71" w14:paraId="19C76DBD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7875A2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745B40D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819154A" w14:textId="77777777" w:rsidR="00425FAE" w:rsidRPr="00D46B71" w:rsidRDefault="00425FAE" w:rsidP="00A03579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528510" w14:textId="77777777" w:rsidR="00425FAE" w:rsidRPr="00D46B71" w:rsidRDefault="00425FAE" w:rsidP="00A03579"/>
        </w:tc>
      </w:tr>
    </w:tbl>
    <w:p w14:paraId="12C9A49C" w14:textId="77777777" w:rsidR="00425FAE" w:rsidRDefault="00425FAE" w:rsidP="00425FAE"/>
    <w:p w14:paraId="5CBCA9F2" w14:textId="77777777" w:rsidR="00425FAE" w:rsidRDefault="00425FAE" w:rsidP="00425FAE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4CD0885F" w14:textId="77777777" w:rsidR="00425FAE" w:rsidRPr="00073071" w:rsidRDefault="00425FAE" w:rsidP="00425FAE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425FAE" w:rsidRPr="007F5B98" w14:paraId="37B3B936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0C8E1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7CE9CDEF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5109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5FC5E8C0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E57AA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11169489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EFF57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668A09D3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4CFCC6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392E1924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7D1F2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38B9E66B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8746F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1E80441D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C9604D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5BE402BF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1D3B8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</w:tbl>
    <w:p w14:paraId="554A4F79" w14:textId="77777777" w:rsidR="00425FAE" w:rsidRDefault="00425FAE" w:rsidP="00425FAE"/>
    <w:p w14:paraId="1ED7B8FD" w14:textId="77777777" w:rsidR="00425FAE" w:rsidRDefault="00425FAE" w:rsidP="00425FAE">
      <w:pPr>
        <w:sectPr w:rsidR="00425FAE" w:rsidSect="00425FAE">
          <w:headerReference w:type="even" r:id="rId11"/>
          <w:headerReference w:type="default" r:id="rId12"/>
          <w:footerReference w:type="defaul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425FAE" w:rsidRPr="00C33C0C" w14:paraId="15FEBB03" w14:textId="77777777" w:rsidTr="00A0357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E0883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4D5A82D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3A1A129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AB0816D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60622323" w14:textId="77777777" w:rsidR="00425FAE" w:rsidRPr="00C33C0C" w:rsidRDefault="00425FAE" w:rsidP="00A0357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2FEAEF53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2EC156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425FAE" w:rsidRPr="00C33C0C" w14:paraId="6411B70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590F58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AE9815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40D33C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88EE9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366D74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425FAE" w:rsidRPr="00C33C0C" w14:paraId="48144F05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6A6A69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251A0B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08E2B6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923A90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817EAC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89786F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7821E9D3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2CDFD067" w14:textId="77777777" w:rsidTr="00A03579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E2846F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7A372487" w14:textId="77777777" w:rsidR="00425FAE" w:rsidRPr="00C33C0C" w:rsidRDefault="00425FAE" w:rsidP="00A03579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3081551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6CAA2B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57556BA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0310D9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876491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051CB1B6" w14:textId="77777777" w:rsidTr="00A03579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ADB5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476189A" wp14:editId="719AB764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8F1D9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FCE0707" w14:textId="77777777" w:rsidR="00425FAE" w:rsidRPr="00C33C0C" w:rsidRDefault="00425FAE" w:rsidP="00A03579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F070A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C1DCF9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EB0C9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3EE08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9C3E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26CD4F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DA493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37A25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65CAC6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4E53A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3EC8AB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492157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4DB27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C5842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D1BD9BD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320189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1B265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1DD5AD6D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AF52F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74CC39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6F88E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F61A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30C4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F90E53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7CF37D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95D55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5326E0D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8BAD3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A7FB63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07D790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97D0D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47C4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0067AA5A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B57F7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8AD7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5353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75B8E6D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17DB7B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EFE35C2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9612F7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5A4CE50D" w14:textId="77777777" w:rsidTr="00A0357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FEED4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5E27C1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CBE58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D65E07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86074A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767A1C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  <w:p w14:paraId="6DB52B5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73E5A5E" w14:textId="77777777" w:rsidTr="00A0357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2FBF6F8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77A6373" wp14:editId="0D4610D1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281C05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425FAE" w:rsidRPr="00C33C0C" w14:paraId="6EA61D91" w14:textId="77777777" w:rsidTr="00A0357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D8C8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425FAE" w:rsidRPr="00C33C0C" w14:paraId="294581BA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75C938C9" w14:textId="77777777" w:rsidR="00425FAE" w:rsidRPr="00C33C0C" w:rsidRDefault="00425FAE" w:rsidP="00A03579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473A0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249DAA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C142BF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2A77DF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FFD3D4" wp14:editId="186E44CF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61C3E" id="AutoShape 127" o:spid="_x0000_s1026" type="#_x0000_t88" alt="Titel: Klammer 2 - Beschreibung: zeigt den Bereich an, in dem die Umlagekosten aufgeteilt werden sollen" style="position:absolute;margin-left:50.55pt;margin-top:7.6pt;width:9.0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425FAE" w:rsidRPr="00C33C0C" w14:paraId="430CD249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8E7CA2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50384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8CDFE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76DF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C2D25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13E3AF18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EC23A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52760A" wp14:editId="4B874A5A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767514" id="Line 128" o:spid="_x0000_s1026" alt="Titel: Pfeilstück 3 - Beschreibung: letzter Pfeilteil mit Pfeilspitze zeigt auf Tabelle Zusammensetzung der Umlagen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2044B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F8D6C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AC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ED911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82B2B42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C0E4E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9C902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4124D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2E76F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97949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AE4E020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75FB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90AA8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EBDBC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5B6B7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6659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EABA378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76E5F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622E38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93F83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A6B9C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14EE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577992D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9AAFFF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2BA57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425FAE" w:rsidRPr="00C33C0C" w14:paraId="3DFA994C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3C301D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0E771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425FAE" w:rsidRPr="00C33C0C" w14:paraId="6883B7F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D7D572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24524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C753BC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425FAE" w:rsidRPr="00C33C0C" w14:paraId="65D60EA9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0350A5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DAB1B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9E10BA8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988F2C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CE03A4F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FFD51D8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9AD41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03B84BA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B835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62963A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B5CEFE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129B73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866ED5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FABB7BD" w14:textId="77777777" w:rsidR="00425FAE" w:rsidRPr="00C33C0C" w:rsidRDefault="00425FAE" w:rsidP="00A03579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B489AD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129EA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15CDD4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6BD06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26B956" w14:textId="77777777" w:rsidR="00425FAE" w:rsidRPr="00C33C0C" w:rsidRDefault="00425FAE" w:rsidP="00A03579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A101D1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CF863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D491E22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A1927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D6089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D382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E909FA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BEE96E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15EA1A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C2A291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35437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5229D0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6834E239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F8D0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7159F3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94790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9F49CE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172BE3DB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D79267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85043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CBE1D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7A31A1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4F3113B7" w14:textId="77777777" w:rsidTr="00A03579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D10EB2" w14:textId="77777777" w:rsidR="00425FAE" w:rsidRPr="00C33C0C" w:rsidRDefault="00425FAE" w:rsidP="00A03579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2D76B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1DEDB9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CE324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6B2BE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80F90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7E79687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9AD32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A3217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8733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04BAE0C2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A96264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3062FC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20A0D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45890E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463D7AEC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4D1DDD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F6147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3D143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413FC38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392939A1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A177E4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13C99" w14:textId="77777777" w:rsidR="00425FAE" w:rsidRPr="00602C1E" w:rsidRDefault="00425FAE" w:rsidP="00A03579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FE7A18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059ED39F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5BE4B325" w14:textId="77777777" w:rsidTr="00A03579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D94982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89EC32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0DB169B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305974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55B8050A" w14:textId="77777777" w:rsidTr="00A03579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FB983E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B054F1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0FA628C0" w14:textId="77777777" w:rsidR="00425FAE" w:rsidRPr="0081723D" w:rsidRDefault="00425FAE" w:rsidP="00425FAE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03C4E0B" wp14:editId="448AAC53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2B3E02" id="Line 124" o:spid="_x0000_s1026" alt="Titel: Pfeil Mittelteil - Beschreibung: Mittelteil des Pfeils für die Aufteil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701CC10" wp14:editId="3AFE4878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1D92FC" id="Line 126" o:spid="_x0000_s1026" alt="Titel: Pfeilteil 1 - Beschreibung: Beginn des Pfeils für die Aufteilung der Umlagen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p w14:paraId="3973C08A" w14:textId="77777777" w:rsidR="002748DF" w:rsidRPr="0081723D" w:rsidRDefault="002748DF" w:rsidP="00046C8E"/>
    <w:sectPr w:rsidR="002748DF" w:rsidRPr="0081723D" w:rsidSect="00500C2B">
      <w:headerReference w:type="default" r:id="rId14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74F25" w14:textId="77777777" w:rsidR="001A1068" w:rsidRDefault="001A1068">
      <w:r>
        <w:separator/>
      </w:r>
    </w:p>
    <w:p w14:paraId="0BB404CD" w14:textId="77777777" w:rsidR="001A1068" w:rsidRDefault="001A1068"/>
    <w:p w14:paraId="1428F575" w14:textId="77777777" w:rsidR="001A1068" w:rsidRDefault="001A1068"/>
  </w:endnote>
  <w:endnote w:type="continuationSeparator" w:id="0">
    <w:p w14:paraId="4D808049" w14:textId="77777777" w:rsidR="001A1068" w:rsidRDefault="001A1068">
      <w:r>
        <w:continuationSeparator/>
      </w:r>
    </w:p>
    <w:p w14:paraId="55C65D8B" w14:textId="77777777" w:rsidR="001A1068" w:rsidRDefault="001A1068"/>
    <w:p w14:paraId="35FF72FD" w14:textId="77777777" w:rsidR="001A1068" w:rsidRDefault="001A10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7A0CCDC0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1F7505EC" w14:textId="0CDC8547" w:rsidR="00BC2C5F" w:rsidRPr="00D6072E" w:rsidRDefault="00BC2C5F" w:rsidP="00425FAE">
          <w:pPr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6770E4D5" w14:textId="6CAD366F" w:rsidR="00BC2C5F" w:rsidRPr="00D6072E" w:rsidRDefault="00BC2C5F" w:rsidP="00425FAE">
          <w:pPr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71079EC3" w14:textId="4B85F24C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4C628172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83E28B3" w14:textId="77777777" w:rsidR="00BC2C5F" w:rsidRPr="00046C8E" w:rsidRDefault="00BC2C5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425FAE" w:rsidRPr="00D6072E" w14:paraId="35CFB358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3B0D57FD" w14:textId="1CDC5371" w:rsidR="00425FAE" w:rsidRPr="00D6072E" w:rsidRDefault="00425FA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9F563EC" w14:textId="428E47D8" w:rsidR="00425FAE" w:rsidRPr="00D6072E" w:rsidRDefault="00425FA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26071480" w14:textId="2760AB09" w:rsidR="00425FAE" w:rsidRPr="00D6072E" w:rsidRDefault="00425FAE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78AA3C14" w14:textId="77777777" w:rsidR="00425FAE" w:rsidRPr="00D6072E" w:rsidRDefault="00425FA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C1FF5FB" w14:textId="77777777" w:rsidR="00425FAE" w:rsidRPr="00046C8E" w:rsidRDefault="00425F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594AB" w14:textId="77777777" w:rsidR="001A1068" w:rsidRDefault="001A1068">
      <w:r>
        <w:separator/>
      </w:r>
    </w:p>
  </w:footnote>
  <w:footnote w:type="continuationSeparator" w:id="0">
    <w:p w14:paraId="5D88AA58" w14:textId="77777777" w:rsidR="001A1068" w:rsidRDefault="001A1068">
      <w:r>
        <w:continuationSeparator/>
      </w:r>
    </w:p>
    <w:p w14:paraId="5EFBE98E" w14:textId="77777777" w:rsidR="001A1068" w:rsidRDefault="001A1068"/>
    <w:p w14:paraId="013BC288" w14:textId="77777777" w:rsidR="001A1068" w:rsidRDefault="001A1068"/>
  </w:footnote>
  <w:footnote w:id="1">
    <w:p w14:paraId="11AD7C6C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478B0603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3B728592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  <w:footnote w:id="4">
    <w:p w14:paraId="482F0872" w14:textId="77777777" w:rsidR="00425FAE" w:rsidRDefault="00425FAE" w:rsidP="00425FAE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8190" w14:textId="77777777" w:rsidR="00BC2C5F" w:rsidRDefault="00BC2C5F"/>
  <w:p w14:paraId="5E4655B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2AC14" w14:textId="24FEC1CE" w:rsidR="00BC2C5F" w:rsidRDefault="00425FAE" w:rsidP="00046C8E">
    <w:pPr>
      <w:pStyle w:val="Kopfzeile"/>
    </w:pPr>
    <w:r w:rsidRPr="00425FAE">
      <w:t>Preisermittlung bei Zuschlagskalkulation</w:t>
    </w:r>
  </w:p>
  <w:p w14:paraId="2E7057F4" w14:textId="4A6CC5AF" w:rsidR="00BC2C5F" w:rsidRPr="00AB4B05" w:rsidRDefault="00BC2C5F" w:rsidP="00AB4B05">
    <w:pPr>
      <w:pStyle w:val="UnterKopfzeile"/>
    </w:pPr>
    <w:r>
      <w:t>(</w:t>
    </w:r>
    <w:r w:rsidR="00425FAE">
      <w:t xml:space="preserve">ehemals </w:t>
    </w:r>
    <w:r w:rsidR="00425FAE" w:rsidRPr="00425FAE">
      <w:t>221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3E9FC" w14:textId="77777777" w:rsidR="00425FAE" w:rsidRDefault="00425FAE"/>
  <w:p w14:paraId="471449F4" w14:textId="77777777" w:rsidR="00425FAE" w:rsidRDefault="00425FA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48A90" w14:textId="13164ADE" w:rsidR="00425FAE" w:rsidRDefault="00425FAE" w:rsidP="00046C8E">
    <w:pPr>
      <w:pStyle w:val="Kopfzeile"/>
    </w:pPr>
    <w:r w:rsidRPr="00425FAE">
      <w:t>Preisermittlung bei Kalkulation über die Endsumme</w:t>
    </w:r>
  </w:p>
  <w:p w14:paraId="3624842A" w14:textId="34F688AD" w:rsidR="00425FAE" w:rsidRPr="00AB4B05" w:rsidRDefault="00425FAE" w:rsidP="00AB4B05">
    <w:pPr>
      <w:pStyle w:val="UnterKopfzeile"/>
    </w:pPr>
    <w:r>
      <w:t xml:space="preserve">(ehemals </w:t>
    </w:r>
    <w:r w:rsidRPr="00425FAE">
      <w:t>222</w:t>
    </w:r>
    <w: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78D46" w14:textId="131900CE" w:rsidR="00425FAE" w:rsidRDefault="00425FAE" w:rsidP="00046C8E">
    <w:pPr>
      <w:pStyle w:val="Kopfzeile"/>
    </w:pPr>
    <w:r w:rsidRPr="00425FAE">
      <w:t>Preisermittlung bei Kalkulation über die Endsumme</w:t>
    </w:r>
  </w:p>
  <w:p w14:paraId="7F837A50" w14:textId="67815E7B" w:rsidR="00425FAE" w:rsidRPr="00AB4B05" w:rsidRDefault="00425FAE" w:rsidP="00AB4B05">
    <w:pPr>
      <w:pStyle w:val="UnterKopfzeile"/>
    </w:pPr>
    <w:r>
      <w:t xml:space="preserve">(ehemals </w:t>
    </w:r>
    <w:r w:rsidRPr="00425FAE">
      <w:t>22</w:t>
    </w:r>
    <w:r>
      <w:t>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4740380">
    <w:abstractNumId w:val="11"/>
  </w:num>
  <w:num w:numId="2" w16cid:durableId="530414757">
    <w:abstractNumId w:val="15"/>
  </w:num>
  <w:num w:numId="3" w16cid:durableId="31420877">
    <w:abstractNumId w:val="17"/>
  </w:num>
  <w:num w:numId="4" w16cid:durableId="1093820799">
    <w:abstractNumId w:val="26"/>
  </w:num>
  <w:num w:numId="5" w16cid:durableId="2006781532">
    <w:abstractNumId w:val="19"/>
  </w:num>
  <w:num w:numId="6" w16cid:durableId="1810169941">
    <w:abstractNumId w:val="13"/>
  </w:num>
  <w:num w:numId="7" w16cid:durableId="1351838092">
    <w:abstractNumId w:val="22"/>
  </w:num>
  <w:num w:numId="8" w16cid:durableId="1261720270">
    <w:abstractNumId w:val="18"/>
  </w:num>
  <w:num w:numId="9" w16cid:durableId="633677037">
    <w:abstractNumId w:val="25"/>
  </w:num>
  <w:num w:numId="10" w16cid:durableId="1491097069">
    <w:abstractNumId w:val="14"/>
  </w:num>
  <w:num w:numId="11" w16cid:durableId="1612737098">
    <w:abstractNumId w:val="21"/>
  </w:num>
  <w:num w:numId="12" w16cid:durableId="2049723320">
    <w:abstractNumId w:val="21"/>
  </w:num>
  <w:num w:numId="13" w16cid:durableId="430703360">
    <w:abstractNumId w:val="21"/>
  </w:num>
  <w:num w:numId="14" w16cid:durableId="2072537536">
    <w:abstractNumId w:val="21"/>
  </w:num>
  <w:num w:numId="15" w16cid:durableId="281692892">
    <w:abstractNumId w:val="21"/>
  </w:num>
  <w:num w:numId="16" w16cid:durableId="1666473535">
    <w:abstractNumId w:val="12"/>
  </w:num>
  <w:num w:numId="17" w16cid:durableId="548148819">
    <w:abstractNumId w:val="12"/>
  </w:num>
  <w:num w:numId="18" w16cid:durableId="2058360144">
    <w:abstractNumId w:val="24"/>
  </w:num>
  <w:num w:numId="19" w16cid:durableId="585380052">
    <w:abstractNumId w:val="23"/>
  </w:num>
  <w:num w:numId="20" w16cid:durableId="81344827">
    <w:abstractNumId w:val="20"/>
  </w:num>
  <w:num w:numId="21" w16cid:durableId="660232995">
    <w:abstractNumId w:val="16"/>
  </w:num>
  <w:num w:numId="22" w16cid:durableId="1916546118">
    <w:abstractNumId w:val="10"/>
  </w:num>
  <w:num w:numId="23" w16cid:durableId="1425423115">
    <w:abstractNumId w:val="9"/>
  </w:num>
  <w:num w:numId="24" w16cid:durableId="2024892303">
    <w:abstractNumId w:val="7"/>
  </w:num>
  <w:num w:numId="25" w16cid:durableId="364453503">
    <w:abstractNumId w:val="6"/>
  </w:num>
  <w:num w:numId="26" w16cid:durableId="112673681">
    <w:abstractNumId w:val="5"/>
  </w:num>
  <w:num w:numId="27" w16cid:durableId="593049620">
    <w:abstractNumId w:val="4"/>
  </w:num>
  <w:num w:numId="28" w16cid:durableId="1931036949">
    <w:abstractNumId w:val="8"/>
  </w:num>
  <w:num w:numId="29" w16cid:durableId="489374179">
    <w:abstractNumId w:val="3"/>
  </w:num>
  <w:num w:numId="30" w16cid:durableId="1294629297">
    <w:abstractNumId w:val="2"/>
  </w:num>
  <w:num w:numId="31" w16cid:durableId="352456808">
    <w:abstractNumId w:val="1"/>
  </w:num>
  <w:num w:numId="32" w16cid:durableId="2124809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B0C66"/>
    <w:rsid w:val="000E370C"/>
    <w:rsid w:val="001028D9"/>
    <w:rsid w:val="00106076"/>
    <w:rsid w:val="00127C79"/>
    <w:rsid w:val="001426F7"/>
    <w:rsid w:val="00184C4B"/>
    <w:rsid w:val="00192694"/>
    <w:rsid w:val="001A1068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25FAE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1A9D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5DED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  <w:rsid w:val="00FF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F20F0B"/>
  <w15:docId w15:val="{CEA875F8-7C4D-4B24-B368-0D778322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6A1E1-1F7B-43A4-B248-35D82008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630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Kümper, Julia (Stadt Emsdetten)</cp:lastModifiedBy>
  <cp:revision>4</cp:revision>
  <cp:lastPrinted>2010-03-03T17:04:00Z</cp:lastPrinted>
  <dcterms:created xsi:type="dcterms:W3CDTF">2021-03-02T09:59:00Z</dcterms:created>
  <dcterms:modified xsi:type="dcterms:W3CDTF">2026-07-02T12:19:00Z</dcterms:modified>
</cp:coreProperties>
</file>