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0E3626E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CAE29E1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0894C0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966F93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7EF92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2A3951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E5CFF1" w14:textId="77777777" w:rsidR="00F13D3F" w:rsidRPr="00DF0395" w:rsidRDefault="00783D69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F13D3F" w:rsidRPr="00DF0395" w14:paraId="61F4444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7464D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4D511E" w14:textId="512ABF1F" w:rsidR="00F13D3F" w:rsidRPr="00DF0395" w:rsidRDefault="00215C78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20-652-338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2DAA8A" w14:textId="3E3BE565" w:rsidR="00F13D3F" w:rsidRPr="00DF0395" w:rsidRDefault="00215C78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0</w:t>
            </w:r>
            <w:r w:rsidR="00745123">
              <w:rPr>
                <w:rFonts w:cs="Arial"/>
                <w:sz w:val="22"/>
              </w:rPr>
              <w:t>8</w:t>
            </w:r>
            <w:r>
              <w:rPr>
                <w:rFonts w:cs="Arial"/>
                <w:sz w:val="22"/>
              </w:rPr>
              <w:t>.07.2026</w:t>
            </w:r>
          </w:p>
        </w:tc>
      </w:tr>
      <w:tr w:rsidR="00F13D3F" w:rsidRPr="00DF0395" w14:paraId="43506621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EC30F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1F06AF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2FFD98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6AD1CE" w14:textId="4EE728AD" w:rsidR="00F13D3F" w:rsidRPr="00DF0395" w:rsidRDefault="00215C78" w:rsidP="00215C78">
            <w:pPr>
              <w:rPr>
                <w:rFonts w:cs="Arial"/>
                <w:szCs w:val="20"/>
              </w:rPr>
            </w:pPr>
            <w:r w:rsidRPr="00215C78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F13D3F" w:rsidRPr="00DF0395" w14:paraId="614A7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48D61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55714C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C0D630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E5A77D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4BB67BB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8C57F6D" w14:textId="7AC1E6B0" w:rsidR="00F13D3F" w:rsidRPr="00DF0395" w:rsidRDefault="00215C78" w:rsidP="00215C78">
            <w:pPr>
              <w:rPr>
                <w:rFonts w:cs="Arial"/>
                <w:szCs w:val="20"/>
              </w:rPr>
            </w:pPr>
            <w:r w:rsidRPr="00215C78">
              <w:rPr>
                <w:rFonts w:cs="Arial"/>
                <w:sz w:val="22"/>
              </w:rPr>
              <w:t>Innentüren</w:t>
            </w:r>
          </w:p>
        </w:tc>
      </w:tr>
    </w:tbl>
    <w:p w14:paraId="32B42937" w14:textId="77777777" w:rsidR="00F13D3F" w:rsidRDefault="00F13D3F" w:rsidP="00F13D3F">
      <w:pPr>
        <w:pStyle w:val="VHB-Kopfzeilentext"/>
      </w:pPr>
    </w:p>
    <w:p w14:paraId="449DFCBF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7BF5F616" w14:textId="77777777" w:rsidR="00F13D3F" w:rsidRDefault="00F13D3F" w:rsidP="00F13D3F"/>
    <w:p w14:paraId="25EEADDE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5090EB80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62A75CC6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499EF88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72B09899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7BDB0BB5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1D5D0EC6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160C8AB0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7A3143B9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4EFFFC7A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4D85C04B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1F2ECD46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89D83" w14:textId="77777777" w:rsidR="00D91991" w:rsidRDefault="00D91991">
      <w:r>
        <w:separator/>
      </w:r>
    </w:p>
    <w:p w14:paraId="3E3F8900" w14:textId="77777777" w:rsidR="00D91991" w:rsidRDefault="00D91991"/>
    <w:p w14:paraId="267799BF" w14:textId="77777777" w:rsidR="00D91991" w:rsidRDefault="00D91991"/>
  </w:endnote>
  <w:endnote w:type="continuationSeparator" w:id="0">
    <w:p w14:paraId="44B9DE1E" w14:textId="77777777" w:rsidR="00D91991" w:rsidRDefault="00D91991">
      <w:r>
        <w:continuationSeparator/>
      </w:r>
    </w:p>
    <w:p w14:paraId="298B0003" w14:textId="77777777" w:rsidR="00D91991" w:rsidRDefault="00D91991"/>
    <w:p w14:paraId="548C4822" w14:textId="77777777" w:rsidR="00D91991" w:rsidRDefault="00D919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49D95AE8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10168F3F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C822A05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892DC41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5188CAA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814794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8A66D" w14:textId="77777777" w:rsidR="00D91991" w:rsidRDefault="00D91991">
      <w:r>
        <w:separator/>
      </w:r>
    </w:p>
    <w:p w14:paraId="3925A453" w14:textId="77777777" w:rsidR="00D91991" w:rsidRDefault="00D91991"/>
    <w:p w14:paraId="741DE063" w14:textId="77777777" w:rsidR="00D91991" w:rsidRDefault="00D91991"/>
  </w:footnote>
  <w:footnote w:type="continuationSeparator" w:id="0">
    <w:p w14:paraId="6D7B9BF4" w14:textId="77777777" w:rsidR="00D91991" w:rsidRDefault="00D91991">
      <w:r>
        <w:continuationSeparator/>
      </w:r>
    </w:p>
    <w:p w14:paraId="3A1AC7CB" w14:textId="77777777" w:rsidR="00D91991" w:rsidRDefault="00D91991"/>
    <w:p w14:paraId="306F7CCE" w14:textId="77777777" w:rsidR="00D91991" w:rsidRDefault="00D919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0C98E" w14:textId="77777777" w:rsidR="00F8534B" w:rsidRDefault="00F8534B"/>
  <w:p w14:paraId="1E7126E0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ACCD" w14:textId="77777777" w:rsidR="00F8534B" w:rsidRDefault="00F8534B" w:rsidP="00046C8E">
    <w:pPr>
      <w:pStyle w:val="Kopfzeile"/>
    </w:pPr>
    <w:r>
      <w:t>244</w:t>
    </w:r>
  </w:p>
  <w:p w14:paraId="30090506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3958913">
    <w:abstractNumId w:val="1"/>
  </w:num>
  <w:num w:numId="2" w16cid:durableId="1709141008">
    <w:abstractNumId w:val="5"/>
  </w:num>
  <w:num w:numId="3" w16cid:durableId="1812206933">
    <w:abstractNumId w:val="8"/>
  </w:num>
  <w:num w:numId="4" w16cid:durableId="1482694784">
    <w:abstractNumId w:val="18"/>
  </w:num>
  <w:num w:numId="5" w16cid:durableId="2128504625">
    <w:abstractNumId w:val="10"/>
  </w:num>
  <w:num w:numId="6" w16cid:durableId="1653215737">
    <w:abstractNumId w:val="3"/>
  </w:num>
  <w:num w:numId="7" w16cid:durableId="250702398">
    <w:abstractNumId w:val="14"/>
  </w:num>
  <w:num w:numId="8" w16cid:durableId="1424302733">
    <w:abstractNumId w:val="9"/>
  </w:num>
  <w:num w:numId="9" w16cid:durableId="1282684757">
    <w:abstractNumId w:val="17"/>
  </w:num>
  <w:num w:numId="10" w16cid:durableId="964772087">
    <w:abstractNumId w:val="4"/>
  </w:num>
  <w:num w:numId="11" w16cid:durableId="950673987">
    <w:abstractNumId w:val="13"/>
  </w:num>
  <w:num w:numId="12" w16cid:durableId="1404178868">
    <w:abstractNumId w:val="13"/>
  </w:num>
  <w:num w:numId="13" w16cid:durableId="1241717693">
    <w:abstractNumId w:val="13"/>
  </w:num>
  <w:num w:numId="14" w16cid:durableId="2090275425">
    <w:abstractNumId w:val="13"/>
  </w:num>
  <w:num w:numId="15" w16cid:durableId="738938437">
    <w:abstractNumId w:val="13"/>
  </w:num>
  <w:num w:numId="16" w16cid:durableId="238756285">
    <w:abstractNumId w:val="2"/>
  </w:num>
  <w:num w:numId="17" w16cid:durableId="52892504">
    <w:abstractNumId w:val="2"/>
  </w:num>
  <w:num w:numId="18" w16cid:durableId="1448163728">
    <w:abstractNumId w:val="16"/>
  </w:num>
  <w:num w:numId="19" w16cid:durableId="394281858">
    <w:abstractNumId w:val="15"/>
  </w:num>
  <w:num w:numId="20" w16cid:durableId="475418491">
    <w:abstractNumId w:val="11"/>
  </w:num>
  <w:num w:numId="21" w16cid:durableId="34349709">
    <w:abstractNumId w:val="6"/>
  </w:num>
  <w:num w:numId="22" w16cid:durableId="2064480904">
    <w:abstractNumId w:val="0"/>
  </w:num>
  <w:num w:numId="23" w16cid:durableId="476848096">
    <w:abstractNumId w:val="7"/>
  </w:num>
  <w:num w:numId="24" w16cid:durableId="20154477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15C7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40260"/>
    <w:rsid w:val="00643351"/>
    <w:rsid w:val="006452C2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45123"/>
    <w:rsid w:val="007633C2"/>
    <w:rsid w:val="0077704B"/>
    <w:rsid w:val="0078194F"/>
    <w:rsid w:val="00782E76"/>
    <w:rsid w:val="00783D69"/>
    <w:rsid w:val="0078695C"/>
    <w:rsid w:val="007E61DB"/>
    <w:rsid w:val="0080520B"/>
    <w:rsid w:val="0081723D"/>
    <w:rsid w:val="00844E06"/>
    <w:rsid w:val="0087342F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34E5"/>
    <w:rsid w:val="00B61D2B"/>
    <w:rsid w:val="00B96ADB"/>
    <w:rsid w:val="00BA5E42"/>
    <w:rsid w:val="00BD130C"/>
    <w:rsid w:val="00BF2190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75104"/>
    <w:rsid w:val="00D8049B"/>
    <w:rsid w:val="00D83B69"/>
    <w:rsid w:val="00D91991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85EBB"/>
    <w:rsid w:val="00EA10EB"/>
    <w:rsid w:val="00EA4B37"/>
    <w:rsid w:val="00EC7AED"/>
    <w:rsid w:val="00ED2D93"/>
    <w:rsid w:val="00F133C2"/>
    <w:rsid w:val="00F13857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E348F0"/>
  <w15:docId w15:val="{F376022D-D98F-4B04-810E-9D8CD9A4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204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Kümper, Julia (Stadt Emsdetten)</cp:lastModifiedBy>
  <cp:revision>4</cp:revision>
  <cp:lastPrinted>2010-03-03T16:09:00Z</cp:lastPrinted>
  <dcterms:created xsi:type="dcterms:W3CDTF">2021-03-02T09:45:00Z</dcterms:created>
  <dcterms:modified xsi:type="dcterms:W3CDTF">2026-07-02T13:58:00Z</dcterms:modified>
</cp:coreProperties>
</file>