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2BC9CE2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285A7E4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86990A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A9EBD9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6914512B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F6A4B4" w14:textId="77777777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1974DE" w14:textId="30F6602D" w:rsidR="00D46B71" w:rsidRPr="00D46B71" w:rsidRDefault="00C9043F" w:rsidP="00D46B71">
            <w:r>
              <w:rPr>
                <w:rFonts w:cs="Arial"/>
                <w:sz w:val="22"/>
              </w:rPr>
              <w:t>20-652-338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A53CA6" w14:textId="77777777" w:rsidR="00D46B71" w:rsidRPr="00D46B71" w:rsidRDefault="00856442" w:rsidP="00D46B71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D46B71" w:rsidRPr="00D46B71" w14:paraId="401FC03A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B7AC68C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2CFBEC07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D1E42F8" w14:textId="575D2445" w:rsidR="00D46B71" w:rsidRPr="00D46B71" w:rsidRDefault="00C9043F" w:rsidP="00C9043F">
            <w:r w:rsidRPr="00C9043F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D46B71" w:rsidRPr="00D46B71" w14:paraId="5EBC84A8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9A8A67" w14:textId="77777777" w:rsidR="00D46B71" w:rsidRPr="00D46B71" w:rsidRDefault="00D46B71" w:rsidP="00D46B71"/>
        </w:tc>
      </w:tr>
      <w:tr w:rsidR="00D46B71" w:rsidRPr="00D46B71" w14:paraId="2A70B6A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013A08D0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478CAB2C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11B18A1" w14:textId="570ED602" w:rsidR="00D46B71" w:rsidRPr="00D46B71" w:rsidRDefault="00C9043F" w:rsidP="00C9043F">
            <w:r w:rsidRPr="00C9043F">
              <w:rPr>
                <w:rFonts w:cs="Arial"/>
                <w:sz w:val="22"/>
              </w:rPr>
              <w:t>Innentüren</w:t>
            </w:r>
          </w:p>
        </w:tc>
      </w:tr>
    </w:tbl>
    <w:p w14:paraId="7A8F8E7F" w14:textId="77777777" w:rsidR="002748DF" w:rsidRDefault="002748DF" w:rsidP="00046C8E"/>
    <w:p w14:paraId="705AA455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605F3701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22095560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FCE1162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F7DA548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23A9C56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4D8C7FA2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5F3949C9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D1073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0CFE0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E7AC5E9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075449" w14:textId="77777777" w:rsidR="00D46B71" w:rsidRPr="00D46B71" w:rsidRDefault="00D46B71" w:rsidP="00D46B71"/>
        </w:tc>
      </w:tr>
      <w:tr w:rsidR="00D46B71" w:rsidRPr="00D46B71" w14:paraId="791F1EE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D098F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89C3C7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14288708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D0FA4C" w14:textId="77777777" w:rsidR="00D46B71" w:rsidRPr="00D46B71" w:rsidRDefault="00D46B71" w:rsidP="00D46B71"/>
        </w:tc>
      </w:tr>
      <w:tr w:rsidR="00D46B71" w:rsidRPr="00D46B71" w14:paraId="4DD6B4C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F0A5E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18AA9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2D553461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8C738B1" w14:textId="77777777" w:rsidR="00D46B71" w:rsidRPr="00D46B71" w:rsidRDefault="00D46B71" w:rsidP="00D46B71"/>
        </w:tc>
      </w:tr>
      <w:tr w:rsidR="00D46B71" w:rsidRPr="00D46B71" w14:paraId="2EDD1BB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E1B49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D9181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C7CDB2D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CF1447B" w14:textId="77777777" w:rsidR="00D46B71" w:rsidRPr="00D46B71" w:rsidRDefault="00D46B71" w:rsidP="00D46B71"/>
        </w:tc>
      </w:tr>
    </w:tbl>
    <w:p w14:paraId="737C3C8D" w14:textId="77777777" w:rsidR="00D46B71" w:rsidRDefault="00D46B71" w:rsidP="00046C8E"/>
    <w:p w14:paraId="002BD29B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2C3B2EA5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645D64AE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793B7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EB566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4D5F0908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1EA60A8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78AE453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660F15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12456135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EC4F0F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DA1E93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677C92B5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1151EA5" w14:textId="77777777" w:rsidR="00D46B71" w:rsidRPr="00D46B71" w:rsidRDefault="00D46B71" w:rsidP="00D46B71"/>
        </w:tc>
      </w:tr>
    </w:tbl>
    <w:p w14:paraId="0AAEE9C0" w14:textId="77777777" w:rsidR="00D46B71" w:rsidRDefault="00D46B71" w:rsidP="00046C8E"/>
    <w:p w14:paraId="734A26C4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EBE19FF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806D9E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F841F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868BDE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E319F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8F466C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4AFDB8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035555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74EC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AE77BB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180E4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7B3B98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8162A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593F963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E2383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8D2D203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D32F8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C7B907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FAF0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B62F489" w14:textId="77777777" w:rsidR="00D46B71" w:rsidRDefault="00D46B71" w:rsidP="00046C8E"/>
    <w:p w14:paraId="0E4BFF9E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2756EF7E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49A0DB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50C091A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9C6276C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1E35989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39EECDE9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195E484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1077D1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7E8D524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2E6C3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FA8A1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0E8F93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13DF9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75C1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3DB56DE2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E9AFEA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B2947B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9B1A7B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7B65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BE09A8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2963C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8AC869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027E39D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445550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22DD181D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16F2C72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7ACF335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9F109A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2F0B904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69A9BF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4CA1F33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53DD20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C3B7841" wp14:editId="00811B7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AE51D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56B4FE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6A601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5F5613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1A0704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001BB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34706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2D3A716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1BCF4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ECACC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44ACB55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B5B82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666791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43F9DA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EE72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6AFD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501CD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DDFB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3D537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AB7D51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76E3E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1118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8F8675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A0619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CCF5E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A896EDA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882E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1EA5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1119294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51A93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10D578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8843D1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27D7C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D80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3C05871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6E5B9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B904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9A11D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3CAC1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C6091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856B3A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71361B4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EF5372F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450DB9F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3AA548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1D745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6AA34D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DD1EE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EF6ECB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41E3104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2B6844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52DE6A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2E6292F2" wp14:editId="16AC2B0E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D23292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3AA2271E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4BD7C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4D8340D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79C36F5B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93DE82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CC0329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A1FEE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BBE66B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E870E8" wp14:editId="334033BF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F61B9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66FF4752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5AFA6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4619A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526D9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42F87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43F4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49C88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5FF478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EBD782" wp14:editId="7CB73ED6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C41ED0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29E1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E709C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6E1CA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4D65D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00ACCD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9E6C1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A647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05CE2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C3C1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E089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4E9F39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60C79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D5DF4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E243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3A3C5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9FD5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2CF1728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32A5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0A8BC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A138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D522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44BB3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5E523C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DB81BD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B10FDC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42C6F72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9B14C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794E8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6EB961F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043F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0BA5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75DE5D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6CE1169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8F0212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35196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31C79C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677CC2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432824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22BB46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B3E93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5E07E0F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4E3DB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7A29B7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8AE78D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0BD1F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27BFFA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A0AB2FB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7812BC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17AA23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28A18D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5EADE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342D3BC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1921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E0E381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D48915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754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9D057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E8C7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237AF3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08357E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FB91D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16C58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A5103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86B896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8AF894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D06C8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E0133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4E0A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2EA7C4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1414C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32A44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D48A03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BF6F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D2950F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56BA95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6D2813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A733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74F421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D68C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B91D7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AB43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2C8CD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A695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C86E8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450DB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5EE73E2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24AA2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0E9B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33173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330EEEAD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19D9E1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497B05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0168D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12F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17187DC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3099332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C5F886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BFA4E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1E6312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DCB701E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5CD636F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004C033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7F23F04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0C4CB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8D1058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3213D800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736C61ED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FF5C1AD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E523CC9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B0FEFCF" wp14:editId="4D6F8754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B45DA3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429C44B" wp14:editId="115C4000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FBADD1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81DDA" w14:textId="77777777" w:rsidR="006315EB" w:rsidRDefault="006315EB">
      <w:r>
        <w:separator/>
      </w:r>
    </w:p>
    <w:p w14:paraId="10CDEB1F" w14:textId="77777777" w:rsidR="006315EB" w:rsidRDefault="006315EB"/>
    <w:p w14:paraId="46C1BD35" w14:textId="77777777" w:rsidR="006315EB" w:rsidRDefault="006315EB"/>
    <w:p w14:paraId="118475E5" w14:textId="77777777" w:rsidR="006315EB" w:rsidRDefault="006315EB"/>
    <w:p w14:paraId="21AB8B4A" w14:textId="77777777" w:rsidR="006315EB" w:rsidRDefault="006315EB"/>
    <w:p w14:paraId="4D0B5918" w14:textId="77777777" w:rsidR="006315EB" w:rsidRDefault="006315EB"/>
  </w:endnote>
  <w:endnote w:type="continuationSeparator" w:id="0">
    <w:p w14:paraId="2640EF26" w14:textId="77777777" w:rsidR="006315EB" w:rsidRDefault="006315EB">
      <w:r>
        <w:continuationSeparator/>
      </w:r>
    </w:p>
    <w:p w14:paraId="242354FB" w14:textId="77777777" w:rsidR="006315EB" w:rsidRDefault="006315EB"/>
    <w:p w14:paraId="7A7FE24B" w14:textId="77777777" w:rsidR="006315EB" w:rsidRDefault="006315EB"/>
    <w:p w14:paraId="17195188" w14:textId="77777777" w:rsidR="006315EB" w:rsidRDefault="006315EB"/>
    <w:p w14:paraId="415992AB" w14:textId="77777777" w:rsidR="006315EB" w:rsidRDefault="006315EB"/>
    <w:p w14:paraId="245C6FCE" w14:textId="77777777" w:rsidR="006315EB" w:rsidRDefault="006315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4FAE60A9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3097B694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7442BE6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1475624" wp14:editId="18C0628C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D54F21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ED94163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564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56442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FBF0A3C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0DA68" w14:textId="77777777" w:rsidR="006315EB" w:rsidRDefault="006315EB">
      <w:r>
        <w:separator/>
      </w:r>
    </w:p>
    <w:p w14:paraId="0FF77784" w14:textId="77777777" w:rsidR="006315EB" w:rsidRDefault="006315EB"/>
    <w:p w14:paraId="23B0AB1E" w14:textId="77777777" w:rsidR="006315EB" w:rsidRDefault="006315EB"/>
    <w:p w14:paraId="4BA1762A" w14:textId="77777777" w:rsidR="006315EB" w:rsidRDefault="006315EB"/>
  </w:footnote>
  <w:footnote w:type="continuationSeparator" w:id="0">
    <w:p w14:paraId="683E6990" w14:textId="77777777" w:rsidR="006315EB" w:rsidRDefault="006315EB">
      <w:r>
        <w:continuationSeparator/>
      </w:r>
    </w:p>
    <w:p w14:paraId="3D64A609" w14:textId="77777777" w:rsidR="006315EB" w:rsidRDefault="006315EB"/>
    <w:p w14:paraId="59427040" w14:textId="77777777" w:rsidR="006315EB" w:rsidRDefault="006315EB"/>
    <w:p w14:paraId="64D91DF1" w14:textId="77777777" w:rsidR="006315EB" w:rsidRDefault="006315EB"/>
    <w:p w14:paraId="785E8675" w14:textId="77777777" w:rsidR="006315EB" w:rsidRDefault="006315EB"/>
    <w:p w14:paraId="5D592386" w14:textId="77777777" w:rsidR="006315EB" w:rsidRDefault="006315EB"/>
  </w:footnote>
  <w:footnote w:id="1">
    <w:p w14:paraId="7BCC9566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9C0E3" w14:textId="77777777" w:rsidR="007D6F38" w:rsidRDefault="007D6F38"/>
  <w:p w14:paraId="7A899D9C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8D2BF" w14:textId="77777777" w:rsidR="007D6F38" w:rsidRDefault="007D6F38" w:rsidP="00046C8E">
    <w:pPr>
      <w:pStyle w:val="Kopfzeile"/>
    </w:pPr>
    <w:r>
      <w:t>222</w:t>
    </w:r>
  </w:p>
  <w:p w14:paraId="3DE9B776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959775">
    <w:abstractNumId w:val="1"/>
  </w:num>
  <w:num w:numId="2" w16cid:durableId="1246067979">
    <w:abstractNumId w:val="5"/>
  </w:num>
  <w:num w:numId="3" w16cid:durableId="1281647560">
    <w:abstractNumId w:val="7"/>
  </w:num>
  <w:num w:numId="4" w16cid:durableId="1599630742">
    <w:abstractNumId w:val="16"/>
  </w:num>
  <w:num w:numId="5" w16cid:durableId="1568413887">
    <w:abstractNumId w:val="9"/>
  </w:num>
  <w:num w:numId="6" w16cid:durableId="1438216342">
    <w:abstractNumId w:val="3"/>
  </w:num>
  <w:num w:numId="7" w16cid:durableId="269777643">
    <w:abstractNumId w:val="12"/>
  </w:num>
  <w:num w:numId="8" w16cid:durableId="1489856227">
    <w:abstractNumId w:val="8"/>
  </w:num>
  <w:num w:numId="9" w16cid:durableId="431511675">
    <w:abstractNumId w:val="15"/>
  </w:num>
  <w:num w:numId="10" w16cid:durableId="209079836">
    <w:abstractNumId w:val="4"/>
  </w:num>
  <w:num w:numId="11" w16cid:durableId="1901014817">
    <w:abstractNumId w:val="11"/>
  </w:num>
  <w:num w:numId="12" w16cid:durableId="1554998068">
    <w:abstractNumId w:val="11"/>
  </w:num>
  <w:num w:numId="13" w16cid:durableId="1624918312">
    <w:abstractNumId w:val="11"/>
  </w:num>
  <w:num w:numId="14" w16cid:durableId="639387454">
    <w:abstractNumId w:val="11"/>
  </w:num>
  <w:num w:numId="15" w16cid:durableId="354382541">
    <w:abstractNumId w:val="11"/>
  </w:num>
  <w:num w:numId="16" w16cid:durableId="884221568">
    <w:abstractNumId w:val="2"/>
  </w:num>
  <w:num w:numId="17" w16cid:durableId="977342833">
    <w:abstractNumId w:val="2"/>
  </w:num>
  <w:num w:numId="18" w16cid:durableId="1773621920">
    <w:abstractNumId w:val="14"/>
  </w:num>
  <w:num w:numId="19" w16cid:durableId="1060640880">
    <w:abstractNumId w:val="13"/>
  </w:num>
  <w:num w:numId="20" w16cid:durableId="27797875">
    <w:abstractNumId w:val="10"/>
  </w:num>
  <w:num w:numId="21" w16cid:durableId="1317762183">
    <w:abstractNumId w:val="6"/>
  </w:num>
  <w:num w:numId="22" w16cid:durableId="1739281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315EB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A2BEA"/>
    <w:rsid w:val="007D6F38"/>
    <w:rsid w:val="007E61DB"/>
    <w:rsid w:val="0080065F"/>
    <w:rsid w:val="00801A74"/>
    <w:rsid w:val="0081723D"/>
    <w:rsid w:val="00856442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043F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FB6F65"/>
  <w15:docId w15:val="{D68980D0-CCE8-4FF4-BA67-5926A5A17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Kümper, Julia (Stadt Emsdetten)</cp:lastModifiedBy>
  <cp:revision>3</cp:revision>
  <cp:lastPrinted>2010-03-03T17:05:00Z</cp:lastPrinted>
  <dcterms:created xsi:type="dcterms:W3CDTF">2021-03-02T10:00:00Z</dcterms:created>
  <dcterms:modified xsi:type="dcterms:W3CDTF">2026-07-02T13:44:00Z</dcterms:modified>
</cp:coreProperties>
</file>