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C5BFF2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231EE25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89AA6D" w14:textId="77777777" w:rsidR="00682D2C" w:rsidRPr="00F45CAD" w:rsidRDefault="00682D2C" w:rsidP="002D4CA7"/>
        </w:tc>
      </w:tr>
      <w:tr w:rsidR="00682D2C" w:rsidRPr="00F45CAD" w14:paraId="0D06AC4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5846B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CF81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E6C45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F01625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0CBB06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6FB6BB" w14:textId="48401AA9" w:rsidR="00682D2C" w:rsidRPr="00F45CAD" w:rsidRDefault="00D03C5C" w:rsidP="002D4CA7"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C1DB27" w14:textId="77777777" w:rsidR="00682D2C" w:rsidRPr="00F45CAD" w:rsidRDefault="00A073BE" w:rsidP="002D4CA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544A7AD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6E1D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B322CA" w14:textId="77777777" w:rsidR="00682D2C" w:rsidRPr="00F45CAD" w:rsidRDefault="00682D2C" w:rsidP="002D4CA7"/>
        </w:tc>
      </w:tr>
      <w:tr w:rsidR="00682D2C" w:rsidRPr="00F45CAD" w14:paraId="0860E9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588E89" w14:textId="28A78A1B" w:rsidR="00682D2C" w:rsidRPr="00F45CAD" w:rsidRDefault="00D03C5C" w:rsidP="00D03C5C">
            <w:r w:rsidRPr="00D03C5C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682D2C" w:rsidRPr="00F45CAD" w14:paraId="1559B7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E0062E" w14:textId="77777777" w:rsidR="00682D2C" w:rsidRPr="00F45CAD" w:rsidRDefault="00682D2C" w:rsidP="002D4CA7"/>
        </w:tc>
      </w:tr>
      <w:tr w:rsidR="00682D2C" w:rsidRPr="00F45CAD" w14:paraId="704D926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BCAB8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FCB235" w14:textId="77777777" w:rsidR="00682D2C" w:rsidRPr="00F45CAD" w:rsidRDefault="00682D2C" w:rsidP="002D4CA7"/>
        </w:tc>
      </w:tr>
      <w:tr w:rsidR="00682D2C" w:rsidRPr="00F45CAD" w14:paraId="748BF00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AF5D8D2" w14:textId="3459EC59" w:rsidR="00682D2C" w:rsidRPr="00F45CAD" w:rsidRDefault="00D03C5C" w:rsidP="00D03C5C">
            <w:r w:rsidRPr="00D03C5C">
              <w:rPr>
                <w:rFonts w:cs="Arial"/>
                <w:sz w:val="22"/>
              </w:rPr>
              <w:t>Innentüren</w:t>
            </w:r>
          </w:p>
        </w:tc>
      </w:tr>
    </w:tbl>
    <w:p w14:paraId="3784A44C" w14:textId="77777777" w:rsidR="00682D2C" w:rsidRPr="00F45CAD" w:rsidRDefault="00682D2C" w:rsidP="00682D2C"/>
    <w:p w14:paraId="769FCA6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B24C69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CE40571" w14:textId="77777777" w:rsidR="00682D2C" w:rsidRPr="00F45CAD" w:rsidRDefault="00682D2C" w:rsidP="00682D2C"/>
    <w:p w14:paraId="52B1B7DC" w14:textId="1CBD6D37" w:rsidR="00682D2C" w:rsidRPr="00F45CAD" w:rsidRDefault="00D03C5C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06E75DD9" w14:textId="77777777" w:rsidR="00682D2C" w:rsidRPr="00F45CAD" w:rsidRDefault="00682D2C" w:rsidP="00682D2C"/>
    <w:p w14:paraId="7508090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DDE6AC9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4F180D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5A81B8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2F1EE5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C13A18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C7DC99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3601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7AE9C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6C4A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92A98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2E57B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AAF53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8E905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43D3B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1CD35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C827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B0E9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604E31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487B50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37B93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996D5C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9C606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2B1BE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DAF1A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760B2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599E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94CBE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95F19C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6C143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D4FB18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C637E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327D5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FD9A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B4EEF4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3F705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1A9E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5BD25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2A2292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10ADA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4E3CC1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31A7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4F9FA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AD5E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D61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57ED2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28EA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E21B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D44DFE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4F615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55083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7CF4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C331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4CF7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B515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0CA0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D3DE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AD487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CC1A7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46313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BDA75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015DD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0AA25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01FFE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C217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03F60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270C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79633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DFD64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2B219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B4EE4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136C9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1BBA8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FD0930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A6662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A941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5DD4B475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C651" w14:textId="77777777" w:rsidR="00D56F49" w:rsidRDefault="00D56F49">
      <w:r>
        <w:separator/>
      </w:r>
    </w:p>
    <w:p w14:paraId="234CF111" w14:textId="77777777" w:rsidR="00D56F49" w:rsidRDefault="00D56F49"/>
    <w:p w14:paraId="59C8CB60" w14:textId="77777777" w:rsidR="00D56F49" w:rsidRDefault="00D56F49"/>
  </w:endnote>
  <w:endnote w:type="continuationSeparator" w:id="0">
    <w:p w14:paraId="34807EDB" w14:textId="77777777" w:rsidR="00D56F49" w:rsidRDefault="00D56F49">
      <w:r>
        <w:continuationSeparator/>
      </w:r>
    </w:p>
    <w:p w14:paraId="408F5F6A" w14:textId="77777777" w:rsidR="00D56F49" w:rsidRDefault="00D56F49"/>
    <w:p w14:paraId="574C46C3" w14:textId="77777777" w:rsidR="00D56F49" w:rsidRDefault="00D56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86CFF1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ABF05B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D4BFFC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79F255E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F695EF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882518C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54ACD" w14:textId="77777777" w:rsidR="00D56F49" w:rsidRDefault="00D56F49">
      <w:r>
        <w:separator/>
      </w:r>
    </w:p>
    <w:p w14:paraId="595350A5" w14:textId="77777777" w:rsidR="00D56F49" w:rsidRDefault="00D56F49"/>
    <w:p w14:paraId="6C49B04B" w14:textId="77777777" w:rsidR="00D56F49" w:rsidRDefault="00D56F49"/>
  </w:footnote>
  <w:footnote w:type="continuationSeparator" w:id="0">
    <w:p w14:paraId="43B7E0B9" w14:textId="77777777" w:rsidR="00D56F49" w:rsidRDefault="00D56F49">
      <w:r>
        <w:continuationSeparator/>
      </w:r>
    </w:p>
    <w:p w14:paraId="0034E03E" w14:textId="77777777" w:rsidR="00D56F49" w:rsidRDefault="00D56F49"/>
    <w:p w14:paraId="078B657F" w14:textId="77777777" w:rsidR="00D56F49" w:rsidRDefault="00D56F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D6D5" w14:textId="77777777" w:rsidR="007A7D5E" w:rsidRDefault="007A7D5E"/>
  <w:p w14:paraId="657F580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AAD3" w14:textId="77777777" w:rsidR="007A7D5E" w:rsidRDefault="007A7D5E" w:rsidP="00701419">
    <w:pPr>
      <w:pStyle w:val="Kopfzeile"/>
    </w:pPr>
    <w:r>
      <w:t>233</w:t>
    </w:r>
  </w:p>
  <w:p w14:paraId="4BA216E6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5173874">
    <w:abstractNumId w:val="1"/>
  </w:num>
  <w:num w:numId="2" w16cid:durableId="2035839379">
    <w:abstractNumId w:val="5"/>
  </w:num>
  <w:num w:numId="3" w16cid:durableId="316691401">
    <w:abstractNumId w:val="7"/>
  </w:num>
  <w:num w:numId="4" w16cid:durableId="115829751">
    <w:abstractNumId w:val="16"/>
  </w:num>
  <w:num w:numId="5" w16cid:durableId="2066374619">
    <w:abstractNumId w:val="9"/>
  </w:num>
  <w:num w:numId="6" w16cid:durableId="465195782">
    <w:abstractNumId w:val="3"/>
  </w:num>
  <w:num w:numId="7" w16cid:durableId="943418304">
    <w:abstractNumId w:val="12"/>
  </w:num>
  <w:num w:numId="8" w16cid:durableId="134183102">
    <w:abstractNumId w:val="8"/>
  </w:num>
  <w:num w:numId="9" w16cid:durableId="1829515512">
    <w:abstractNumId w:val="15"/>
  </w:num>
  <w:num w:numId="10" w16cid:durableId="1697385610">
    <w:abstractNumId w:val="4"/>
  </w:num>
  <w:num w:numId="11" w16cid:durableId="93330467">
    <w:abstractNumId w:val="11"/>
  </w:num>
  <w:num w:numId="12" w16cid:durableId="682709855">
    <w:abstractNumId w:val="11"/>
  </w:num>
  <w:num w:numId="13" w16cid:durableId="2086678606">
    <w:abstractNumId w:val="11"/>
  </w:num>
  <w:num w:numId="14" w16cid:durableId="32773569">
    <w:abstractNumId w:val="11"/>
  </w:num>
  <w:num w:numId="15" w16cid:durableId="100491540">
    <w:abstractNumId w:val="11"/>
  </w:num>
  <w:num w:numId="16" w16cid:durableId="1886329478">
    <w:abstractNumId w:val="2"/>
  </w:num>
  <w:num w:numId="17" w16cid:durableId="1412238232">
    <w:abstractNumId w:val="2"/>
  </w:num>
  <w:num w:numId="18" w16cid:durableId="939485506">
    <w:abstractNumId w:val="14"/>
  </w:num>
  <w:num w:numId="19" w16cid:durableId="953754200">
    <w:abstractNumId w:val="13"/>
  </w:num>
  <w:num w:numId="20" w16cid:durableId="351535340">
    <w:abstractNumId w:val="10"/>
  </w:num>
  <w:num w:numId="21" w16cid:durableId="103229093">
    <w:abstractNumId w:val="6"/>
  </w:num>
  <w:num w:numId="22" w16cid:durableId="74730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7322C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3C5C"/>
    <w:rsid w:val="00D05C74"/>
    <w:rsid w:val="00D40728"/>
    <w:rsid w:val="00D56F49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CA427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Kümper, Julia (Stadt Emsdetten)</cp:lastModifiedBy>
  <cp:revision>3</cp:revision>
  <cp:lastPrinted>2010-02-09T14:25:00Z</cp:lastPrinted>
  <dcterms:created xsi:type="dcterms:W3CDTF">2021-03-02T10:04:00Z</dcterms:created>
  <dcterms:modified xsi:type="dcterms:W3CDTF">2026-07-02T13:46:00Z</dcterms:modified>
</cp:coreProperties>
</file>