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3D114488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3487083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1284CC76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7EE17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9C2D5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EE39F8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A47A86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FD2E3D" w14:textId="7BC77023" w:rsidR="00347F9A" w:rsidRPr="00F45CAD" w:rsidRDefault="005A0C7B" w:rsidP="005A0C7B">
            <w:r w:rsidRPr="005A0C7B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347F9A" w:rsidRPr="00F45CAD" w14:paraId="3CE1181E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6C78FB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69F4CC" w14:textId="77777777" w:rsidR="00347F9A" w:rsidRPr="00F45CAD" w:rsidRDefault="00347F9A" w:rsidP="002D4CA7"/>
        </w:tc>
      </w:tr>
      <w:tr w:rsidR="00682D2C" w:rsidRPr="00F45CAD" w14:paraId="4BCF8973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6700D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988FB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FD7D7E3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8CC4D" w14:textId="7C349E08" w:rsidR="00347F9A" w:rsidRPr="00F45CAD" w:rsidRDefault="005A0C7B" w:rsidP="002D4CA7">
            <w:r>
              <w:rPr>
                <w:rFonts w:cs="Arial"/>
                <w:sz w:val="22"/>
              </w:rPr>
              <w:t>20-652-338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2A9C5" w14:textId="114DA6E6" w:rsidR="00347F9A" w:rsidRPr="00F45CAD" w:rsidRDefault="005A0C7B" w:rsidP="005A0C7B">
            <w:r w:rsidRPr="005A0C7B">
              <w:rPr>
                <w:rFonts w:cs="Arial"/>
                <w:sz w:val="22"/>
              </w:rPr>
              <w:t>Innentüren</w:t>
            </w:r>
          </w:p>
        </w:tc>
      </w:tr>
      <w:tr w:rsidR="00682D2C" w:rsidRPr="00F45CAD" w14:paraId="635A161A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81F9D5" w14:textId="77777777" w:rsidR="00682D2C" w:rsidRPr="00F45CAD" w:rsidRDefault="00682D2C" w:rsidP="002D4CA7"/>
        </w:tc>
      </w:tr>
    </w:tbl>
    <w:p w14:paraId="120EC65B" w14:textId="77777777" w:rsidR="00682D2C" w:rsidRPr="00F45CAD" w:rsidRDefault="00682D2C" w:rsidP="00682D2C"/>
    <w:p w14:paraId="5BDC3B8B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AE51CF6" w14:textId="77777777" w:rsidR="00682D2C" w:rsidRDefault="00682D2C" w:rsidP="00682D2C"/>
    <w:p w14:paraId="3294DE90" w14:textId="77777777" w:rsidR="00347F9A" w:rsidRPr="00F45CAD" w:rsidRDefault="00347F9A" w:rsidP="00682D2C"/>
    <w:p w14:paraId="142B01F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18CAA71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F66D4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C7ABED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177F71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24F04D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B683C3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BF84A8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F4FB94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084381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1BE41E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8DA175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759ED2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AF2A72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A02C55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9E7F71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EBDAB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633825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11B285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E415EC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2FFD50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B9C179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3744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DE0C9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D954F2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0A464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F1BA60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848BE4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9B8518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4B7F19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BDC83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5B6C61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FDB221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1BB122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FBB5BBD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3344752D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B3B690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296F70BB" w14:textId="77777777" w:rsidR="001A3008" w:rsidRPr="00F45CAD" w:rsidRDefault="001A3008" w:rsidP="00FE40F3"/>
        </w:tc>
      </w:tr>
      <w:tr w:rsidR="001A3008" w:rsidRPr="00F45CAD" w14:paraId="3C7D972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4FFE8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BE3C62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827D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BDBB16D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6328F65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CB3E5A4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58E164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91C6D1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291CE7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EAB8805" w14:textId="77777777" w:rsidR="001A3008" w:rsidRPr="00F45CAD" w:rsidRDefault="001A3008" w:rsidP="002D4CA7"/>
        </w:tc>
      </w:tr>
      <w:tr w:rsidR="001A3008" w:rsidRPr="00F45CAD" w14:paraId="45196A5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F8D84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38E617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83D7F6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A4E3BB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6566B8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C68A1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E42B4D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B11C35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37F560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714A674" w14:textId="77777777" w:rsidR="001A3008" w:rsidRPr="00F45CAD" w:rsidRDefault="001A3008" w:rsidP="002D4CA7"/>
        </w:tc>
      </w:tr>
      <w:tr w:rsidR="001A3008" w:rsidRPr="00F45CAD" w14:paraId="18FB571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2069F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68DAB5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F3833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FFEE2C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04EAC6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539E46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35C8C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D4834B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561B2EE4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BE2B592" w14:textId="77777777" w:rsidR="001A3008" w:rsidRPr="00F45CAD" w:rsidRDefault="001A3008" w:rsidP="0009665D"/>
        </w:tc>
      </w:tr>
      <w:tr w:rsidR="001A3008" w:rsidRPr="00F45CAD" w14:paraId="75782AE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8A3BB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221EAF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A3FFFD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4479DF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A84276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AE7B0D9" w14:textId="77777777" w:rsidR="001A3008" w:rsidRPr="00F45CAD" w:rsidRDefault="001A3008" w:rsidP="00FF013E">
            <w:pPr>
              <w:jc w:val="center"/>
            </w:pPr>
          </w:p>
        </w:tc>
      </w:tr>
    </w:tbl>
    <w:p w14:paraId="1E13CBD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19581" w14:textId="77777777" w:rsidR="00C04CE2" w:rsidRDefault="00C04CE2">
      <w:r>
        <w:separator/>
      </w:r>
    </w:p>
    <w:p w14:paraId="17816369" w14:textId="77777777" w:rsidR="00C04CE2" w:rsidRDefault="00C04CE2"/>
    <w:p w14:paraId="59CF7C0C" w14:textId="77777777" w:rsidR="00C04CE2" w:rsidRDefault="00C04CE2"/>
  </w:endnote>
  <w:endnote w:type="continuationSeparator" w:id="0">
    <w:p w14:paraId="56BACF71" w14:textId="77777777" w:rsidR="00C04CE2" w:rsidRDefault="00C04CE2">
      <w:r>
        <w:continuationSeparator/>
      </w:r>
    </w:p>
    <w:p w14:paraId="57B50EB2" w14:textId="77777777" w:rsidR="00C04CE2" w:rsidRDefault="00C04CE2"/>
    <w:p w14:paraId="5801AB0A" w14:textId="77777777" w:rsidR="00C04CE2" w:rsidRDefault="00C04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BFAB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3F077F5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E63505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30D3D12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DECA8DD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B171181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AE1C95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497B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984D" w14:textId="77777777" w:rsidR="00C04CE2" w:rsidRDefault="00C04CE2">
      <w:r>
        <w:separator/>
      </w:r>
    </w:p>
    <w:p w14:paraId="5994882E" w14:textId="77777777" w:rsidR="00C04CE2" w:rsidRDefault="00C04CE2"/>
    <w:p w14:paraId="32392E1E" w14:textId="77777777" w:rsidR="00C04CE2" w:rsidRDefault="00C04CE2"/>
  </w:footnote>
  <w:footnote w:type="continuationSeparator" w:id="0">
    <w:p w14:paraId="7C24B189" w14:textId="77777777" w:rsidR="00C04CE2" w:rsidRDefault="00C04CE2">
      <w:r>
        <w:continuationSeparator/>
      </w:r>
    </w:p>
    <w:p w14:paraId="26BBC8D6" w14:textId="77777777" w:rsidR="00C04CE2" w:rsidRDefault="00C04CE2"/>
    <w:p w14:paraId="0D147B28" w14:textId="77777777" w:rsidR="00C04CE2" w:rsidRDefault="00C04CE2"/>
  </w:footnote>
  <w:footnote w:id="1">
    <w:p w14:paraId="0C6A455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3F213A8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F8F3" w14:textId="77777777" w:rsidR="00E718D1" w:rsidRDefault="00E718D1"/>
  <w:p w14:paraId="6628482F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FF84" w14:textId="77777777" w:rsidR="00E718D1" w:rsidRDefault="00E718D1">
    <w:pPr>
      <w:pStyle w:val="Kopfzeile"/>
    </w:pPr>
    <w:r>
      <w:t>234</w:t>
    </w:r>
  </w:p>
  <w:p w14:paraId="445D2240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308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11474494">
    <w:abstractNumId w:val="1"/>
  </w:num>
  <w:num w:numId="2" w16cid:durableId="1202086551">
    <w:abstractNumId w:val="5"/>
  </w:num>
  <w:num w:numId="3" w16cid:durableId="204172495">
    <w:abstractNumId w:val="7"/>
  </w:num>
  <w:num w:numId="4" w16cid:durableId="2136218084">
    <w:abstractNumId w:val="16"/>
  </w:num>
  <w:num w:numId="5" w16cid:durableId="456412895">
    <w:abstractNumId w:val="9"/>
  </w:num>
  <w:num w:numId="6" w16cid:durableId="761101186">
    <w:abstractNumId w:val="3"/>
  </w:num>
  <w:num w:numId="7" w16cid:durableId="1730377612">
    <w:abstractNumId w:val="12"/>
  </w:num>
  <w:num w:numId="8" w16cid:durableId="158422464">
    <w:abstractNumId w:val="8"/>
  </w:num>
  <w:num w:numId="9" w16cid:durableId="2145195052">
    <w:abstractNumId w:val="15"/>
  </w:num>
  <w:num w:numId="10" w16cid:durableId="1006244699">
    <w:abstractNumId w:val="4"/>
  </w:num>
  <w:num w:numId="11" w16cid:durableId="1570116624">
    <w:abstractNumId w:val="11"/>
  </w:num>
  <w:num w:numId="12" w16cid:durableId="1104498359">
    <w:abstractNumId w:val="11"/>
  </w:num>
  <w:num w:numId="13" w16cid:durableId="2069760465">
    <w:abstractNumId w:val="11"/>
  </w:num>
  <w:num w:numId="14" w16cid:durableId="1116288043">
    <w:abstractNumId w:val="11"/>
  </w:num>
  <w:num w:numId="15" w16cid:durableId="759258274">
    <w:abstractNumId w:val="11"/>
  </w:num>
  <w:num w:numId="16" w16cid:durableId="806431759">
    <w:abstractNumId w:val="2"/>
  </w:num>
  <w:num w:numId="17" w16cid:durableId="1694303974">
    <w:abstractNumId w:val="2"/>
  </w:num>
  <w:num w:numId="18" w16cid:durableId="261687653">
    <w:abstractNumId w:val="14"/>
  </w:num>
  <w:num w:numId="19" w16cid:durableId="2111312116">
    <w:abstractNumId w:val="13"/>
  </w:num>
  <w:num w:numId="20" w16cid:durableId="23554195">
    <w:abstractNumId w:val="10"/>
  </w:num>
  <w:num w:numId="21" w16cid:durableId="1631520078">
    <w:abstractNumId w:val="6"/>
  </w:num>
  <w:num w:numId="22" w16cid:durableId="99583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061B1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0C7B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04CE2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F3187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Kümper, Julia (Stadt Emsdetten)</cp:lastModifiedBy>
  <cp:revision>4</cp:revision>
  <cp:lastPrinted>2010-02-09T14:26:00Z</cp:lastPrinted>
  <dcterms:created xsi:type="dcterms:W3CDTF">2021-03-02T10:05:00Z</dcterms:created>
  <dcterms:modified xsi:type="dcterms:W3CDTF">2026-07-02T13:46:00Z</dcterms:modified>
</cp:coreProperties>
</file>