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22685403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0A7919D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A224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50F8DF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1F008D23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BB821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8396F1" w14:textId="6781065D" w:rsidR="00D46B71" w:rsidRPr="00D46B71" w:rsidRDefault="00D80178" w:rsidP="00D46B71">
            <w:r>
              <w:rPr>
                <w:rFonts w:cs="Arial"/>
                <w:sz w:val="22"/>
              </w:rPr>
              <w:t>20-661-172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4263EE" w14:textId="77777777" w:rsidR="00D46B71" w:rsidRPr="00D46B71" w:rsidRDefault="00856442" w:rsidP="00D46B71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D46B71" w:rsidRPr="00D46B71" w14:paraId="0D26A750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3332BDD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13000D41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ED5C71" w14:textId="20BE9807" w:rsidR="00D46B71" w:rsidRPr="00D46B71" w:rsidRDefault="00D80178" w:rsidP="00D80178">
            <w:pPr>
              <w:jc w:val="left"/>
            </w:pPr>
            <w:r w:rsidRPr="00D80178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80178">
              <w:rPr>
                <w:rFonts w:cs="Arial"/>
                <w:sz w:val="22"/>
              </w:rPr>
              <w:instrText xml:space="preserve"> FORMTEXT </w:instrText>
            </w:r>
            <w:r w:rsidRPr="00D80178">
              <w:rPr>
                <w:rFonts w:cs="Arial"/>
                <w:sz w:val="22"/>
              </w:rPr>
            </w:r>
            <w:r w:rsidRPr="00D80178">
              <w:rPr>
                <w:rFonts w:cs="Arial"/>
                <w:sz w:val="22"/>
              </w:rPr>
              <w:fldChar w:fldCharType="separate"/>
            </w:r>
            <w:r w:rsidRPr="00D80178">
              <w:rPr>
                <w:rFonts w:cs="Arial"/>
                <w:sz w:val="22"/>
              </w:rPr>
              <w:t>M8 Neubrückenstrasse ü. d. Mühlenbach</w:t>
            </w:r>
            <w:r w:rsidRPr="00D80178">
              <w:rPr>
                <w:rFonts w:cs="Arial"/>
                <w:sz w:val="22"/>
              </w:rPr>
              <w:fldChar w:fldCharType="end"/>
            </w:r>
          </w:p>
        </w:tc>
      </w:tr>
      <w:tr w:rsidR="00D46B71" w:rsidRPr="00D46B71" w14:paraId="72A597BA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0944EB" w14:textId="77777777" w:rsidR="00D46B71" w:rsidRPr="00D46B71" w:rsidRDefault="00D46B71" w:rsidP="00D46B71"/>
        </w:tc>
      </w:tr>
      <w:tr w:rsidR="00D46B71" w:rsidRPr="00D46B71" w14:paraId="74EA2EB6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55BAA8CA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74AACAD7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70EFA72" w14:textId="6E49D007" w:rsidR="00D46B71" w:rsidRPr="00D80178" w:rsidRDefault="00D80178" w:rsidP="00D80178">
            <w:pPr>
              <w:jc w:val="left"/>
              <w:rPr>
                <w:rFonts w:cs="Arial"/>
                <w:sz w:val="22"/>
              </w:rPr>
            </w:pPr>
            <w:r w:rsidRPr="00D80178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80178">
              <w:rPr>
                <w:rFonts w:cs="Arial"/>
                <w:sz w:val="22"/>
              </w:rPr>
              <w:instrText xml:space="preserve"> FORMTEXT </w:instrText>
            </w:r>
            <w:r w:rsidRPr="00D80178">
              <w:rPr>
                <w:rFonts w:cs="Arial"/>
                <w:sz w:val="22"/>
              </w:rPr>
            </w:r>
            <w:r w:rsidRPr="00D80178">
              <w:rPr>
                <w:rFonts w:cs="Arial"/>
                <w:sz w:val="22"/>
              </w:rPr>
              <w:fldChar w:fldCharType="separate"/>
            </w:r>
            <w:r w:rsidRPr="00D80178">
              <w:rPr>
                <w:rFonts w:cs="Arial"/>
                <w:sz w:val="22"/>
              </w:rPr>
              <w:t>Grundhafte Erneuerung Brückenbauwerk</w:t>
            </w:r>
            <w:r w:rsidRPr="00D80178">
              <w:rPr>
                <w:rFonts w:cs="Arial"/>
                <w:sz w:val="22"/>
              </w:rPr>
              <w:fldChar w:fldCharType="end"/>
            </w:r>
          </w:p>
        </w:tc>
      </w:tr>
    </w:tbl>
    <w:p w14:paraId="57349BBB" w14:textId="77777777" w:rsidR="002748DF" w:rsidRDefault="002748DF" w:rsidP="00046C8E"/>
    <w:p w14:paraId="18473811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7F3EA390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16FEDCF1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15BEC7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44AEA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EE59FA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FE7C9A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54AC311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EB77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81D0CA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3338676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A35BB" w14:textId="77777777" w:rsidR="00D46B71" w:rsidRPr="00D46B71" w:rsidRDefault="00D46B71" w:rsidP="00D46B71"/>
        </w:tc>
      </w:tr>
      <w:tr w:rsidR="00D46B71" w:rsidRPr="00D46B71" w14:paraId="6311856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E4C17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F825F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7F99458F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0E70FE" w14:textId="77777777" w:rsidR="00D46B71" w:rsidRPr="00D46B71" w:rsidRDefault="00D46B71" w:rsidP="00D46B71"/>
        </w:tc>
      </w:tr>
      <w:tr w:rsidR="00D46B71" w:rsidRPr="00D46B71" w14:paraId="104ACBA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38BFE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26CCD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98C6E34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B6C9987" w14:textId="77777777" w:rsidR="00D46B71" w:rsidRPr="00D46B71" w:rsidRDefault="00D46B71" w:rsidP="00D46B71"/>
        </w:tc>
      </w:tr>
      <w:tr w:rsidR="00D46B71" w:rsidRPr="00D46B71" w14:paraId="3A42C0C6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747A9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F9015C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459F3C3E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8D6FA08" w14:textId="77777777" w:rsidR="00D46B71" w:rsidRPr="00D46B71" w:rsidRDefault="00D46B71" w:rsidP="00D46B71"/>
        </w:tc>
      </w:tr>
    </w:tbl>
    <w:p w14:paraId="2DEA4ACA" w14:textId="77777777" w:rsidR="00D46B71" w:rsidRDefault="00D46B71" w:rsidP="00046C8E"/>
    <w:p w14:paraId="1043FF94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1BB07C3A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45AFC1A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9A7E0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E1E54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4E24BB1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2B32D4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49F369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60C01D8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53CF3B6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A57CE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1B4DA0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321DC013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A5E6ED9" w14:textId="77777777" w:rsidR="00D46B71" w:rsidRPr="00D46B71" w:rsidRDefault="00D46B71" w:rsidP="00D46B71"/>
        </w:tc>
      </w:tr>
    </w:tbl>
    <w:p w14:paraId="502767BD" w14:textId="77777777" w:rsidR="00D46B71" w:rsidRDefault="00D46B71" w:rsidP="00046C8E"/>
    <w:p w14:paraId="12C39EC5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5AEAEA0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0C594E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E1FC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3FD643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ED8B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DEE4F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FA432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8548C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60A42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0E80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4C18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9C2B92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13C4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2E2746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44DD1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FB66F0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7697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66BEE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DFCC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49B65346" w14:textId="77777777" w:rsidR="00D46B71" w:rsidRDefault="00D46B71" w:rsidP="00046C8E"/>
    <w:p w14:paraId="72A57679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7C156B1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0BEFC3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DD9D92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5F2C59A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937D6F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7E3FF904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7410BA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56919F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429C3C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BA86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7F15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38259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B3DE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72977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6E826D82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14802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299C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0F3765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70FDD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66B5D3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87E204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9A8DF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0FD8C1F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CB008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283DC69B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64F8F4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DCBF4E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547E6C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111541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78413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ABA103A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F54213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C3B7841" wp14:editId="00811B7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E51D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0F4B151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31EC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01AF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3B227A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A919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D5A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8F41AC5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D2F4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DC799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1031367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02B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1C5A5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65E1F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DE5F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F368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57B689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B3F37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9139C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2761B38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0F2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2DA85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4FCB7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D07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582B2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4AB43EC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7DCA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8868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151FD56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4B4EC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11ADB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E694C9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C27A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791F1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3A9B87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598AE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32956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AC0A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01DD828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9E5A0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95018A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0CFB40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2A00321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26D773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C8345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30D6AF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54CDFD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D78259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547AA7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96354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3992AF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A4F436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E6292F2" wp14:editId="16AC2B0E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D23292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777FF8C8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BD1F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703D1BD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377F763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A45A4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2E72A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F154D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0DD0E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870E8" wp14:editId="334033B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F61B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A7C2F3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27C1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4089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F73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3637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0BA9C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3D4E35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C7CF0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EBD782" wp14:editId="7CB73ED6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41ED0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C1FE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428E1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13FA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04A2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3EF43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30EA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5D90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94FDE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C43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1C50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0BEB3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2C142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0E40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CCBB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5235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34C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2EB10C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4B1D6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4E2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5E29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7BAF9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0BC75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6F8239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F504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E861A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13AAE4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7AD19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775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D25FFE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3DD4C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18CC9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206E28F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01AA8D2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5D6B33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A5C8E0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B1824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835592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882635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F501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56EFB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237D09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49D8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5F9F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C03C7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D2939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19B2E6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695144AB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DC4472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DE9DC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9DCC27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B55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634E4D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BF9AC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AA227C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9A7F54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1CA8B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8166B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F874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8066D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F40D81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A7F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8AE26C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1D00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AD1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A7C325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AEA5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7987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128A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C09E0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C25BB9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3F06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49524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E5C7C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E2F002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BC95F99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9AB7D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BBC7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5CCDBB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51F9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8ACE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8D1E3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076A62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64DC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B3AC9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F0944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7790C3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08E4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EEA2B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5226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76637D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86C0C0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5B2E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C3DF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226A4C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354D49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4948F04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174A4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8973CB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2BD8B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D2681A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6B0E84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0E37DE4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1057A3B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0D2F528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7D083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444054EC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BCC55A5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8FE70F6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7306CD7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B0FEFCF" wp14:editId="4D6F8754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45DA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429C44B" wp14:editId="115C4000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BADD1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9F0C6" w14:textId="77777777" w:rsidR="00D26E34" w:rsidRDefault="00D26E34">
      <w:r>
        <w:separator/>
      </w:r>
    </w:p>
    <w:p w14:paraId="10E6CD39" w14:textId="77777777" w:rsidR="00D26E34" w:rsidRDefault="00D26E34"/>
    <w:p w14:paraId="015BCFC3" w14:textId="77777777" w:rsidR="00D26E34" w:rsidRDefault="00D26E34"/>
    <w:p w14:paraId="3A3E2D54" w14:textId="77777777" w:rsidR="00D26E34" w:rsidRDefault="00D26E34"/>
    <w:p w14:paraId="7E5DBFE9" w14:textId="77777777" w:rsidR="00D26E34" w:rsidRDefault="00D26E34"/>
    <w:p w14:paraId="6D98557D" w14:textId="77777777" w:rsidR="00D26E34" w:rsidRDefault="00D26E34"/>
  </w:endnote>
  <w:endnote w:type="continuationSeparator" w:id="0">
    <w:p w14:paraId="15DAF20D" w14:textId="77777777" w:rsidR="00D26E34" w:rsidRDefault="00D26E34">
      <w:r>
        <w:continuationSeparator/>
      </w:r>
    </w:p>
    <w:p w14:paraId="0B848749" w14:textId="77777777" w:rsidR="00D26E34" w:rsidRDefault="00D26E34"/>
    <w:p w14:paraId="7646B596" w14:textId="77777777" w:rsidR="00D26E34" w:rsidRDefault="00D26E34"/>
    <w:p w14:paraId="11B132EE" w14:textId="77777777" w:rsidR="00D26E34" w:rsidRDefault="00D26E34"/>
    <w:p w14:paraId="55FB9C9E" w14:textId="77777777" w:rsidR="00D26E34" w:rsidRDefault="00D26E34"/>
    <w:p w14:paraId="30B4302B" w14:textId="77777777" w:rsidR="00D26E34" w:rsidRDefault="00D26E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039925F0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0B843D3D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B2E0654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1475624" wp14:editId="18C0628C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FB5B50E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8EFD3B1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5512C99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5D962" w14:textId="77777777" w:rsidR="00D26E34" w:rsidRDefault="00D26E34">
      <w:r>
        <w:separator/>
      </w:r>
    </w:p>
    <w:p w14:paraId="3BC14078" w14:textId="77777777" w:rsidR="00D26E34" w:rsidRDefault="00D26E34"/>
    <w:p w14:paraId="7FD31A73" w14:textId="77777777" w:rsidR="00D26E34" w:rsidRDefault="00D26E34"/>
    <w:p w14:paraId="60AAAC54" w14:textId="77777777" w:rsidR="00D26E34" w:rsidRDefault="00D26E34"/>
  </w:footnote>
  <w:footnote w:type="continuationSeparator" w:id="0">
    <w:p w14:paraId="79843C39" w14:textId="77777777" w:rsidR="00D26E34" w:rsidRDefault="00D26E34">
      <w:r>
        <w:continuationSeparator/>
      </w:r>
    </w:p>
    <w:p w14:paraId="61073EEE" w14:textId="77777777" w:rsidR="00D26E34" w:rsidRDefault="00D26E34"/>
    <w:p w14:paraId="6E0623C6" w14:textId="77777777" w:rsidR="00D26E34" w:rsidRDefault="00D26E34"/>
    <w:p w14:paraId="7C9751AC" w14:textId="77777777" w:rsidR="00D26E34" w:rsidRDefault="00D26E34"/>
    <w:p w14:paraId="54251F4E" w14:textId="77777777" w:rsidR="00D26E34" w:rsidRDefault="00D26E34"/>
    <w:p w14:paraId="2F2EDBDD" w14:textId="77777777" w:rsidR="00D26E34" w:rsidRDefault="00D26E34"/>
  </w:footnote>
  <w:footnote w:id="1">
    <w:p w14:paraId="1CDC63C0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24654" w14:textId="77777777" w:rsidR="007D6F38" w:rsidRDefault="007D6F38"/>
  <w:p w14:paraId="4C40E3F9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25720" w14:textId="77777777" w:rsidR="007D6F38" w:rsidRDefault="007D6F38" w:rsidP="00046C8E">
    <w:pPr>
      <w:pStyle w:val="Kopfzeile"/>
    </w:pPr>
    <w:r>
      <w:t>222</w:t>
    </w:r>
  </w:p>
  <w:p w14:paraId="01852A97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8493319">
    <w:abstractNumId w:val="1"/>
  </w:num>
  <w:num w:numId="2" w16cid:durableId="1426878376">
    <w:abstractNumId w:val="5"/>
  </w:num>
  <w:num w:numId="3" w16cid:durableId="1745833053">
    <w:abstractNumId w:val="7"/>
  </w:num>
  <w:num w:numId="4" w16cid:durableId="1443722595">
    <w:abstractNumId w:val="16"/>
  </w:num>
  <w:num w:numId="5" w16cid:durableId="973606270">
    <w:abstractNumId w:val="9"/>
  </w:num>
  <w:num w:numId="6" w16cid:durableId="733890687">
    <w:abstractNumId w:val="3"/>
  </w:num>
  <w:num w:numId="7" w16cid:durableId="224993756">
    <w:abstractNumId w:val="12"/>
  </w:num>
  <w:num w:numId="8" w16cid:durableId="1495759279">
    <w:abstractNumId w:val="8"/>
  </w:num>
  <w:num w:numId="9" w16cid:durableId="243421532">
    <w:abstractNumId w:val="15"/>
  </w:num>
  <w:num w:numId="10" w16cid:durableId="1356689729">
    <w:abstractNumId w:val="4"/>
  </w:num>
  <w:num w:numId="11" w16cid:durableId="765735905">
    <w:abstractNumId w:val="11"/>
  </w:num>
  <w:num w:numId="12" w16cid:durableId="1557232366">
    <w:abstractNumId w:val="11"/>
  </w:num>
  <w:num w:numId="13" w16cid:durableId="1758625367">
    <w:abstractNumId w:val="11"/>
  </w:num>
  <w:num w:numId="14" w16cid:durableId="2075275998">
    <w:abstractNumId w:val="11"/>
  </w:num>
  <w:num w:numId="15" w16cid:durableId="375783615">
    <w:abstractNumId w:val="11"/>
  </w:num>
  <w:num w:numId="16" w16cid:durableId="1507356387">
    <w:abstractNumId w:val="2"/>
  </w:num>
  <w:num w:numId="17" w16cid:durableId="504637175">
    <w:abstractNumId w:val="2"/>
  </w:num>
  <w:num w:numId="18" w16cid:durableId="573854040">
    <w:abstractNumId w:val="14"/>
  </w:num>
  <w:num w:numId="19" w16cid:durableId="245070218">
    <w:abstractNumId w:val="13"/>
  </w:num>
  <w:num w:numId="20" w16cid:durableId="2097510451">
    <w:abstractNumId w:val="10"/>
  </w:num>
  <w:num w:numId="21" w16cid:durableId="1039205547">
    <w:abstractNumId w:val="6"/>
  </w:num>
  <w:num w:numId="22" w16cid:durableId="111751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623C5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442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26E34"/>
    <w:rsid w:val="00D46B71"/>
    <w:rsid w:val="00D6072E"/>
    <w:rsid w:val="00D80178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C7EC1"/>
  <w15:docId w15:val="{D68980D0-CCE8-4FF4-BA67-5926A5A1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Kümper, Julia (Stadt Emsdetten)</cp:lastModifiedBy>
  <cp:revision>3</cp:revision>
  <cp:lastPrinted>2010-03-03T17:05:00Z</cp:lastPrinted>
  <dcterms:created xsi:type="dcterms:W3CDTF">2021-03-02T10:00:00Z</dcterms:created>
  <dcterms:modified xsi:type="dcterms:W3CDTF">2026-06-25T08:41:00Z</dcterms:modified>
</cp:coreProperties>
</file>