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172E6EE9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B6294CB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FF2F85A" w14:textId="77777777" w:rsidR="000B3734" w:rsidRPr="001C55D1" w:rsidRDefault="000B3734" w:rsidP="00037387"/>
        </w:tc>
      </w:tr>
      <w:tr w:rsidR="000B3734" w:rsidRPr="001C55D1" w14:paraId="4A7FA022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1AECB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7B8CE5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D8FD71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3EBFE363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F0827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5884CE" w14:textId="599C4722" w:rsidR="000B3734" w:rsidRPr="001C55D1" w:rsidRDefault="0014011E" w:rsidP="00037387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EEB94FF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56CC0A55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32441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C12C2E7" w14:textId="77777777" w:rsidR="000B3734" w:rsidRPr="001C55D1" w:rsidRDefault="000B3734" w:rsidP="00037387"/>
        </w:tc>
      </w:tr>
      <w:tr w:rsidR="000B3734" w:rsidRPr="001C55D1" w14:paraId="0167445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546BA" w14:textId="77777777" w:rsidR="000B3734" w:rsidRPr="001C55D1" w:rsidRDefault="000B3734" w:rsidP="00037387"/>
        </w:tc>
      </w:tr>
      <w:tr w:rsidR="000B3734" w:rsidRPr="001C55D1" w14:paraId="52708CFB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546F8" w14:textId="0840D9C0" w:rsidR="000B3734" w:rsidRPr="001C55D1" w:rsidRDefault="0014011E" w:rsidP="0014011E">
            <w:pPr>
              <w:keepNext w:val="0"/>
              <w:jc w:val="left"/>
            </w:pPr>
            <w:r w:rsidRPr="0014011E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4011E">
              <w:rPr>
                <w:rFonts w:cs="Arial"/>
                <w:sz w:val="22"/>
              </w:rPr>
              <w:instrText xml:space="preserve"> FORMTEXT </w:instrText>
            </w:r>
            <w:r w:rsidRPr="0014011E">
              <w:rPr>
                <w:rFonts w:cs="Arial"/>
                <w:sz w:val="22"/>
              </w:rPr>
            </w:r>
            <w:r w:rsidRPr="0014011E">
              <w:rPr>
                <w:rFonts w:cs="Arial"/>
                <w:sz w:val="22"/>
              </w:rPr>
              <w:fldChar w:fldCharType="separate"/>
            </w:r>
            <w:r w:rsidRPr="0014011E">
              <w:rPr>
                <w:rFonts w:cs="Arial"/>
                <w:sz w:val="22"/>
              </w:rPr>
              <w:t xml:space="preserve">M8 </w:t>
            </w:r>
            <w:proofErr w:type="spellStart"/>
            <w:r w:rsidRPr="0014011E">
              <w:rPr>
                <w:rFonts w:cs="Arial"/>
                <w:sz w:val="22"/>
              </w:rPr>
              <w:t>Neubrückenstrasse</w:t>
            </w:r>
            <w:proofErr w:type="spellEnd"/>
            <w:r w:rsidRPr="0014011E">
              <w:rPr>
                <w:rFonts w:cs="Arial"/>
                <w:sz w:val="22"/>
              </w:rPr>
              <w:t xml:space="preserve"> ü. d. Mühlenbach</w:t>
            </w:r>
            <w:r w:rsidRPr="0014011E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6457F9A1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D6C59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3927324" w14:textId="77777777" w:rsidR="000B3734" w:rsidRPr="001C55D1" w:rsidRDefault="000B3734" w:rsidP="00037387"/>
        </w:tc>
      </w:tr>
      <w:tr w:rsidR="000B3734" w:rsidRPr="001C55D1" w14:paraId="7788DB5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06F41" w14:textId="2002032F" w:rsidR="000B3734" w:rsidRPr="0014011E" w:rsidRDefault="0014011E" w:rsidP="0014011E">
            <w:pPr>
              <w:keepNext w:val="0"/>
              <w:jc w:val="left"/>
              <w:rPr>
                <w:rFonts w:cs="Arial"/>
                <w:sz w:val="22"/>
              </w:rPr>
            </w:pPr>
            <w:r w:rsidRPr="0014011E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4011E">
              <w:rPr>
                <w:rFonts w:cs="Arial"/>
                <w:sz w:val="22"/>
              </w:rPr>
              <w:instrText xml:space="preserve"> FORMTEXT </w:instrText>
            </w:r>
            <w:r w:rsidRPr="0014011E">
              <w:rPr>
                <w:rFonts w:cs="Arial"/>
                <w:sz w:val="22"/>
              </w:rPr>
            </w:r>
            <w:r w:rsidRPr="0014011E">
              <w:rPr>
                <w:rFonts w:cs="Arial"/>
                <w:sz w:val="22"/>
              </w:rPr>
              <w:fldChar w:fldCharType="separate"/>
            </w:r>
            <w:r w:rsidRPr="0014011E">
              <w:rPr>
                <w:rFonts w:cs="Arial"/>
                <w:sz w:val="22"/>
              </w:rPr>
              <w:t>Grundhafte Erneuerung Brückenbauwerk</w:t>
            </w:r>
            <w:r w:rsidRPr="0014011E">
              <w:rPr>
                <w:rFonts w:cs="Arial"/>
                <w:sz w:val="22"/>
              </w:rPr>
              <w:fldChar w:fldCharType="end"/>
            </w:r>
          </w:p>
        </w:tc>
      </w:tr>
    </w:tbl>
    <w:p w14:paraId="58528FEF" w14:textId="77777777" w:rsidR="000B3734" w:rsidRPr="00D25B27" w:rsidRDefault="000B3734" w:rsidP="00B5249E">
      <w:pPr>
        <w:rPr>
          <w:sz w:val="16"/>
          <w:szCs w:val="16"/>
        </w:rPr>
      </w:pPr>
    </w:p>
    <w:p w14:paraId="7268B809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366926E8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984"/>
        <w:gridCol w:w="567"/>
        <w:gridCol w:w="709"/>
        <w:gridCol w:w="992"/>
        <w:gridCol w:w="851"/>
        <w:gridCol w:w="850"/>
        <w:gridCol w:w="851"/>
        <w:gridCol w:w="1018"/>
        <w:gridCol w:w="1255"/>
      </w:tblGrid>
      <w:tr w:rsidR="00D25B27" w:rsidRPr="00B5249E" w14:paraId="005F2A7F" w14:textId="77777777" w:rsidTr="00557F93">
        <w:trPr>
          <w:trHeight w:val="207"/>
        </w:trPr>
        <w:tc>
          <w:tcPr>
            <w:tcW w:w="846" w:type="dxa"/>
            <w:vMerge w:val="restart"/>
            <w:noWrap/>
            <w:tcMar>
              <w:left w:w="28" w:type="dxa"/>
            </w:tcMar>
            <w:vAlign w:val="center"/>
          </w:tcPr>
          <w:p w14:paraId="7B06730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417727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321624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1984" w:type="dxa"/>
            <w:vMerge w:val="restart"/>
            <w:noWrap/>
            <w:vAlign w:val="center"/>
          </w:tcPr>
          <w:p w14:paraId="02C522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5FCD46B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noWrap/>
            <w:vAlign w:val="center"/>
          </w:tcPr>
          <w:p w14:paraId="611F7D81" w14:textId="4C2C0A18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Me</w:t>
            </w:r>
            <w:r w:rsidR="00557F93">
              <w:rPr>
                <w:sz w:val="12"/>
                <w:szCs w:val="12"/>
              </w:rPr>
              <w:t>n</w:t>
            </w:r>
            <w:r w:rsidRPr="00116FF0">
              <w:rPr>
                <w:sz w:val="12"/>
                <w:szCs w:val="12"/>
              </w:rPr>
              <w:t xml:space="preserve">geneinheit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992" w:type="dxa"/>
            <w:vMerge w:val="restart"/>
            <w:noWrap/>
            <w:vAlign w:val="center"/>
          </w:tcPr>
          <w:p w14:paraId="101E9B3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0135BFF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825" w:type="dxa"/>
            <w:gridSpan w:val="5"/>
            <w:noWrap/>
            <w:vAlign w:val="center"/>
          </w:tcPr>
          <w:p w14:paraId="0612FE1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21A98BA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05033269" w14:textId="77777777" w:rsidTr="00557F93">
        <w:trPr>
          <w:trHeight w:val="206"/>
        </w:trPr>
        <w:tc>
          <w:tcPr>
            <w:tcW w:w="846" w:type="dxa"/>
            <w:vMerge/>
            <w:noWrap/>
            <w:tcMar>
              <w:left w:w="28" w:type="dxa"/>
            </w:tcMar>
            <w:vAlign w:val="center"/>
          </w:tcPr>
          <w:p w14:paraId="5DEDED6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14:paraId="0BB8EDB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14:paraId="5084172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14:paraId="76797B0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14:paraId="2D7099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center"/>
          </w:tcPr>
          <w:p w14:paraId="53BF75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850" w:type="dxa"/>
            <w:noWrap/>
            <w:vAlign w:val="center"/>
          </w:tcPr>
          <w:p w14:paraId="72FBB60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3D8390C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1018" w:type="dxa"/>
            <w:noWrap/>
            <w:vAlign w:val="center"/>
          </w:tcPr>
          <w:p w14:paraId="7B56C2F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4A835EC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CD8676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AAB9FB8" w14:textId="77777777" w:rsidTr="00557F93">
        <w:trPr>
          <w:trHeight w:val="170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66B199C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1984" w:type="dxa"/>
            <w:noWrap/>
            <w:vAlign w:val="center"/>
          </w:tcPr>
          <w:p w14:paraId="4664FA2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2ADE617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14:paraId="304F14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noWrap/>
            <w:vAlign w:val="center"/>
          </w:tcPr>
          <w:p w14:paraId="64C3613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367677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  <w:noWrap/>
            <w:vAlign w:val="center"/>
          </w:tcPr>
          <w:p w14:paraId="79C0B91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851" w:type="dxa"/>
            <w:noWrap/>
            <w:vAlign w:val="center"/>
          </w:tcPr>
          <w:p w14:paraId="7189324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1018" w:type="dxa"/>
            <w:noWrap/>
            <w:vAlign w:val="center"/>
          </w:tcPr>
          <w:p w14:paraId="375B552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45DF181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C56197" w:rsidRPr="00B5249E" w14:paraId="4085CE1F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451B1143" w14:textId="44D29B8B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1.2.10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3A7212C1" w14:textId="2C16DACB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Baustelle einrichten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454640AB" w14:textId="03D46575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332BAFB2" w14:textId="0644E677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psch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2E0015C2" w14:textId="1C4A161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544F8200" w14:textId="613EF075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093B21A1" w14:textId="5E29938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3C85D8FB" w14:textId="7C0CF08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75E1F790" w14:textId="1773CF5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78E33C1B" w14:textId="50E54ED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0D657FEA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68414DE8" w14:textId="080E3D9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1.2.20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2C56A489" w14:textId="255E69A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Baustelle räumen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12F2DACA" w14:textId="32081FA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09C021A5" w14:textId="7CB350C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psch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2AD77B81" w14:textId="062E35C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27A9BF0F" w14:textId="35D23E0E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361368F5" w14:textId="5DA3775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21AE55EC" w14:textId="6326907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38230D2F" w14:textId="5981C840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33BDA4BC" w14:textId="62EC2BF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4761D65D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09E8EFA8" w14:textId="195FB871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1.2.30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483EA39F" w14:textId="08337762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Verkehrssicherung aufbauen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2617EF51" w14:textId="3977A42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7F44C71F" w14:textId="3DE10C7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psch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0C97E228" w14:textId="7DA7EFB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39CBCF9B" w14:textId="2EA4526B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5AE83430" w14:textId="70FA8DF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19270F33" w14:textId="572608D0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0A7ED160" w14:textId="692CEE99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3E330C0B" w14:textId="7BCA5804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1D3BDA2B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0F699BDC" w14:textId="1C9F9BFF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1.2.40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618CF3E1" w14:textId="323059EF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Verkehrssicherung vorhalten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7774D7FA" w14:textId="03F6E691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60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588E7879" w14:textId="31F7F9C1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d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6CB08E19" w14:textId="113539FB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4C48549C" w14:textId="41FE15FE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0DE2C482" w14:textId="4B9E99DF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4F996EEA" w14:textId="1E81EFBB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4C40EFFB" w14:textId="79D6AC1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72435C61" w14:textId="3B95531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37C0595B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1C2D70E0" w14:textId="6AA2482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1.2.60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164FFF45" w14:textId="6EB6674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Verkehrssicherung kontrollieren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1600AEE5" w14:textId="66A57665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60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33423CD7" w14:textId="74BBEBE9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d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0F24E00C" w14:textId="6856471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14B3DAF8" w14:textId="50F18070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52E40ED2" w14:textId="5BD92F0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12196702" w14:textId="35EE711E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73916D99" w14:textId="1776679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2D26776D" w14:textId="3471B21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3C141934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6930B9D8" w14:textId="08CA4E8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2.1.100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0D567FBE" w14:textId="5433B55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Abdichtung aufnehmen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4A6F618E" w14:textId="5EC17139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225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2DFE7401" w14:textId="3E2179A4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15B52807" w14:textId="25444B91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61CD49F7" w14:textId="4813BBF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1B9B7621" w14:textId="381FA93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360F8AF5" w14:textId="31AC31D9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0D52B0F9" w14:textId="36011D8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385BFD60" w14:textId="63D5EF99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79899FD0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6A17A4BF" w14:textId="2155A59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2.3.10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281830D2" w14:textId="6DBE3FA2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Stahlbeton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43159E50" w14:textId="369C2961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2F673B7B" w14:textId="1FEC4E1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m³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26619E0D" w14:textId="477BEE97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09F90D53" w14:textId="787CFFD4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3280F043" w14:textId="6E6F543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178DFC48" w14:textId="3FFE808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3D1403A3" w14:textId="2196481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43DC67DF" w14:textId="1D593E6E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2DCD51F7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2FC4EB8B" w14:textId="03BCB6C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2.5.20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308D0C70" w14:textId="79BD1907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Alugeländer einbauen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2E22EF78" w14:textId="667623D7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27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0D498CB6" w14:textId="5D49EA8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59A7EBD8" w14:textId="77B683A5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1A0FB37C" w14:textId="2FE54BE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676552BE" w14:textId="0A9D933F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352433CB" w14:textId="5A267F7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48E3B462" w14:textId="11F4350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628BF1EF" w14:textId="60A2DD47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3FF29B97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38CE3909" w14:textId="630FCC2D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2.6.10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noWrap/>
            <w:vAlign w:val="center"/>
          </w:tcPr>
          <w:p w14:paraId="5A6EF2F9" w14:textId="7018BCF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Asphaltdeckschicht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noWrap/>
            <w:vAlign w:val="center"/>
          </w:tcPr>
          <w:p w14:paraId="6D6C1917" w14:textId="0015B7FC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105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09" w:type="dxa"/>
            <w:noWrap/>
            <w:vAlign w:val="center"/>
          </w:tcPr>
          <w:p w14:paraId="670B7101" w14:textId="5C3FDBD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noWrap/>
            <w:vAlign w:val="center"/>
          </w:tcPr>
          <w:p w14:paraId="3CFB11B3" w14:textId="18E1C823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06E2CDCF" w14:textId="28C79F9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0" w:type="dxa"/>
            <w:noWrap/>
            <w:vAlign w:val="center"/>
          </w:tcPr>
          <w:p w14:paraId="45FE2024" w14:textId="0D42122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51" w:type="dxa"/>
            <w:noWrap/>
            <w:vAlign w:val="center"/>
          </w:tcPr>
          <w:p w14:paraId="4123E9C8" w14:textId="3ABF927A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018" w:type="dxa"/>
            <w:noWrap/>
            <w:vAlign w:val="center"/>
          </w:tcPr>
          <w:p w14:paraId="19CC7C4B" w14:textId="62631528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54C90C88" w14:textId="0E2F7A46" w:rsidR="00C56197" w:rsidRPr="00B5249E" w:rsidRDefault="00C56197" w:rsidP="00C56197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56197" w:rsidRPr="00B5249E" w14:paraId="5E661903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5947D60E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33EBCE00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784A9397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600CED88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6B0166FA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2FD8663A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1BD69E02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13786B86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0DC1C162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5D248DF0" w14:textId="77777777" w:rsidR="00C56197" w:rsidRPr="00B5249E" w:rsidRDefault="00C56197" w:rsidP="00C56197"/>
        </w:tc>
      </w:tr>
      <w:tr w:rsidR="00C56197" w:rsidRPr="00B5249E" w14:paraId="264FE2D1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0DDA665A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0E955182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11648E4B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59B39136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58D6A6C6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3DC8D1D2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5C264199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42AF8264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622A212D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054795F1" w14:textId="77777777" w:rsidR="00C56197" w:rsidRPr="00B5249E" w:rsidRDefault="00C56197" w:rsidP="00C56197"/>
        </w:tc>
      </w:tr>
      <w:tr w:rsidR="00C56197" w:rsidRPr="00B5249E" w14:paraId="680AA7F4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61BD4277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34ABC791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3D13D493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3CCEEF82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69C71B7A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1675FB94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47411197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264CA9DF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661D8595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159AA077" w14:textId="77777777" w:rsidR="00C56197" w:rsidRPr="00B5249E" w:rsidRDefault="00C56197" w:rsidP="00C56197"/>
        </w:tc>
      </w:tr>
      <w:tr w:rsidR="00C56197" w:rsidRPr="00B5249E" w14:paraId="08F17CDA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7BDA3AB7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7E0B8114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1A63CD2F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01C353BA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3D6FBD45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02BCCA7A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1FB05C99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4BDD2EDA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7F5B46CB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6BB7E5A3" w14:textId="77777777" w:rsidR="00C56197" w:rsidRPr="00B5249E" w:rsidRDefault="00C56197" w:rsidP="00C56197"/>
        </w:tc>
      </w:tr>
      <w:tr w:rsidR="00C56197" w:rsidRPr="00B5249E" w14:paraId="0B1D04B0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334F7A8F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0B1D7EBE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0593FABF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19071BF3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40C7F359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51CF6E67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1DCB53CA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1C5A3537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4BB847BC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77A4DF72" w14:textId="77777777" w:rsidR="00C56197" w:rsidRPr="00B5249E" w:rsidRDefault="00C56197" w:rsidP="00C56197"/>
        </w:tc>
      </w:tr>
      <w:tr w:rsidR="00C56197" w:rsidRPr="00B5249E" w14:paraId="26456763" w14:textId="77777777" w:rsidTr="00557F93">
        <w:trPr>
          <w:trHeight w:val="567"/>
        </w:trPr>
        <w:tc>
          <w:tcPr>
            <w:tcW w:w="846" w:type="dxa"/>
            <w:noWrap/>
            <w:tcMar>
              <w:left w:w="28" w:type="dxa"/>
            </w:tcMar>
            <w:vAlign w:val="center"/>
          </w:tcPr>
          <w:p w14:paraId="7349998B" w14:textId="77777777" w:rsidR="00C56197" w:rsidRPr="00B5249E" w:rsidRDefault="00C56197" w:rsidP="00C56197"/>
        </w:tc>
        <w:tc>
          <w:tcPr>
            <w:tcW w:w="1984" w:type="dxa"/>
            <w:noWrap/>
            <w:vAlign w:val="center"/>
          </w:tcPr>
          <w:p w14:paraId="69945FE1" w14:textId="77777777" w:rsidR="00C56197" w:rsidRPr="00B5249E" w:rsidRDefault="00C56197" w:rsidP="00C56197"/>
        </w:tc>
        <w:tc>
          <w:tcPr>
            <w:tcW w:w="567" w:type="dxa"/>
            <w:noWrap/>
            <w:vAlign w:val="center"/>
          </w:tcPr>
          <w:p w14:paraId="7C2F3AA3" w14:textId="77777777" w:rsidR="00C56197" w:rsidRPr="00B5249E" w:rsidRDefault="00C56197" w:rsidP="00C56197"/>
        </w:tc>
        <w:tc>
          <w:tcPr>
            <w:tcW w:w="709" w:type="dxa"/>
            <w:noWrap/>
            <w:vAlign w:val="center"/>
          </w:tcPr>
          <w:p w14:paraId="3AE981BE" w14:textId="77777777" w:rsidR="00C56197" w:rsidRPr="00B5249E" w:rsidRDefault="00C56197" w:rsidP="00C56197"/>
        </w:tc>
        <w:tc>
          <w:tcPr>
            <w:tcW w:w="992" w:type="dxa"/>
            <w:noWrap/>
            <w:vAlign w:val="center"/>
          </w:tcPr>
          <w:p w14:paraId="2B2319AF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7C9D293C" w14:textId="77777777" w:rsidR="00C56197" w:rsidRPr="00B5249E" w:rsidRDefault="00C56197" w:rsidP="00C56197"/>
        </w:tc>
        <w:tc>
          <w:tcPr>
            <w:tcW w:w="850" w:type="dxa"/>
            <w:noWrap/>
            <w:vAlign w:val="center"/>
          </w:tcPr>
          <w:p w14:paraId="3443DAC2" w14:textId="77777777" w:rsidR="00C56197" w:rsidRPr="00B5249E" w:rsidRDefault="00C56197" w:rsidP="00C56197"/>
        </w:tc>
        <w:tc>
          <w:tcPr>
            <w:tcW w:w="851" w:type="dxa"/>
            <w:noWrap/>
            <w:vAlign w:val="center"/>
          </w:tcPr>
          <w:p w14:paraId="2A2C16F9" w14:textId="77777777" w:rsidR="00C56197" w:rsidRPr="00B5249E" w:rsidRDefault="00C56197" w:rsidP="00C56197"/>
        </w:tc>
        <w:tc>
          <w:tcPr>
            <w:tcW w:w="1018" w:type="dxa"/>
            <w:noWrap/>
            <w:vAlign w:val="center"/>
          </w:tcPr>
          <w:p w14:paraId="787A27C5" w14:textId="77777777" w:rsidR="00C56197" w:rsidRPr="00B5249E" w:rsidRDefault="00C56197" w:rsidP="00C56197"/>
        </w:tc>
        <w:tc>
          <w:tcPr>
            <w:tcW w:w="1255" w:type="dxa"/>
            <w:noWrap/>
            <w:vAlign w:val="center"/>
          </w:tcPr>
          <w:p w14:paraId="01549E31" w14:textId="77777777" w:rsidR="00C56197" w:rsidRPr="00B5249E" w:rsidRDefault="00C56197" w:rsidP="00C56197"/>
        </w:tc>
      </w:tr>
    </w:tbl>
    <w:p w14:paraId="4F9C1389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219A3" w14:textId="77777777" w:rsidR="00E86A97" w:rsidRDefault="00E86A97">
      <w:r>
        <w:separator/>
      </w:r>
    </w:p>
    <w:p w14:paraId="04BE5BE8" w14:textId="77777777" w:rsidR="00E86A97" w:rsidRDefault="00E86A97"/>
    <w:p w14:paraId="15D89705" w14:textId="77777777" w:rsidR="00E86A97" w:rsidRDefault="00E86A97"/>
  </w:endnote>
  <w:endnote w:type="continuationSeparator" w:id="0">
    <w:p w14:paraId="26C15778" w14:textId="77777777" w:rsidR="00E86A97" w:rsidRDefault="00E86A97">
      <w:r>
        <w:continuationSeparator/>
      </w:r>
    </w:p>
    <w:p w14:paraId="62456963" w14:textId="77777777" w:rsidR="00E86A97" w:rsidRDefault="00E86A97"/>
    <w:p w14:paraId="1BE8F028" w14:textId="77777777" w:rsidR="00E86A97" w:rsidRDefault="00E86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1E4B677A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377DA55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A3E0FE4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ECF3CA" wp14:editId="685162B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9F48A9F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576EC1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DCD6D3D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91DC" w14:textId="77777777" w:rsidR="00E86A97" w:rsidRDefault="00E86A97">
      <w:r>
        <w:separator/>
      </w:r>
    </w:p>
  </w:footnote>
  <w:footnote w:type="continuationSeparator" w:id="0">
    <w:p w14:paraId="74F213EE" w14:textId="77777777" w:rsidR="00E86A97" w:rsidRDefault="00E86A97">
      <w:r>
        <w:continuationSeparator/>
      </w:r>
    </w:p>
    <w:p w14:paraId="05F374D2" w14:textId="77777777" w:rsidR="00E86A97" w:rsidRDefault="00E86A97"/>
    <w:p w14:paraId="67D54A5E" w14:textId="77777777" w:rsidR="00E86A97" w:rsidRDefault="00E86A97"/>
  </w:footnote>
  <w:footnote w:id="1">
    <w:p w14:paraId="39468F06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62E9A8FA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390469D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795C5F73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7B74" w14:textId="77777777" w:rsidR="00FF1D90" w:rsidRDefault="00FF1D90"/>
  <w:p w14:paraId="7647D45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6FF7" w14:textId="77777777" w:rsidR="00FF1D90" w:rsidRDefault="00FF1D90" w:rsidP="00046C8E">
    <w:pPr>
      <w:pStyle w:val="Kopfzeile"/>
    </w:pPr>
    <w:r>
      <w:t>223</w:t>
    </w:r>
  </w:p>
  <w:p w14:paraId="62034D44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4024027">
    <w:abstractNumId w:val="11"/>
  </w:num>
  <w:num w:numId="2" w16cid:durableId="1446264567">
    <w:abstractNumId w:val="15"/>
  </w:num>
  <w:num w:numId="3" w16cid:durableId="1173565575">
    <w:abstractNumId w:val="17"/>
  </w:num>
  <w:num w:numId="4" w16cid:durableId="1656956783">
    <w:abstractNumId w:val="26"/>
  </w:num>
  <w:num w:numId="5" w16cid:durableId="2052727148">
    <w:abstractNumId w:val="19"/>
  </w:num>
  <w:num w:numId="6" w16cid:durableId="668143965">
    <w:abstractNumId w:val="13"/>
  </w:num>
  <w:num w:numId="7" w16cid:durableId="1573006584">
    <w:abstractNumId w:val="22"/>
  </w:num>
  <w:num w:numId="8" w16cid:durableId="1192261521">
    <w:abstractNumId w:val="18"/>
  </w:num>
  <w:num w:numId="9" w16cid:durableId="717164511">
    <w:abstractNumId w:val="25"/>
  </w:num>
  <w:num w:numId="10" w16cid:durableId="1799759404">
    <w:abstractNumId w:val="14"/>
  </w:num>
  <w:num w:numId="11" w16cid:durableId="1193692498">
    <w:abstractNumId w:val="21"/>
  </w:num>
  <w:num w:numId="12" w16cid:durableId="673387253">
    <w:abstractNumId w:val="21"/>
  </w:num>
  <w:num w:numId="13" w16cid:durableId="1366130656">
    <w:abstractNumId w:val="21"/>
  </w:num>
  <w:num w:numId="14" w16cid:durableId="590433187">
    <w:abstractNumId w:val="21"/>
  </w:num>
  <w:num w:numId="15" w16cid:durableId="881138144">
    <w:abstractNumId w:val="21"/>
  </w:num>
  <w:num w:numId="16" w16cid:durableId="2095054930">
    <w:abstractNumId w:val="12"/>
  </w:num>
  <w:num w:numId="17" w16cid:durableId="1719164959">
    <w:abstractNumId w:val="12"/>
  </w:num>
  <w:num w:numId="18" w16cid:durableId="1203443616">
    <w:abstractNumId w:val="24"/>
  </w:num>
  <w:num w:numId="19" w16cid:durableId="2024741530">
    <w:abstractNumId w:val="23"/>
  </w:num>
  <w:num w:numId="20" w16cid:durableId="708183517">
    <w:abstractNumId w:val="20"/>
  </w:num>
  <w:num w:numId="21" w16cid:durableId="1446848945">
    <w:abstractNumId w:val="16"/>
  </w:num>
  <w:num w:numId="22" w16cid:durableId="1363243187">
    <w:abstractNumId w:val="10"/>
  </w:num>
  <w:num w:numId="23" w16cid:durableId="434909176">
    <w:abstractNumId w:val="9"/>
  </w:num>
  <w:num w:numId="24" w16cid:durableId="1055348788">
    <w:abstractNumId w:val="7"/>
  </w:num>
  <w:num w:numId="25" w16cid:durableId="928998737">
    <w:abstractNumId w:val="6"/>
  </w:num>
  <w:num w:numId="26" w16cid:durableId="1605066933">
    <w:abstractNumId w:val="5"/>
  </w:num>
  <w:num w:numId="27" w16cid:durableId="486287184">
    <w:abstractNumId w:val="4"/>
  </w:num>
  <w:num w:numId="28" w16cid:durableId="1256088003">
    <w:abstractNumId w:val="8"/>
  </w:num>
  <w:num w:numId="29" w16cid:durableId="539705426">
    <w:abstractNumId w:val="3"/>
  </w:num>
  <w:num w:numId="30" w16cid:durableId="1088885857">
    <w:abstractNumId w:val="2"/>
  </w:num>
  <w:num w:numId="31" w16cid:durableId="662008355">
    <w:abstractNumId w:val="1"/>
  </w:num>
  <w:num w:numId="32" w16cid:durableId="128110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011E"/>
    <w:rsid w:val="001426F7"/>
    <w:rsid w:val="00144A5A"/>
    <w:rsid w:val="001A6205"/>
    <w:rsid w:val="001B705C"/>
    <w:rsid w:val="001C13F0"/>
    <w:rsid w:val="001C3E5C"/>
    <w:rsid w:val="001C509D"/>
    <w:rsid w:val="001C54B0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57F93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C3C90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44F04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56197"/>
    <w:rsid w:val="00C764C5"/>
    <w:rsid w:val="00C96E57"/>
    <w:rsid w:val="00CA07A6"/>
    <w:rsid w:val="00CB7910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86A97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1316EA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342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Kümper, Julia (Stadt Emsdetten)</cp:lastModifiedBy>
  <cp:revision>5</cp:revision>
  <cp:lastPrinted>2010-03-03T16:06:00Z</cp:lastPrinted>
  <dcterms:created xsi:type="dcterms:W3CDTF">2021-03-02T10:10:00Z</dcterms:created>
  <dcterms:modified xsi:type="dcterms:W3CDTF">2026-06-25T08:41:00Z</dcterms:modified>
</cp:coreProperties>
</file>