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E1FA3B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E6A7FC6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6B4B8BB" w14:textId="77777777" w:rsidR="008C46FE" w:rsidRPr="001C55D1" w:rsidRDefault="008C46FE" w:rsidP="00A052CE"/>
        </w:tc>
      </w:tr>
      <w:tr w:rsidR="008C46FE" w:rsidRPr="001C55D1" w14:paraId="26888A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79B4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6C2AA4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0AC8C2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32EE266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4747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64910E" w14:textId="5A34FC00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457BEA">
              <w:rPr>
                <w:rFonts w:cs="Arial"/>
                <w:noProof/>
                <w:sz w:val="22"/>
              </w:rPr>
              <w:t>20-670-023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1DBD25" w14:textId="510C300F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0447DA" w:rsidRPr="001C55D1" w14:paraId="09970E3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44842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794FC11" w14:textId="77777777" w:rsidR="000447DA" w:rsidRPr="001C55D1" w:rsidRDefault="000447DA" w:rsidP="00A052CE"/>
        </w:tc>
      </w:tr>
      <w:tr w:rsidR="008C46FE" w:rsidRPr="001C55D1" w14:paraId="6A6D0CE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82481" w14:textId="3A05D465" w:rsidR="008C46FE" w:rsidRPr="001C55D1" w:rsidRDefault="00425FAE" w:rsidP="00457BEA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457BEA" w:rsidRPr="00457BEA">
              <w:rPr>
                <w:rFonts w:cs="Arial"/>
                <w:noProof/>
              </w:rPr>
              <w:t xml:space="preserve"> </w:t>
            </w:r>
            <w:r w:rsidR="00457BEA" w:rsidRPr="00457BEA">
              <w:rPr>
                <w:rFonts w:cs="Arial"/>
                <w:noProof/>
                <w:sz w:val="22"/>
              </w:rPr>
              <w:t xml:space="preserve">Lieferung und Montage von Spielgeräten auf Spielplätzen 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8C46FE" w:rsidRPr="001C55D1" w14:paraId="0EABE9B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4E1EB" w14:textId="77777777" w:rsidR="008C46FE" w:rsidRPr="001C55D1" w:rsidRDefault="008C46FE" w:rsidP="00A052CE"/>
        </w:tc>
      </w:tr>
      <w:tr w:rsidR="008C46FE" w:rsidRPr="001C55D1" w14:paraId="6E184100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1AFF9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138E0E3" w14:textId="77777777" w:rsidR="008C46FE" w:rsidRPr="001C55D1" w:rsidRDefault="008C46FE" w:rsidP="00A052CE"/>
        </w:tc>
      </w:tr>
      <w:tr w:rsidR="008C46FE" w:rsidRPr="001C55D1" w14:paraId="30F5F25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2835A" w14:textId="44C32702" w:rsidR="008C46FE" w:rsidRPr="001C55D1" w:rsidRDefault="00425FAE" w:rsidP="00457BEA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457BEA" w:rsidRPr="00457BEA">
              <w:rPr>
                <w:rFonts w:cs="Arial"/>
                <w:noProof/>
              </w:rPr>
              <w:t xml:space="preserve"> </w:t>
            </w:r>
            <w:r w:rsidR="00457BEA" w:rsidRPr="00457BEA">
              <w:rPr>
                <w:rFonts w:cs="Arial"/>
                <w:noProof/>
                <w:sz w:val="22"/>
              </w:rPr>
              <w:t>Montage von Spielgeräten</w:t>
            </w:r>
            <w:r w:rsidR="00457BEA" w:rsidRPr="00457BEA">
              <w:rPr>
                <w:rFonts w:cs="Arial"/>
                <w:noProof/>
                <w:sz w:val="22"/>
              </w:rPr>
              <w:t xml:space="preserve"> 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665E6A2A" w14:textId="77777777" w:rsidR="00567E7A" w:rsidRPr="00567E7A" w:rsidRDefault="00567E7A" w:rsidP="00567E7A"/>
    <w:p w14:paraId="4F1BAB7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38CF44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4AC1C9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3322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2832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367462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A1BA11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00BF0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0D2A9F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15D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FFB064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2BC0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758ACD16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EABFF3" w14:textId="77777777" w:rsidR="00567E7A" w:rsidRPr="00567E7A" w:rsidRDefault="00567E7A" w:rsidP="00E47BF6"/>
        </w:tc>
      </w:tr>
      <w:tr w:rsidR="00567E7A" w:rsidRPr="00567E7A" w14:paraId="44BEA75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F36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470A14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E7D6F7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C2EA815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F30C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24903E" w14:textId="77777777" w:rsidR="00567E7A" w:rsidRPr="00567E7A" w:rsidRDefault="00567E7A" w:rsidP="00E47BF6"/>
        </w:tc>
      </w:tr>
      <w:tr w:rsidR="00567E7A" w:rsidRPr="00567E7A" w14:paraId="254619D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58D9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78B5B86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709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14B1CD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D6AC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716EB1A" w14:textId="77777777" w:rsidR="00567E7A" w:rsidRPr="00567E7A" w:rsidRDefault="00567E7A" w:rsidP="00E47BF6"/>
        </w:tc>
      </w:tr>
      <w:tr w:rsidR="00567E7A" w:rsidRPr="00567E7A" w14:paraId="40B54E0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B0F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97AD1A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7C95F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350C49B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930F0D" w14:textId="77777777" w:rsidR="00567E7A" w:rsidRPr="00567E7A" w:rsidRDefault="00567E7A" w:rsidP="00E47BF6"/>
        </w:tc>
      </w:tr>
      <w:tr w:rsidR="00567E7A" w:rsidRPr="00567E7A" w14:paraId="201FA1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F27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709122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096C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EA6AFBB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B0448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425766" w14:textId="77777777" w:rsidR="00567E7A" w:rsidRPr="00567E7A" w:rsidRDefault="00567E7A" w:rsidP="00E47BF6"/>
        </w:tc>
      </w:tr>
      <w:tr w:rsidR="00567E7A" w:rsidRPr="00567E7A" w14:paraId="7862CA1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EDC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A899AE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E1C5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12FBE07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F99BFDF" w14:textId="77777777" w:rsidR="00567E7A" w:rsidRPr="00567E7A" w:rsidRDefault="00567E7A" w:rsidP="00E47BF6"/>
        </w:tc>
      </w:tr>
    </w:tbl>
    <w:p w14:paraId="00EFCCC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60EFAB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F512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728DF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85696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46E7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FFE58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B9B793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3500A9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96005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95584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0BE4179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E26C5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264087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72A5D7F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F5AAF3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5BDB17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C8E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A56F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5C45DB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94C4E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F7181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075A3D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C1C538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D58C48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D33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01CB69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A5852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FF21A2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E284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E028BD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2BB0FC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774C73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8E9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69E02C2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6DCA2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9444A5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BE4C59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7D37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D3912A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BF3852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C2483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E175A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6B6D1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4615D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5C133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FD1226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2307E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7071B7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73D1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00AB1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4B0B9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DA471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E51BF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6E7C9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BAF817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62824C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628A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54383BC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A21AC0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8D21FA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01514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3C3FDA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0E617B4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E1B850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82F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3DF49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25C13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B71C96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727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FBFE88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04910EF" w14:textId="77777777" w:rsidR="00567E7A" w:rsidRPr="00567E7A" w:rsidRDefault="00567E7A" w:rsidP="00706C35">
            <w:pPr>
              <w:jc w:val="left"/>
            </w:pPr>
          </w:p>
        </w:tc>
      </w:tr>
    </w:tbl>
    <w:p w14:paraId="20CA4B96" w14:textId="77777777" w:rsidR="009713AD" w:rsidRDefault="009713AD" w:rsidP="00567E7A"/>
    <w:p w14:paraId="0BC27344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B8D6D79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CCACE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7011F268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A57566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DB829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527EEAD0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6A03196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3F1AD0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3988AD81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B75094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3F1B358" w14:textId="77777777" w:rsidR="00567E7A" w:rsidRPr="008C46FE" w:rsidRDefault="00567E7A" w:rsidP="00706C35">
            <w:pPr>
              <w:jc w:val="center"/>
            </w:pPr>
          </w:p>
          <w:p w14:paraId="4A7A2C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4C199660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CAAAF67" w14:textId="77777777" w:rsidR="00567E7A" w:rsidRPr="008C46FE" w:rsidRDefault="00567E7A" w:rsidP="00706C35">
            <w:pPr>
              <w:jc w:val="center"/>
            </w:pPr>
          </w:p>
          <w:p w14:paraId="0B17C3AF" w14:textId="77777777" w:rsidR="00567E7A" w:rsidRPr="008C46FE" w:rsidRDefault="00567E7A" w:rsidP="00706C35">
            <w:pPr>
              <w:jc w:val="center"/>
            </w:pPr>
          </w:p>
          <w:p w14:paraId="29BACC12" w14:textId="77777777" w:rsidR="00567E7A" w:rsidRPr="008C46FE" w:rsidRDefault="00567E7A" w:rsidP="00706C35">
            <w:pPr>
              <w:jc w:val="center"/>
            </w:pPr>
          </w:p>
          <w:p w14:paraId="7E338A8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63CF8C3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99BD8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5C099C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77D0F807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26C80E0B" w14:textId="77777777" w:rsidR="00567E7A" w:rsidRPr="00567E7A" w:rsidRDefault="00567E7A" w:rsidP="00754C19"/>
        </w:tc>
      </w:tr>
      <w:tr w:rsidR="00567E7A" w:rsidRPr="00706C35" w14:paraId="076B0D2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4414F8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AE53DE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7843ED3" w14:textId="77777777" w:rsidR="00567E7A" w:rsidRPr="00567E7A" w:rsidRDefault="00567E7A" w:rsidP="00754C19"/>
        </w:tc>
      </w:tr>
      <w:tr w:rsidR="00567E7A" w:rsidRPr="00706C35" w14:paraId="5F4054AB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E560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6AA4765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425E0BCE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CF7A9E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43D5151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F6560D3" w14:textId="77777777" w:rsidR="00567E7A" w:rsidRPr="00567E7A" w:rsidRDefault="00567E7A" w:rsidP="00754C19"/>
        </w:tc>
      </w:tr>
      <w:tr w:rsidR="00567E7A" w:rsidRPr="00706C35" w14:paraId="7E66DEA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FD12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4A9F5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7376BB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42C57C0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42F156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D55C4AD" w14:textId="77777777" w:rsidR="00567E7A" w:rsidRPr="00567E7A" w:rsidRDefault="00567E7A" w:rsidP="00754C19"/>
        </w:tc>
      </w:tr>
      <w:tr w:rsidR="00567E7A" w:rsidRPr="00706C35" w14:paraId="65710D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8F3F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A349D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F9C753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0492488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10B4AAD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93C9D73" w14:textId="77777777" w:rsidR="00567E7A" w:rsidRPr="00567E7A" w:rsidRDefault="00567E7A" w:rsidP="00754C19"/>
        </w:tc>
      </w:tr>
      <w:tr w:rsidR="00567E7A" w:rsidRPr="00706C35" w14:paraId="50C90161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0CE3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27F08A0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E7AA509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21A2BFA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5115EA44" w14:textId="77777777" w:rsidR="00567E7A" w:rsidRPr="00567E7A" w:rsidRDefault="00567E7A" w:rsidP="00754C19"/>
        </w:tc>
      </w:tr>
      <w:tr w:rsidR="00567E7A" w:rsidRPr="00706C35" w14:paraId="6B0D641A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6B570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15AB634E" w14:textId="77777777" w:rsidR="00567E7A" w:rsidRPr="00567E7A" w:rsidRDefault="00567E7A" w:rsidP="00754C19"/>
        </w:tc>
      </w:tr>
    </w:tbl>
    <w:p w14:paraId="7BC61F32" w14:textId="77777777" w:rsidR="00567E7A" w:rsidRPr="008C46FE" w:rsidRDefault="00567E7A" w:rsidP="00567E7A"/>
    <w:p w14:paraId="7AA7B4C6" w14:textId="77777777" w:rsidR="00567E7A" w:rsidRDefault="00567E7A" w:rsidP="00567E7A">
      <w:r w:rsidRPr="00567E7A">
        <w:t>eventuelle Erläuterungen des Bieters:</w:t>
      </w:r>
    </w:p>
    <w:p w14:paraId="0ECF1AA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7341A2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3D27FE" w14:textId="77777777" w:rsidR="00567E7A" w:rsidRPr="00567E7A" w:rsidRDefault="00567E7A" w:rsidP="00567E7A"/>
        </w:tc>
      </w:tr>
      <w:tr w:rsidR="00567E7A" w:rsidRPr="00567E7A" w14:paraId="6F60405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DB628C" w14:textId="77777777" w:rsidR="00567E7A" w:rsidRPr="00567E7A" w:rsidRDefault="00567E7A" w:rsidP="00567E7A"/>
        </w:tc>
      </w:tr>
      <w:tr w:rsidR="00567E7A" w:rsidRPr="00567E7A" w14:paraId="6C90942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904AC0" w14:textId="77777777" w:rsidR="00567E7A" w:rsidRPr="00567E7A" w:rsidRDefault="00567E7A" w:rsidP="00567E7A"/>
        </w:tc>
      </w:tr>
      <w:tr w:rsidR="00567E7A" w:rsidRPr="00567E7A" w14:paraId="39D65C7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912F75" w14:textId="77777777" w:rsidR="00567E7A" w:rsidRPr="00567E7A" w:rsidRDefault="00567E7A" w:rsidP="00567E7A"/>
        </w:tc>
      </w:tr>
      <w:tr w:rsidR="00567E7A" w:rsidRPr="00567E7A" w14:paraId="552F5EB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A62D93" w14:textId="77777777" w:rsidR="00567E7A" w:rsidRPr="00567E7A" w:rsidRDefault="00567E7A" w:rsidP="00567E7A"/>
        </w:tc>
      </w:tr>
      <w:tr w:rsidR="00567E7A" w:rsidRPr="00567E7A" w14:paraId="08243E0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520F5E" w14:textId="77777777" w:rsidR="00567E7A" w:rsidRPr="00567E7A" w:rsidRDefault="00567E7A" w:rsidP="00567E7A"/>
        </w:tc>
      </w:tr>
      <w:tr w:rsidR="00567E7A" w:rsidRPr="00567E7A" w14:paraId="05A422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6D3556" w14:textId="77777777" w:rsidR="00567E7A" w:rsidRPr="00567E7A" w:rsidRDefault="00567E7A" w:rsidP="00567E7A"/>
        </w:tc>
      </w:tr>
      <w:tr w:rsidR="00567E7A" w:rsidRPr="00567E7A" w14:paraId="3C3E295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C95E95" w14:textId="77777777" w:rsidR="00567E7A" w:rsidRPr="00567E7A" w:rsidRDefault="00567E7A" w:rsidP="00567E7A"/>
        </w:tc>
      </w:tr>
      <w:tr w:rsidR="00567E7A" w:rsidRPr="00567E7A" w14:paraId="0A4936C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C48C5A" w14:textId="77777777" w:rsidR="00567E7A" w:rsidRPr="00567E7A" w:rsidRDefault="00567E7A" w:rsidP="00567E7A"/>
        </w:tc>
      </w:tr>
      <w:tr w:rsidR="00567E7A" w:rsidRPr="00567E7A" w14:paraId="6280F3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5C85C12" w14:textId="77777777" w:rsidR="00567E7A" w:rsidRPr="00567E7A" w:rsidRDefault="00567E7A" w:rsidP="00567E7A"/>
        </w:tc>
      </w:tr>
      <w:tr w:rsidR="00567E7A" w:rsidRPr="00567E7A" w14:paraId="60DBA39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7FF1BD6" w14:textId="77777777" w:rsidR="00567E7A" w:rsidRPr="00567E7A" w:rsidRDefault="00567E7A" w:rsidP="00567E7A"/>
        </w:tc>
      </w:tr>
      <w:tr w:rsidR="00567E7A" w:rsidRPr="00567E7A" w14:paraId="7AD410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1F3F80" w14:textId="77777777" w:rsidR="00567E7A" w:rsidRPr="00567E7A" w:rsidRDefault="00567E7A" w:rsidP="00567E7A"/>
        </w:tc>
      </w:tr>
      <w:tr w:rsidR="00567E7A" w:rsidRPr="00567E7A" w14:paraId="3E074F2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871A43" w14:textId="77777777" w:rsidR="00567E7A" w:rsidRPr="00567E7A" w:rsidRDefault="00567E7A" w:rsidP="00567E7A"/>
        </w:tc>
      </w:tr>
    </w:tbl>
    <w:p w14:paraId="581FFAE7" w14:textId="77777777" w:rsidR="00425FAE" w:rsidRDefault="00425FAE" w:rsidP="00046C8E">
      <w:pPr>
        <w:sectPr w:rsidR="00425FAE" w:rsidSect="00500C2B"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425FAE" w:rsidRPr="00D46B71" w14:paraId="435F8175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F3A808" w14:textId="77777777" w:rsidR="00425FAE" w:rsidRPr="00D46B71" w:rsidRDefault="00425FAE" w:rsidP="00A03579">
            <w:r w:rsidRPr="00D46B71">
              <w:lastRenderedPageBreak/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0490" w14:textId="77777777" w:rsidR="00425FAE" w:rsidRPr="00D46B71" w:rsidRDefault="00425FAE" w:rsidP="00A03579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5D0FD" w14:textId="77777777" w:rsidR="00425FAE" w:rsidRPr="00D46B71" w:rsidRDefault="00425FAE" w:rsidP="00A03579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425FAE" w:rsidRPr="00D46B71" w14:paraId="22676DBD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62F9C" w14:textId="77777777" w:rsidR="00425FAE" w:rsidRPr="00D46B71" w:rsidRDefault="00425FAE" w:rsidP="00A03579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D3FCD" w14:textId="34EFF22C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563ED" w14:textId="079F6946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46CC16DD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E9C233" w14:textId="77777777" w:rsidR="00425FAE" w:rsidRPr="00D46B71" w:rsidRDefault="00425FAE" w:rsidP="00A03579">
            <w:r>
              <w:t>Baumaßnahme</w:t>
            </w:r>
          </w:p>
        </w:tc>
      </w:tr>
      <w:tr w:rsidR="00425FAE" w:rsidRPr="00D46B71" w14:paraId="78720DE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95EB56" w14:textId="0E4EA9ED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18D6ED1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CDBBE" w14:textId="77777777" w:rsidR="00425FAE" w:rsidRPr="00D46B71" w:rsidRDefault="00425FAE" w:rsidP="00A03579"/>
        </w:tc>
      </w:tr>
      <w:tr w:rsidR="00425FAE" w:rsidRPr="00D46B71" w14:paraId="6D7117FE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0852D990" w14:textId="77777777" w:rsidR="00425FAE" w:rsidRPr="00D46B71" w:rsidRDefault="00425FAE" w:rsidP="00A03579">
            <w:r>
              <w:t>Leistung</w:t>
            </w:r>
          </w:p>
        </w:tc>
      </w:tr>
      <w:tr w:rsidR="00425FAE" w:rsidRPr="00D46B71" w14:paraId="2100D0A0" w14:textId="77777777" w:rsidTr="00A03579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B24B55" w14:textId="1A90DC09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7504E50" w14:textId="77777777" w:rsidR="00425FAE" w:rsidRDefault="00425FAE" w:rsidP="00425FAE"/>
    <w:p w14:paraId="1ED911C8" w14:textId="77777777" w:rsidR="00425FAE" w:rsidRPr="00D46B71" w:rsidRDefault="00425FAE" w:rsidP="00425FAE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8BDA69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425FAE" w:rsidRPr="00D46B71" w14:paraId="5CBC36AC" w14:textId="77777777" w:rsidTr="00A03579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469CD2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B2AB6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A25CDD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34D14E79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425FAE" w:rsidRPr="00D46B71" w14:paraId="07D2E2BC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A3F99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6A5A0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6FCCB30" w14:textId="77777777" w:rsidR="00425FAE" w:rsidRPr="00D46B71" w:rsidRDefault="00425FAE" w:rsidP="00A03579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B9EAA" w14:textId="77777777" w:rsidR="00425FAE" w:rsidRPr="00D46B71" w:rsidRDefault="00425FAE" w:rsidP="00A03579"/>
        </w:tc>
      </w:tr>
      <w:tr w:rsidR="00425FAE" w:rsidRPr="00D46B71" w14:paraId="1E09AAC0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10D41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650FB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560D62E8" w14:textId="77777777" w:rsidR="00425FAE" w:rsidRPr="00D46B71" w:rsidRDefault="00425FAE" w:rsidP="00A03579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84130" w14:textId="77777777" w:rsidR="00425FAE" w:rsidRPr="00D46B71" w:rsidRDefault="00425FAE" w:rsidP="00A03579"/>
        </w:tc>
      </w:tr>
      <w:tr w:rsidR="00425FAE" w:rsidRPr="00D46B71" w14:paraId="5CDE5694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8593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2BE03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B3053D3" w14:textId="77777777" w:rsidR="00425FAE" w:rsidRPr="00D46B71" w:rsidRDefault="00425FAE" w:rsidP="00A03579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80CC495" w14:textId="77777777" w:rsidR="00425FAE" w:rsidRPr="00D46B71" w:rsidRDefault="00425FAE" w:rsidP="00A03579"/>
        </w:tc>
      </w:tr>
      <w:tr w:rsidR="00425FAE" w:rsidRPr="00D46B71" w14:paraId="39070DD2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C4C6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4FCB136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4D27469F" w14:textId="77777777" w:rsidR="00425FAE" w:rsidRPr="00D46B71" w:rsidRDefault="00425FAE" w:rsidP="00A03579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CD3214" w14:textId="77777777" w:rsidR="00425FAE" w:rsidRPr="00D46B71" w:rsidRDefault="00425FAE" w:rsidP="00A03579"/>
        </w:tc>
      </w:tr>
    </w:tbl>
    <w:p w14:paraId="5EAA0223" w14:textId="77777777" w:rsidR="00425FAE" w:rsidRDefault="00425FAE" w:rsidP="00425FAE"/>
    <w:p w14:paraId="3B20D22E" w14:textId="77777777" w:rsidR="00425FAE" w:rsidRPr="00D46B71" w:rsidRDefault="00425FAE" w:rsidP="00425FAE">
      <w:r w:rsidRPr="00D46B71">
        <w:t>Berechnung des Verrechnungslohnes nach Ermittlung der Angebotssumme (vgl. Blatt 2)</w:t>
      </w:r>
    </w:p>
    <w:p w14:paraId="752C03E7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425FAE" w:rsidRPr="00D46B71" w14:paraId="3AE482BE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EA2EA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CB75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627321C8" w14:textId="77777777" w:rsidR="00425FAE" w:rsidRPr="00D46B71" w:rsidRDefault="00425FAE" w:rsidP="00A03579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E3DBEE" w14:textId="77777777" w:rsidR="00425FAE" w:rsidRPr="00D46B71" w:rsidRDefault="00425FAE" w:rsidP="00A03579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793757" w14:textId="77777777" w:rsidR="00425FAE" w:rsidRPr="00D46B71" w:rsidRDefault="00425FAE" w:rsidP="00A03579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4CE470" w14:textId="77777777" w:rsidR="00425FAE" w:rsidRPr="00D46B71" w:rsidRDefault="00425FAE" w:rsidP="00A03579">
            <w:pPr>
              <w:rPr>
                <w:b/>
              </w:rPr>
            </w:pPr>
          </w:p>
        </w:tc>
      </w:tr>
      <w:tr w:rsidR="00425FAE" w:rsidRPr="00D46B71" w14:paraId="19C76DBD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875A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745B40D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819154A" w14:textId="77777777" w:rsidR="00425FAE" w:rsidRPr="00D46B71" w:rsidRDefault="00425FAE" w:rsidP="00A03579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528510" w14:textId="77777777" w:rsidR="00425FAE" w:rsidRPr="00D46B71" w:rsidRDefault="00425FAE" w:rsidP="00A03579"/>
        </w:tc>
      </w:tr>
    </w:tbl>
    <w:p w14:paraId="12C9A49C" w14:textId="77777777" w:rsidR="00425FAE" w:rsidRDefault="00425FAE" w:rsidP="00425FAE"/>
    <w:p w14:paraId="5CBCA9F2" w14:textId="77777777" w:rsidR="00425FAE" w:rsidRDefault="00425FAE" w:rsidP="00425FAE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CD0885F" w14:textId="77777777" w:rsidR="00425FAE" w:rsidRPr="00073071" w:rsidRDefault="00425FAE" w:rsidP="00425FAE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425FAE" w:rsidRPr="007F5B98" w14:paraId="37B3B936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0C8E1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7CE9CDE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5109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FC5E8C0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E57AA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1169489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EFF57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668A09D3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CFCC6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92E1924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7D1F2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8B9E66B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746F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E80441D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9604D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BE402B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D3B8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</w:tbl>
    <w:p w14:paraId="554A4F79" w14:textId="77777777" w:rsidR="00425FAE" w:rsidRDefault="00425FAE" w:rsidP="00425FAE"/>
    <w:p w14:paraId="1ED7B8FD" w14:textId="77777777" w:rsidR="00425FAE" w:rsidRDefault="00425FAE" w:rsidP="00425FAE">
      <w:pPr>
        <w:sectPr w:rsidR="00425FAE" w:rsidSect="00425FAE">
          <w:headerReference w:type="even" r:id="rId11"/>
          <w:headerReference w:type="default" r:id="rId12"/>
          <w:footerReference w:type="defaul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425FAE" w:rsidRPr="00C33C0C" w14:paraId="15FEBB03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E0883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4D5A82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3A1A129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AB0816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60622323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FEAEF5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2EC156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425FAE" w:rsidRPr="00C33C0C" w14:paraId="6411B70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90F5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AE981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40D33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8EE9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66D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425FAE" w:rsidRPr="00C33C0C" w14:paraId="48144F05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6A6A69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251A0B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8E2B6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23A90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817EA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89786F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821E9D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2CDFD067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E2846F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A372487" w14:textId="77777777" w:rsidR="00425FAE" w:rsidRPr="00C33C0C" w:rsidRDefault="00425FAE" w:rsidP="00A03579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308155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CAA2B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57556B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310D9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76491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51CB1B6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ADB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476189A" wp14:editId="719AB764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8F1D9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CE0707" w14:textId="77777777" w:rsidR="00425FAE" w:rsidRPr="00C33C0C" w:rsidRDefault="00425FAE" w:rsidP="00A03579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F070A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1DCF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B0C9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EE08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9C3E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26CD4F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A493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7A25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65CAC6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53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EC8AB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92157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DB27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5842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1BD9BD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20189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26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DD5AD6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AF52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4CC39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6F88E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F61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30C4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F90E53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CF37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5D55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326E0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BAD3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A7FB63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07D790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97D0D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47C4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067AA5A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7F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8AD7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353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75B8E6D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7DB7B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EFE35C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9612F7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5A4CE50D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FEED4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5E27C1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BE58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D65E07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86074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767A1C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  <w:p w14:paraId="6DB52B5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73E5A5E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FBF6F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77A6373" wp14:editId="0D4610D1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81C05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425FAE" w:rsidRPr="00C33C0C" w14:paraId="6EA61D91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D8C8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425FAE" w:rsidRPr="00C33C0C" w14:paraId="294581BA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5C938C9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473A0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49DAA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142B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A77D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FFD3D4" wp14:editId="186E44C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61C3E" id="AutoShape 127" o:spid="_x0000_s1026" type="#_x0000_t88" alt="Titel: Klammer 2 - Beschreibung: zeigt den Bereich an, in dem die Umlagekosten aufgeteilt werden sollen" style="position:absolute;margin-left:50.55pt;margin-top:7.6pt;width:9.0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425FAE" w:rsidRPr="00C33C0C" w14:paraId="430CD249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E7CA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0384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CDFE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76DF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D2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13E3AF1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C23A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52760A" wp14:editId="4B874A5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67514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2044B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8D6C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A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D911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82B2B42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0E4E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9C90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124D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2E76F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794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AE4E020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75FB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0AA8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BDBC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B6B7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659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EABA37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6E5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22E38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3F83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6B9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14EE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577992D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AAFF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2BA57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425FAE" w:rsidRPr="00C33C0C" w14:paraId="3DFA994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C301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E771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425FAE" w:rsidRPr="00C33C0C" w14:paraId="6883B7F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7D57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24524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C753BC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425FAE" w:rsidRPr="00C33C0C" w14:paraId="65D60EA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350A5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AB1B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9E10BA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988F2C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CE03A4F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FD51D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9AD4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03B84B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B835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2963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5CEF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29B73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866ED5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FABB7BD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B489A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129E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5CDD4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BD06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26B956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101D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CF863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491E2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1927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D6089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D382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E909F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EE96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5EA1A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2A291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3543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229D0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6834E23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F8D0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159F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4790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9F49CE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172BE3DB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7926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8504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BE1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7A31A1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F3113B7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D10EB2" w14:textId="77777777" w:rsidR="00425FAE" w:rsidRPr="00C33C0C" w:rsidRDefault="00425FAE" w:rsidP="00A03579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D76B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DEDB9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E324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B2BE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0F90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7E79687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D32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321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8733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04BAE0C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9626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062FC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20A0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5890E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63D7AE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D1DD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F6147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D143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13FC38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392939A1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177E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13C99" w14:textId="77777777" w:rsidR="00425FAE" w:rsidRPr="00602C1E" w:rsidRDefault="00425FAE" w:rsidP="00A03579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FE7A18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59ED39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BE4B325" w14:textId="77777777" w:rsidTr="00A03579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D94982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89EC32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0DB169B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3059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5B8050A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FB983E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B054F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0FA628C0" w14:textId="77777777" w:rsidR="00425FAE" w:rsidRPr="0081723D" w:rsidRDefault="00425FAE" w:rsidP="00425FAE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03C4E0B" wp14:editId="448AAC53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B3E02" id="Line 124" o:spid="_x0000_s1026" alt="Titel: Pfeil Mittelteil - Beschreibung: Mittelteil des Pfeils für die Aufteil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701CC10" wp14:editId="3AFE4878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D92FC" id="Line 126" o:spid="_x0000_s1026" alt="Titel: Pfeilteil 1 - Beschreibung: Beginn des Pfeils für die Aufteilung der Umlagen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p w14:paraId="3973C08A" w14:textId="77777777" w:rsidR="002748DF" w:rsidRPr="0081723D" w:rsidRDefault="002748DF" w:rsidP="00046C8E"/>
    <w:sectPr w:rsidR="002748DF" w:rsidRPr="0081723D" w:rsidSect="00500C2B">
      <w:headerReference w:type="default" r:id="rId14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5E80F" w14:textId="77777777" w:rsidR="00834957" w:rsidRDefault="00834957">
      <w:r>
        <w:separator/>
      </w:r>
    </w:p>
    <w:p w14:paraId="4E543EBF" w14:textId="77777777" w:rsidR="00834957" w:rsidRDefault="00834957"/>
    <w:p w14:paraId="10F8012D" w14:textId="77777777" w:rsidR="00834957" w:rsidRDefault="00834957"/>
  </w:endnote>
  <w:endnote w:type="continuationSeparator" w:id="0">
    <w:p w14:paraId="01668493" w14:textId="77777777" w:rsidR="00834957" w:rsidRDefault="00834957">
      <w:r>
        <w:continuationSeparator/>
      </w:r>
    </w:p>
    <w:p w14:paraId="54F8AD01" w14:textId="77777777" w:rsidR="00834957" w:rsidRDefault="00834957"/>
    <w:p w14:paraId="6311E2A5" w14:textId="77777777" w:rsidR="00834957" w:rsidRDefault="008349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0CCDC0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F7505EC" w14:textId="0CDC8547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6770E4D5" w14:textId="6CAD366F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71079EC3" w14:textId="4B85F24C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C628172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3E28B3" w14:textId="77777777" w:rsidR="00BC2C5F" w:rsidRPr="00046C8E" w:rsidRDefault="00BC2C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425FAE" w:rsidRPr="00D6072E" w14:paraId="35CFB358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B0D57FD" w14:textId="1CDC5371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9F563EC" w14:textId="428E47D8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26071480" w14:textId="2760AB09" w:rsidR="00425FAE" w:rsidRPr="00D6072E" w:rsidRDefault="00425FAE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8AA3C14" w14:textId="77777777" w:rsidR="00425FAE" w:rsidRPr="00D6072E" w:rsidRDefault="00425FA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1FF5FB" w14:textId="77777777" w:rsidR="00425FAE" w:rsidRPr="00046C8E" w:rsidRDefault="00425F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2018C" w14:textId="77777777" w:rsidR="00834957" w:rsidRDefault="00834957">
      <w:r>
        <w:separator/>
      </w:r>
    </w:p>
  </w:footnote>
  <w:footnote w:type="continuationSeparator" w:id="0">
    <w:p w14:paraId="5D7CACD7" w14:textId="77777777" w:rsidR="00834957" w:rsidRDefault="00834957">
      <w:r>
        <w:continuationSeparator/>
      </w:r>
    </w:p>
    <w:p w14:paraId="12FF9C42" w14:textId="77777777" w:rsidR="00834957" w:rsidRDefault="00834957"/>
    <w:p w14:paraId="731A55E2" w14:textId="77777777" w:rsidR="00834957" w:rsidRDefault="00834957"/>
  </w:footnote>
  <w:footnote w:id="1">
    <w:p w14:paraId="11AD7C6C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78B060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B728592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  <w:footnote w:id="4">
    <w:p w14:paraId="482F0872" w14:textId="77777777" w:rsidR="00425FAE" w:rsidRDefault="00425FAE" w:rsidP="00425FAE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8190" w14:textId="77777777" w:rsidR="00BC2C5F" w:rsidRDefault="00BC2C5F"/>
  <w:p w14:paraId="5E4655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AC14" w14:textId="24FEC1CE" w:rsidR="00BC2C5F" w:rsidRDefault="00425FAE" w:rsidP="00046C8E">
    <w:pPr>
      <w:pStyle w:val="Kopfzeile"/>
    </w:pPr>
    <w:r w:rsidRPr="00425FAE">
      <w:t>Preisermittlung bei Zuschlagskalkulation</w:t>
    </w:r>
  </w:p>
  <w:p w14:paraId="2E7057F4" w14:textId="4A6CC5AF" w:rsidR="00BC2C5F" w:rsidRPr="00AB4B05" w:rsidRDefault="00BC2C5F" w:rsidP="00AB4B05">
    <w:pPr>
      <w:pStyle w:val="UnterKopfzeile"/>
    </w:pPr>
    <w:r>
      <w:t>(</w:t>
    </w:r>
    <w:r w:rsidR="00425FAE">
      <w:t xml:space="preserve">ehemals </w:t>
    </w:r>
    <w:r w:rsidR="00425FAE" w:rsidRPr="00425FAE">
      <w:t>221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E9FC" w14:textId="77777777" w:rsidR="00425FAE" w:rsidRDefault="00425FAE"/>
  <w:p w14:paraId="471449F4" w14:textId="77777777" w:rsidR="00425FAE" w:rsidRDefault="00425FA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8A90" w14:textId="13164ADE" w:rsidR="00425FAE" w:rsidRDefault="00425FAE" w:rsidP="00046C8E">
    <w:pPr>
      <w:pStyle w:val="Kopfzeile"/>
    </w:pPr>
    <w:r w:rsidRPr="00425FAE">
      <w:t>Preisermittlung bei Kalkulation über die Endsumme</w:t>
    </w:r>
  </w:p>
  <w:p w14:paraId="3624842A" w14:textId="34F688AD" w:rsidR="00425FAE" w:rsidRPr="00AB4B05" w:rsidRDefault="00425FAE" w:rsidP="00AB4B05">
    <w:pPr>
      <w:pStyle w:val="UnterKopfzeile"/>
    </w:pPr>
    <w:r>
      <w:t xml:space="preserve">(ehemals </w:t>
    </w:r>
    <w:r w:rsidRPr="00425FAE">
      <w:t>222</w:t>
    </w:r>
    <w: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8D46" w14:textId="131900CE" w:rsidR="00425FAE" w:rsidRDefault="00425FAE" w:rsidP="00046C8E">
    <w:pPr>
      <w:pStyle w:val="Kopfzeile"/>
    </w:pPr>
    <w:r w:rsidRPr="00425FAE">
      <w:t>Preisermittlung bei Kalkulation über die Endsumme</w:t>
    </w:r>
  </w:p>
  <w:p w14:paraId="7F837A50" w14:textId="67815E7B" w:rsidR="00425FAE" w:rsidRPr="00AB4B05" w:rsidRDefault="00425FAE" w:rsidP="00AB4B05">
    <w:pPr>
      <w:pStyle w:val="UnterKopfzeile"/>
    </w:pPr>
    <w:r>
      <w:t xml:space="preserve">(ehemals </w:t>
    </w:r>
    <w:r w:rsidRPr="00425FAE">
      <w:t>22</w:t>
    </w:r>
    <w:r>
      <w:t>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4740380">
    <w:abstractNumId w:val="11"/>
  </w:num>
  <w:num w:numId="2" w16cid:durableId="530414757">
    <w:abstractNumId w:val="15"/>
  </w:num>
  <w:num w:numId="3" w16cid:durableId="31420877">
    <w:abstractNumId w:val="17"/>
  </w:num>
  <w:num w:numId="4" w16cid:durableId="1093820799">
    <w:abstractNumId w:val="26"/>
  </w:num>
  <w:num w:numId="5" w16cid:durableId="2006781532">
    <w:abstractNumId w:val="19"/>
  </w:num>
  <w:num w:numId="6" w16cid:durableId="1810169941">
    <w:abstractNumId w:val="13"/>
  </w:num>
  <w:num w:numId="7" w16cid:durableId="1351838092">
    <w:abstractNumId w:val="22"/>
  </w:num>
  <w:num w:numId="8" w16cid:durableId="1261720270">
    <w:abstractNumId w:val="18"/>
  </w:num>
  <w:num w:numId="9" w16cid:durableId="633677037">
    <w:abstractNumId w:val="25"/>
  </w:num>
  <w:num w:numId="10" w16cid:durableId="1491097069">
    <w:abstractNumId w:val="14"/>
  </w:num>
  <w:num w:numId="11" w16cid:durableId="1612737098">
    <w:abstractNumId w:val="21"/>
  </w:num>
  <w:num w:numId="12" w16cid:durableId="2049723320">
    <w:abstractNumId w:val="21"/>
  </w:num>
  <w:num w:numId="13" w16cid:durableId="430703360">
    <w:abstractNumId w:val="21"/>
  </w:num>
  <w:num w:numId="14" w16cid:durableId="2072537536">
    <w:abstractNumId w:val="21"/>
  </w:num>
  <w:num w:numId="15" w16cid:durableId="281692892">
    <w:abstractNumId w:val="21"/>
  </w:num>
  <w:num w:numId="16" w16cid:durableId="1666473535">
    <w:abstractNumId w:val="12"/>
  </w:num>
  <w:num w:numId="17" w16cid:durableId="548148819">
    <w:abstractNumId w:val="12"/>
  </w:num>
  <w:num w:numId="18" w16cid:durableId="2058360144">
    <w:abstractNumId w:val="24"/>
  </w:num>
  <w:num w:numId="19" w16cid:durableId="585380052">
    <w:abstractNumId w:val="23"/>
  </w:num>
  <w:num w:numId="20" w16cid:durableId="81344827">
    <w:abstractNumId w:val="20"/>
  </w:num>
  <w:num w:numId="21" w16cid:durableId="660232995">
    <w:abstractNumId w:val="16"/>
  </w:num>
  <w:num w:numId="22" w16cid:durableId="1916546118">
    <w:abstractNumId w:val="10"/>
  </w:num>
  <w:num w:numId="23" w16cid:durableId="1425423115">
    <w:abstractNumId w:val="9"/>
  </w:num>
  <w:num w:numId="24" w16cid:durableId="2024892303">
    <w:abstractNumId w:val="7"/>
  </w:num>
  <w:num w:numId="25" w16cid:durableId="364453503">
    <w:abstractNumId w:val="6"/>
  </w:num>
  <w:num w:numId="26" w16cid:durableId="112673681">
    <w:abstractNumId w:val="5"/>
  </w:num>
  <w:num w:numId="27" w16cid:durableId="593049620">
    <w:abstractNumId w:val="4"/>
  </w:num>
  <w:num w:numId="28" w16cid:durableId="1931036949">
    <w:abstractNumId w:val="8"/>
  </w:num>
  <w:num w:numId="29" w16cid:durableId="489374179">
    <w:abstractNumId w:val="3"/>
  </w:num>
  <w:num w:numId="30" w16cid:durableId="1294629297">
    <w:abstractNumId w:val="2"/>
  </w:num>
  <w:num w:numId="31" w16cid:durableId="352456808">
    <w:abstractNumId w:val="1"/>
  </w:num>
  <w:num w:numId="32" w16cid:durableId="2124809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0C66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25FAE"/>
    <w:rsid w:val="0045228F"/>
    <w:rsid w:val="00454471"/>
    <w:rsid w:val="0045726B"/>
    <w:rsid w:val="00457BEA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1477A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34957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20F0B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614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Hübner, Nike (Stadt Emsdetten)</cp:lastModifiedBy>
  <cp:revision>4</cp:revision>
  <cp:lastPrinted>2010-03-03T17:04:00Z</cp:lastPrinted>
  <dcterms:created xsi:type="dcterms:W3CDTF">2021-03-02T09:59:00Z</dcterms:created>
  <dcterms:modified xsi:type="dcterms:W3CDTF">2026-06-18T09:10:00Z</dcterms:modified>
</cp:coreProperties>
</file>