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532D56" w:rsidRPr="00F45CAD" w14:paraId="77E1740A" w14:textId="77777777" w:rsidTr="00B8339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62BBEDB" w14:textId="77777777" w:rsidR="00532D56" w:rsidRPr="00F45CAD" w:rsidRDefault="00532D56" w:rsidP="00B83390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745B299" w14:textId="77777777" w:rsidR="00532D56" w:rsidRPr="00F45CAD" w:rsidRDefault="00532D56" w:rsidP="00B83390">
            <w:pPr>
              <w:jc w:val="both"/>
            </w:pPr>
          </w:p>
        </w:tc>
      </w:tr>
      <w:tr w:rsidR="00532D56" w:rsidRPr="00F45CAD" w14:paraId="0DC837AE" w14:textId="77777777" w:rsidTr="00B8339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2DA962" w14:textId="77777777" w:rsidR="00532D56" w:rsidRPr="00F45CAD" w:rsidRDefault="00532D56" w:rsidP="00B83390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C7D0EB" w14:textId="77777777" w:rsidR="00532D56" w:rsidRPr="00F45CAD" w:rsidRDefault="00532D56" w:rsidP="00B83390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A6A9AD" w14:textId="77777777" w:rsidR="00532D56" w:rsidRPr="00F45CAD" w:rsidRDefault="00532D56" w:rsidP="00B83390">
            <w:pPr>
              <w:jc w:val="both"/>
            </w:pPr>
            <w:r>
              <w:t>Datum</w:t>
            </w:r>
          </w:p>
        </w:tc>
      </w:tr>
      <w:tr w:rsidR="00532D56" w:rsidRPr="00F45CAD" w14:paraId="5CDA646C" w14:textId="77777777" w:rsidTr="00B8339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0CBBEB" w14:textId="77777777" w:rsidR="00532D56" w:rsidRPr="00F45CAD" w:rsidRDefault="00532D56" w:rsidP="00B83390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91F891" w14:textId="77777777" w:rsidR="00532D56" w:rsidRPr="00F45CAD" w:rsidRDefault="00532D56" w:rsidP="00B83390">
            <w:pPr>
              <w:jc w:val="both"/>
            </w:pPr>
            <w:r>
              <w:rPr>
                <w:rFonts w:cs="Arial"/>
                <w:sz w:val="22"/>
              </w:rPr>
              <w:t>20-652-340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F9B67B" w14:textId="77777777" w:rsidR="00532D56" w:rsidRPr="00F45CAD" w:rsidRDefault="00532D56" w:rsidP="00B83390">
            <w:pPr>
              <w:jc w:val="both"/>
            </w:pPr>
            <w:r>
              <w:rPr>
                <w:rFonts w:cs="Arial"/>
                <w:sz w:val="22"/>
              </w:rPr>
              <w:t>15.07.2026</w:t>
            </w:r>
          </w:p>
        </w:tc>
      </w:tr>
      <w:tr w:rsidR="00532D56" w:rsidRPr="00F45CAD" w14:paraId="32A3268A" w14:textId="77777777" w:rsidTr="00B8339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4B77F9" w14:textId="77777777" w:rsidR="00532D56" w:rsidRPr="00F45CAD" w:rsidRDefault="00532D56" w:rsidP="00B83390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466526" w14:textId="77777777" w:rsidR="00532D56" w:rsidRPr="00F45CAD" w:rsidRDefault="00532D56" w:rsidP="00B83390">
            <w:pPr>
              <w:jc w:val="both"/>
            </w:pPr>
          </w:p>
        </w:tc>
      </w:tr>
      <w:tr w:rsidR="00532D56" w:rsidRPr="00F45CAD" w14:paraId="00BBF5AF" w14:textId="77777777" w:rsidTr="00B83390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80A5DC4" w14:textId="77777777" w:rsidR="00532D56" w:rsidRPr="00F45CAD" w:rsidRDefault="00532D56" w:rsidP="00B83390">
            <w:pPr>
              <w:jc w:val="both"/>
            </w:pPr>
            <w:r w:rsidRPr="001218FD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532D56" w:rsidRPr="00F45CAD" w14:paraId="60C7068D" w14:textId="77777777" w:rsidTr="00B83390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CCE702" w14:textId="77777777" w:rsidR="00532D56" w:rsidRPr="00F45CAD" w:rsidRDefault="00532D56" w:rsidP="00B83390">
            <w:pPr>
              <w:jc w:val="both"/>
            </w:pPr>
          </w:p>
        </w:tc>
      </w:tr>
      <w:tr w:rsidR="00532D56" w:rsidRPr="00F45CAD" w14:paraId="099016E7" w14:textId="77777777" w:rsidTr="00B8339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5337D2" w14:textId="77777777" w:rsidR="00532D56" w:rsidRPr="00F45CAD" w:rsidRDefault="00532D56" w:rsidP="00B83390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916301" w14:textId="77777777" w:rsidR="00532D56" w:rsidRPr="00F45CAD" w:rsidRDefault="00532D56" w:rsidP="00B83390">
            <w:pPr>
              <w:jc w:val="both"/>
            </w:pPr>
          </w:p>
        </w:tc>
      </w:tr>
      <w:tr w:rsidR="00532D56" w:rsidRPr="00F45CAD" w14:paraId="4B840074" w14:textId="77777777" w:rsidTr="00B83390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7CB40DB" w14:textId="77777777" w:rsidR="00532D56" w:rsidRPr="00F45CAD" w:rsidRDefault="00532D56" w:rsidP="00B83390">
            <w:pPr>
              <w:jc w:val="both"/>
            </w:pPr>
            <w:r w:rsidRPr="001218FD">
              <w:rPr>
                <w:rFonts w:cs="Arial"/>
                <w:sz w:val="22"/>
              </w:rPr>
              <w:t>Lieferung und Montage einer Photovoltaikanlage</w:t>
            </w:r>
          </w:p>
        </w:tc>
      </w:tr>
    </w:tbl>
    <w:p w14:paraId="78DE36F6" w14:textId="77777777" w:rsidR="00F13D3F" w:rsidRDefault="00F13D3F" w:rsidP="00F13D3F">
      <w:pPr>
        <w:pStyle w:val="VHB-Kopfzeilentext"/>
      </w:pPr>
    </w:p>
    <w:p w14:paraId="7FEF7619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20928B4E" w14:textId="77777777" w:rsidR="00F13D3F" w:rsidRDefault="00F13D3F" w:rsidP="00F13D3F"/>
    <w:p w14:paraId="30F6EA4E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0B878A4E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69D18F40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27717DF1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47F94B69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41CED236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36633E01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184E84C8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14:paraId="1748AD06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5A2273C7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76C086C3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52FECF24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4D525" w14:textId="77777777" w:rsidR="00CC4CD8" w:rsidRDefault="00CC4CD8">
      <w:r>
        <w:separator/>
      </w:r>
    </w:p>
    <w:p w14:paraId="56A1B02D" w14:textId="77777777" w:rsidR="00CC4CD8" w:rsidRDefault="00CC4CD8"/>
    <w:p w14:paraId="13F08FFB" w14:textId="77777777" w:rsidR="00CC4CD8" w:rsidRDefault="00CC4CD8"/>
  </w:endnote>
  <w:endnote w:type="continuationSeparator" w:id="0">
    <w:p w14:paraId="6AA5EF30" w14:textId="77777777" w:rsidR="00CC4CD8" w:rsidRDefault="00CC4CD8">
      <w:r>
        <w:continuationSeparator/>
      </w:r>
    </w:p>
    <w:p w14:paraId="7AD5F99F" w14:textId="77777777" w:rsidR="00CC4CD8" w:rsidRDefault="00CC4CD8"/>
    <w:p w14:paraId="7DD64C42" w14:textId="77777777" w:rsidR="00CC4CD8" w:rsidRDefault="00CC4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4279FFAC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58E93974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64E0B49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B139175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8C04092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83D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83D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D525322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0129E" w14:textId="77777777" w:rsidR="00CC4CD8" w:rsidRDefault="00CC4CD8">
      <w:r>
        <w:separator/>
      </w:r>
    </w:p>
    <w:p w14:paraId="5F96FE47" w14:textId="77777777" w:rsidR="00CC4CD8" w:rsidRDefault="00CC4CD8"/>
    <w:p w14:paraId="3EA5E38D" w14:textId="77777777" w:rsidR="00CC4CD8" w:rsidRDefault="00CC4CD8"/>
  </w:footnote>
  <w:footnote w:type="continuationSeparator" w:id="0">
    <w:p w14:paraId="0873F67F" w14:textId="77777777" w:rsidR="00CC4CD8" w:rsidRDefault="00CC4CD8">
      <w:r>
        <w:continuationSeparator/>
      </w:r>
    </w:p>
    <w:p w14:paraId="63C41437" w14:textId="77777777" w:rsidR="00CC4CD8" w:rsidRDefault="00CC4CD8"/>
    <w:p w14:paraId="74487704" w14:textId="77777777" w:rsidR="00CC4CD8" w:rsidRDefault="00CC4C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C9C20" w14:textId="77777777" w:rsidR="00F8534B" w:rsidRDefault="00F8534B"/>
  <w:p w14:paraId="45DE585B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E6C40" w14:textId="77777777" w:rsidR="00F8534B" w:rsidRDefault="00F8534B" w:rsidP="00046C8E">
    <w:pPr>
      <w:pStyle w:val="Kopfzeile"/>
    </w:pPr>
    <w:r>
      <w:t>244</w:t>
    </w:r>
  </w:p>
  <w:p w14:paraId="4BAB9DA7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91662368">
    <w:abstractNumId w:val="1"/>
  </w:num>
  <w:num w:numId="2" w16cid:durableId="357238198">
    <w:abstractNumId w:val="5"/>
  </w:num>
  <w:num w:numId="3" w16cid:durableId="990669988">
    <w:abstractNumId w:val="8"/>
  </w:num>
  <w:num w:numId="4" w16cid:durableId="405495180">
    <w:abstractNumId w:val="18"/>
  </w:num>
  <w:num w:numId="5" w16cid:durableId="395051023">
    <w:abstractNumId w:val="10"/>
  </w:num>
  <w:num w:numId="6" w16cid:durableId="496385279">
    <w:abstractNumId w:val="3"/>
  </w:num>
  <w:num w:numId="7" w16cid:durableId="542258053">
    <w:abstractNumId w:val="14"/>
  </w:num>
  <w:num w:numId="8" w16cid:durableId="1244338065">
    <w:abstractNumId w:val="9"/>
  </w:num>
  <w:num w:numId="9" w16cid:durableId="1042704269">
    <w:abstractNumId w:val="17"/>
  </w:num>
  <w:num w:numId="10" w16cid:durableId="170264449">
    <w:abstractNumId w:val="4"/>
  </w:num>
  <w:num w:numId="11" w16cid:durableId="1159232564">
    <w:abstractNumId w:val="13"/>
  </w:num>
  <w:num w:numId="12" w16cid:durableId="1879513434">
    <w:abstractNumId w:val="13"/>
  </w:num>
  <w:num w:numId="13" w16cid:durableId="122967054">
    <w:abstractNumId w:val="13"/>
  </w:num>
  <w:num w:numId="14" w16cid:durableId="482701952">
    <w:abstractNumId w:val="13"/>
  </w:num>
  <w:num w:numId="15" w16cid:durableId="1263951976">
    <w:abstractNumId w:val="13"/>
  </w:num>
  <w:num w:numId="16" w16cid:durableId="1174222776">
    <w:abstractNumId w:val="2"/>
  </w:num>
  <w:num w:numId="17" w16cid:durableId="933320033">
    <w:abstractNumId w:val="2"/>
  </w:num>
  <w:num w:numId="18" w16cid:durableId="2010867080">
    <w:abstractNumId w:val="16"/>
  </w:num>
  <w:num w:numId="19" w16cid:durableId="1801072383">
    <w:abstractNumId w:val="15"/>
  </w:num>
  <w:num w:numId="20" w16cid:durableId="703336456">
    <w:abstractNumId w:val="11"/>
  </w:num>
  <w:num w:numId="21" w16cid:durableId="844980238">
    <w:abstractNumId w:val="6"/>
  </w:num>
  <w:num w:numId="22" w16cid:durableId="40832181">
    <w:abstractNumId w:val="0"/>
  </w:num>
  <w:num w:numId="23" w16cid:durableId="1639723959">
    <w:abstractNumId w:val="7"/>
  </w:num>
  <w:num w:numId="24" w16cid:durableId="12817183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2D56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3D69"/>
    <w:rsid w:val="0078695C"/>
    <w:rsid w:val="007E61DB"/>
    <w:rsid w:val="0080520B"/>
    <w:rsid w:val="0081723D"/>
    <w:rsid w:val="00844E06"/>
    <w:rsid w:val="0087342F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AF16F0"/>
    <w:rsid w:val="00B003C3"/>
    <w:rsid w:val="00B14EF0"/>
    <w:rsid w:val="00B23C01"/>
    <w:rsid w:val="00B40909"/>
    <w:rsid w:val="00B434E5"/>
    <w:rsid w:val="00B61D2B"/>
    <w:rsid w:val="00B96ADB"/>
    <w:rsid w:val="00BA5E42"/>
    <w:rsid w:val="00BD130C"/>
    <w:rsid w:val="00BF2190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C4CD8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052D51"/>
  <w15:docId w15:val="{F376022D-D98F-4B04-810E-9D8CD9A44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209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Kümper, Julia (Stadt Emsdetten)</cp:lastModifiedBy>
  <cp:revision>3</cp:revision>
  <cp:lastPrinted>2010-03-03T16:09:00Z</cp:lastPrinted>
  <dcterms:created xsi:type="dcterms:W3CDTF">2021-03-02T09:45:00Z</dcterms:created>
  <dcterms:modified xsi:type="dcterms:W3CDTF">2026-07-15T08:00:00Z</dcterms:modified>
</cp:coreProperties>
</file>