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174EA7" w:rsidRPr="001C55D1" w14:paraId="28CED3CD" w14:textId="77777777" w:rsidTr="00B8339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22DCCD85" w14:textId="77777777" w:rsidR="00174EA7" w:rsidRPr="00706C35" w:rsidRDefault="00174EA7" w:rsidP="00B83390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0BC53D56" w14:textId="77777777" w:rsidR="00174EA7" w:rsidRPr="001C55D1" w:rsidRDefault="00174EA7" w:rsidP="00B83390"/>
        </w:tc>
      </w:tr>
      <w:tr w:rsidR="00174EA7" w:rsidRPr="001C55D1" w14:paraId="23A352CF" w14:textId="77777777" w:rsidTr="00B8339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A024DC" w14:textId="77777777" w:rsidR="00174EA7" w:rsidRPr="001C55D1" w:rsidRDefault="00174EA7" w:rsidP="00B83390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7B2C70B" w14:textId="77777777" w:rsidR="00174EA7" w:rsidRPr="001C55D1" w:rsidRDefault="00174EA7" w:rsidP="00B83390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08AB089" w14:textId="77777777" w:rsidR="00174EA7" w:rsidRPr="001C55D1" w:rsidRDefault="00174EA7" w:rsidP="00B83390">
            <w:r>
              <w:t>Datum</w:t>
            </w:r>
          </w:p>
        </w:tc>
      </w:tr>
      <w:tr w:rsidR="00174EA7" w:rsidRPr="001C55D1" w14:paraId="7A0D28F5" w14:textId="77777777" w:rsidTr="00B8339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AC9D46" w14:textId="77777777" w:rsidR="00174EA7" w:rsidRPr="001C55D1" w:rsidRDefault="00174EA7" w:rsidP="00B83390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1A6A9C" w14:textId="77777777" w:rsidR="00174EA7" w:rsidRPr="001C55D1" w:rsidRDefault="00174EA7" w:rsidP="00B83390">
            <w:r>
              <w:rPr>
                <w:rFonts w:cs="Arial"/>
                <w:sz w:val="22"/>
              </w:rPr>
              <w:t>20-652-340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878B6E4" w14:textId="77777777" w:rsidR="00174EA7" w:rsidRPr="001C55D1" w:rsidRDefault="00174EA7" w:rsidP="00B83390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174EA7" w:rsidRPr="001C55D1" w14:paraId="278591B7" w14:textId="77777777" w:rsidTr="00B8339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E940ED" w14:textId="77777777" w:rsidR="00174EA7" w:rsidRPr="001C55D1" w:rsidRDefault="00174EA7" w:rsidP="00B83390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06CC31A" w14:textId="77777777" w:rsidR="00174EA7" w:rsidRPr="001C55D1" w:rsidRDefault="00174EA7" w:rsidP="00B83390"/>
        </w:tc>
      </w:tr>
      <w:tr w:rsidR="00174EA7" w:rsidRPr="001C55D1" w14:paraId="445B35DC" w14:textId="77777777" w:rsidTr="00B8339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33E814" w14:textId="77777777" w:rsidR="00174EA7" w:rsidRPr="001C55D1" w:rsidRDefault="00174EA7" w:rsidP="00B83390">
            <w:r w:rsidRPr="009B27F2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174EA7" w:rsidRPr="001C55D1" w14:paraId="55280DC9" w14:textId="77777777" w:rsidTr="00B8339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E16A7" w14:textId="77777777" w:rsidR="00174EA7" w:rsidRPr="001C55D1" w:rsidRDefault="00174EA7" w:rsidP="00B83390"/>
        </w:tc>
      </w:tr>
      <w:tr w:rsidR="00174EA7" w:rsidRPr="001C55D1" w14:paraId="2096A805" w14:textId="77777777" w:rsidTr="00B8339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A5C171" w14:textId="77777777" w:rsidR="00174EA7" w:rsidRPr="001C55D1" w:rsidRDefault="00174EA7" w:rsidP="00B83390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7DFAFBB1" w14:textId="77777777" w:rsidR="00174EA7" w:rsidRPr="001C55D1" w:rsidRDefault="00174EA7" w:rsidP="00B83390"/>
        </w:tc>
      </w:tr>
      <w:tr w:rsidR="00174EA7" w:rsidRPr="001C55D1" w14:paraId="16E8B7B7" w14:textId="77777777" w:rsidTr="00B8339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87EE3" w14:textId="77777777" w:rsidR="00174EA7" w:rsidRPr="001C55D1" w:rsidRDefault="00174EA7" w:rsidP="00B83390">
            <w:r w:rsidRPr="009B27F2">
              <w:rPr>
                <w:rFonts w:cs="Arial"/>
                <w:sz w:val="22"/>
              </w:rPr>
              <w:t>Lieferung und Montage einer Photovoltaikanlage</w:t>
            </w:r>
          </w:p>
        </w:tc>
      </w:tr>
    </w:tbl>
    <w:p w14:paraId="5CB22A74" w14:textId="77777777" w:rsidR="002748DF" w:rsidRDefault="002748DF" w:rsidP="00046C8E"/>
    <w:p w14:paraId="3A137CEE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8AC99AB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6A5AC398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08FFB7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AF66A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025E73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57EE41AF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2E074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0E831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C7361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F73B193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7059B3" w14:textId="77777777" w:rsidR="00D46B71" w:rsidRPr="00D46B71" w:rsidRDefault="00D46B71" w:rsidP="00D46B71"/>
        </w:tc>
      </w:tr>
      <w:tr w:rsidR="00D46B71" w:rsidRPr="00D46B71" w14:paraId="003FF2B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96A0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4B24F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0F9439C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A39961" w14:textId="77777777" w:rsidR="00D46B71" w:rsidRPr="00D46B71" w:rsidRDefault="00D46B71" w:rsidP="00D46B71"/>
        </w:tc>
      </w:tr>
      <w:tr w:rsidR="00D46B71" w:rsidRPr="00D46B71" w14:paraId="1C67E94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4DF24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53507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4C4233C7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2C937A1" w14:textId="77777777" w:rsidR="00D46B71" w:rsidRPr="00D46B71" w:rsidRDefault="00D46B71" w:rsidP="00D46B71"/>
        </w:tc>
      </w:tr>
      <w:tr w:rsidR="00D46B71" w:rsidRPr="00D46B71" w14:paraId="0C8BAFD6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C9E0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6F6976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2D1C3599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E40F1DE" w14:textId="77777777" w:rsidR="00D46B71" w:rsidRPr="00D46B71" w:rsidRDefault="00D46B71" w:rsidP="00D46B71"/>
        </w:tc>
      </w:tr>
    </w:tbl>
    <w:p w14:paraId="65E56494" w14:textId="77777777" w:rsidR="00D46B71" w:rsidRDefault="00D46B71" w:rsidP="00046C8E"/>
    <w:p w14:paraId="2C5078AE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263268C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11B4666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EB662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BAAC4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7770E068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5DFF33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142675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D145C07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4106EFC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85FF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536675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23265293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03A9FC8" w14:textId="77777777" w:rsidR="00D46B71" w:rsidRPr="00D46B71" w:rsidRDefault="00D46B71" w:rsidP="00D46B71"/>
        </w:tc>
      </w:tr>
    </w:tbl>
    <w:p w14:paraId="757E7D47" w14:textId="77777777" w:rsidR="00D46B71" w:rsidRDefault="00D46B71" w:rsidP="00046C8E"/>
    <w:p w14:paraId="109914CB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BBF56EF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AC5B39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76E89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51646B8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6527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176CF5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A3D03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ABA5CA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FD8A9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DAB561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8078E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3CA8D9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137DB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3CF9B7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A728A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1DCDA9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BBCF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C3101C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BAE006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1F1CE5BD" w14:textId="77777777" w:rsidR="00D46B71" w:rsidRDefault="00D46B71" w:rsidP="00046C8E"/>
    <w:p w14:paraId="32A65179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62D17F5F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1906DE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CD612ED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0BA0C68F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1EE1D7A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16ED9206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307B0F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1C6EB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1A7FBB6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1049E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F046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5D8706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5BE7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6037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1C7D668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14644A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FC47E6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032170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CAB1B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4B4226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3C0170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3B3FDFE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2004B2B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1D319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A757AB6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37F19A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AC66F7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39AE81D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6B8FB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194BC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32BEF3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08CC8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C3B7841" wp14:editId="00811B7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E51D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D35BE88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DB342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16BD6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104E7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30E6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1B2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C7567A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8478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11B12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01C7418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894C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3E088D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7EF46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6AA9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005B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8E372C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D41E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E58AD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3D0B363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2C928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2FF4DF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75EEAA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5CCE0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59AA3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3F76EB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B7B0C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05DD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1DFFC5E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57DCC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DBD78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B3D97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A9F0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7217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530A36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FBFE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1845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FCB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6C359D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FDEEE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67411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DBF76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4C7CB3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5F956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597EDD6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301696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18346C5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E2DA8D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8B3FCE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1BFA02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E511BF5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E58C381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E6292F2" wp14:editId="16AC2B0E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D23292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9A4C4BB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AA55A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729D49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511C0456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DF3F3E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A0BDC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5C4B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87CF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870E8" wp14:editId="334033B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F61B9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7CBEB203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CD36C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BAC0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59B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BAC22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B78D9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728CC0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C02217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EBD782" wp14:editId="7CB73ED6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C41ED0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E88FB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DE44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BDD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5D4D7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337E98F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8E818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0B374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5BEC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855D9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636C2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B90FBC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7D5F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71A8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B087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5796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224A8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2BFC87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89F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9E26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3FC68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B0A5C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D490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159E3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27B5CB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A0DB9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B46DF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63030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7766E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4704B49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EB445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AAA75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4CE34CC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CCC19B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A9130A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04D6DA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7B3550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5D162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F1CC87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D02C37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10909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C8859E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09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8C516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E92AA0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E447A5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415488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0F8C0104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90FC31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BCB5A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73C861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90C16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5777FD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2DEE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44E34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FE63ED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F10F2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DFFDA0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1B9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C06E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363D43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57B1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504260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0F43F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EAFA54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A4AF91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0D01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CAFBB5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273F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B419B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C3B159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42B40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00839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55A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B28EDE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641920B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1B788C3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066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A2D7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8C787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5C66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C9CD6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98559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0F969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0B6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2BE90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2A94C2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1950D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3FE62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6E600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766ED4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60D57B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B571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844B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62533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111F3A54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3E53518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EB2F5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331D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1B9883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B6B53B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8BF1B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1D6B919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2BE31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15823E5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09F1F9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6B26CCC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C40D96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E49F7C0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2604A541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B0FEFCF" wp14:editId="4D6F8754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45DA3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429C44B" wp14:editId="115C4000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FBADD1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440C" w14:textId="77777777" w:rsidR="00EB2FF2" w:rsidRDefault="00EB2FF2">
      <w:r>
        <w:separator/>
      </w:r>
    </w:p>
    <w:p w14:paraId="7D8F4F68" w14:textId="77777777" w:rsidR="00EB2FF2" w:rsidRDefault="00EB2FF2"/>
    <w:p w14:paraId="7DE63AD2" w14:textId="77777777" w:rsidR="00EB2FF2" w:rsidRDefault="00EB2FF2"/>
    <w:p w14:paraId="046B75D1" w14:textId="77777777" w:rsidR="00EB2FF2" w:rsidRDefault="00EB2FF2"/>
    <w:p w14:paraId="29937937" w14:textId="77777777" w:rsidR="00EB2FF2" w:rsidRDefault="00EB2FF2"/>
    <w:p w14:paraId="199E05DB" w14:textId="77777777" w:rsidR="00EB2FF2" w:rsidRDefault="00EB2FF2"/>
  </w:endnote>
  <w:endnote w:type="continuationSeparator" w:id="0">
    <w:p w14:paraId="3D7D2FED" w14:textId="77777777" w:rsidR="00EB2FF2" w:rsidRDefault="00EB2FF2">
      <w:r>
        <w:continuationSeparator/>
      </w:r>
    </w:p>
    <w:p w14:paraId="06A468D9" w14:textId="77777777" w:rsidR="00EB2FF2" w:rsidRDefault="00EB2FF2"/>
    <w:p w14:paraId="6C5706D3" w14:textId="77777777" w:rsidR="00EB2FF2" w:rsidRDefault="00EB2FF2"/>
    <w:p w14:paraId="61ADBD1E" w14:textId="77777777" w:rsidR="00EB2FF2" w:rsidRDefault="00EB2FF2"/>
    <w:p w14:paraId="613D1A76" w14:textId="77777777" w:rsidR="00EB2FF2" w:rsidRDefault="00EB2FF2"/>
    <w:p w14:paraId="002D16A9" w14:textId="77777777" w:rsidR="00EB2FF2" w:rsidRDefault="00EB2F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4630643E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300842D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5DB7EC7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1475624" wp14:editId="18C0628C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09B5643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2490423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564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56442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9827AD6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DD53B" w14:textId="77777777" w:rsidR="00EB2FF2" w:rsidRDefault="00EB2FF2">
      <w:r>
        <w:separator/>
      </w:r>
    </w:p>
    <w:p w14:paraId="0489FE1F" w14:textId="77777777" w:rsidR="00EB2FF2" w:rsidRDefault="00EB2FF2"/>
    <w:p w14:paraId="3CE69BE4" w14:textId="77777777" w:rsidR="00EB2FF2" w:rsidRDefault="00EB2FF2"/>
    <w:p w14:paraId="75F74F3E" w14:textId="77777777" w:rsidR="00EB2FF2" w:rsidRDefault="00EB2FF2"/>
  </w:footnote>
  <w:footnote w:type="continuationSeparator" w:id="0">
    <w:p w14:paraId="672515A9" w14:textId="77777777" w:rsidR="00EB2FF2" w:rsidRDefault="00EB2FF2">
      <w:r>
        <w:continuationSeparator/>
      </w:r>
    </w:p>
    <w:p w14:paraId="14BCD9DA" w14:textId="77777777" w:rsidR="00EB2FF2" w:rsidRDefault="00EB2FF2"/>
    <w:p w14:paraId="2BFE316D" w14:textId="77777777" w:rsidR="00EB2FF2" w:rsidRDefault="00EB2FF2"/>
    <w:p w14:paraId="51BAE309" w14:textId="77777777" w:rsidR="00EB2FF2" w:rsidRDefault="00EB2FF2"/>
    <w:p w14:paraId="09A4B234" w14:textId="77777777" w:rsidR="00EB2FF2" w:rsidRDefault="00EB2FF2"/>
    <w:p w14:paraId="0E5537E1" w14:textId="77777777" w:rsidR="00EB2FF2" w:rsidRDefault="00EB2FF2"/>
  </w:footnote>
  <w:footnote w:id="1">
    <w:p w14:paraId="6FB0908A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CB8E" w14:textId="77777777" w:rsidR="007D6F38" w:rsidRDefault="007D6F38"/>
  <w:p w14:paraId="4A78BF62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3D1AD" w14:textId="77777777" w:rsidR="007D6F38" w:rsidRDefault="007D6F38" w:rsidP="00046C8E">
    <w:pPr>
      <w:pStyle w:val="Kopfzeile"/>
    </w:pPr>
    <w:r>
      <w:t>222</w:t>
    </w:r>
  </w:p>
  <w:p w14:paraId="213F9C50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38498122">
    <w:abstractNumId w:val="1"/>
  </w:num>
  <w:num w:numId="2" w16cid:durableId="1856725614">
    <w:abstractNumId w:val="5"/>
  </w:num>
  <w:num w:numId="3" w16cid:durableId="1122335801">
    <w:abstractNumId w:val="7"/>
  </w:num>
  <w:num w:numId="4" w16cid:durableId="473564629">
    <w:abstractNumId w:val="16"/>
  </w:num>
  <w:num w:numId="5" w16cid:durableId="595676893">
    <w:abstractNumId w:val="9"/>
  </w:num>
  <w:num w:numId="6" w16cid:durableId="323634339">
    <w:abstractNumId w:val="3"/>
  </w:num>
  <w:num w:numId="7" w16cid:durableId="961569381">
    <w:abstractNumId w:val="12"/>
  </w:num>
  <w:num w:numId="8" w16cid:durableId="1350833197">
    <w:abstractNumId w:val="8"/>
  </w:num>
  <w:num w:numId="9" w16cid:durableId="1004169551">
    <w:abstractNumId w:val="15"/>
  </w:num>
  <w:num w:numId="10" w16cid:durableId="2088988355">
    <w:abstractNumId w:val="4"/>
  </w:num>
  <w:num w:numId="11" w16cid:durableId="1931423115">
    <w:abstractNumId w:val="11"/>
  </w:num>
  <w:num w:numId="12" w16cid:durableId="1370842438">
    <w:abstractNumId w:val="11"/>
  </w:num>
  <w:num w:numId="13" w16cid:durableId="1011227194">
    <w:abstractNumId w:val="11"/>
  </w:num>
  <w:num w:numId="14" w16cid:durableId="1402799814">
    <w:abstractNumId w:val="11"/>
  </w:num>
  <w:num w:numId="15" w16cid:durableId="2060931570">
    <w:abstractNumId w:val="11"/>
  </w:num>
  <w:num w:numId="16" w16cid:durableId="980889985">
    <w:abstractNumId w:val="2"/>
  </w:num>
  <w:num w:numId="17" w16cid:durableId="848563215">
    <w:abstractNumId w:val="2"/>
  </w:num>
  <w:num w:numId="18" w16cid:durableId="752236520">
    <w:abstractNumId w:val="14"/>
  </w:num>
  <w:num w:numId="19" w16cid:durableId="1901133949">
    <w:abstractNumId w:val="13"/>
  </w:num>
  <w:num w:numId="20" w16cid:durableId="1963920087">
    <w:abstractNumId w:val="10"/>
  </w:num>
  <w:num w:numId="21" w16cid:durableId="1102071598">
    <w:abstractNumId w:val="6"/>
  </w:num>
  <w:num w:numId="22" w16cid:durableId="1178665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74EA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442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16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B2FF2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FF3A93"/>
  <w15:docId w15:val="{D68980D0-CCE8-4FF4-BA67-5926A5A17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381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Kümper, Julia (Stadt Emsdetten)</cp:lastModifiedBy>
  <cp:revision>3</cp:revision>
  <cp:lastPrinted>2010-03-03T17:05:00Z</cp:lastPrinted>
  <dcterms:created xsi:type="dcterms:W3CDTF">2021-03-02T10:00:00Z</dcterms:created>
  <dcterms:modified xsi:type="dcterms:W3CDTF">2026-07-15T07:54:00Z</dcterms:modified>
</cp:coreProperties>
</file>