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AB1F25" w:rsidRPr="001C55D1" w14:paraId="668C4C4C" w14:textId="77777777" w:rsidTr="00B8339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C1DC2F3" w14:textId="77777777" w:rsidR="00AB1F25" w:rsidRPr="00706C35" w:rsidRDefault="00AB1F25" w:rsidP="00B83390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CCCC41C" w14:textId="77777777" w:rsidR="00AB1F25" w:rsidRPr="001C55D1" w:rsidRDefault="00AB1F25" w:rsidP="00B83390"/>
        </w:tc>
      </w:tr>
      <w:tr w:rsidR="00AB1F25" w:rsidRPr="001C55D1" w14:paraId="4F7FBEA9" w14:textId="77777777" w:rsidTr="00B8339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F57EF8E" w14:textId="77777777" w:rsidR="00AB1F25" w:rsidRPr="001C55D1" w:rsidRDefault="00AB1F25" w:rsidP="00B83390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B8DDC4C" w14:textId="77777777" w:rsidR="00AB1F25" w:rsidRPr="001C55D1" w:rsidRDefault="00AB1F25" w:rsidP="00B83390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4934E9" w14:textId="77777777" w:rsidR="00AB1F25" w:rsidRPr="001C55D1" w:rsidRDefault="00AB1F25" w:rsidP="00B83390">
            <w:r>
              <w:t>Datum</w:t>
            </w:r>
          </w:p>
        </w:tc>
      </w:tr>
      <w:tr w:rsidR="00AB1F25" w:rsidRPr="001C55D1" w14:paraId="7F21D518" w14:textId="77777777" w:rsidTr="00B8339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C24883" w14:textId="77777777" w:rsidR="00AB1F25" w:rsidRPr="001C55D1" w:rsidRDefault="00AB1F25" w:rsidP="00B83390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264B1BE" w14:textId="77777777" w:rsidR="00AB1F25" w:rsidRPr="001C55D1" w:rsidRDefault="00AB1F25" w:rsidP="00B83390">
            <w:r>
              <w:rPr>
                <w:rFonts w:cs="Arial"/>
                <w:sz w:val="22"/>
              </w:rPr>
              <w:t>20-652-340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038C16" w14:textId="77777777" w:rsidR="00AB1F25" w:rsidRPr="001C55D1" w:rsidRDefault="00AB1F25" w:rsidP="00B83390">
            <w:r w:rsidRPr="007420EC">
              <w:rPr>
                <w:rFonts w:cs="Arial"/>
                <w:sz w:val="22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7420EC">
              <w:rPr>
                <w:rFonts w:cs="Arial"/>
                <w:sz w:val="22"/>
              </w:rPr>
              <w:instrText xml:space="preserve"> FORMTEXT </w:instrText>
            </w:r>
            <w:r w:rsidRPr="007420EC">
              <w:rPr>
                <w:rFonts w:cs="Arial"/>
                <w:sz w:val="22"/>
              </w:rPr>
            </w:r>
            <w:r w:rsidRPr="007420EC">
              <w:rPr>
                <w:rFonts w:cs="Arial"/>
                <w:sz w:val="22"/>
              </w:rPr>
              <w:fldChar w:fldCharType="separate"/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t> </w:t>
            </w:r>
            <w:r w:rsidRPr="007420EC">
              <w:rPr>
                <w:rFonts w:cs="Arial"/>
                <w:sz w:val="22"/>
              </w:rPr>
              <w:fldChar w:fldCharType="end"/>
            </w:r>
          </w:p>
        </w:tc>
      </w:tr>
      <w:tr w:rsidR="00AB1F25" w:rsidRPr="001C55D1" w14:paraId="30E08395" w14:textId="77777777" w:rsidTr="00B8339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F90742" w14:textId="77777777" w:rsidR="00AB1F25" w:rsidRPr="001C55D1" w:rsidRDefault="00AB1F25" w:rsidP="00B83390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F984D77" w14:textId="77777777" w:rsidR="00AB1F25" w:rsidRPr="001C55D1" w:rsidRDefault="00AB1F25" w:rsidP="00B83390"/>
        </w:tc>
      </w:tr>
      <w:tr w:rsidR="00AB1F25" w:rsidRPr="001C55D1" w14:paraId="09C85C42" w14:textId="77777777" w:rsidTr="00B8339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24AB32" w14:textId="77777777" w:rsidR="00AB1F25" w:rsidRPr="001C55D1" w:rsidRDefault="00AB1F25" w:rsidP="00B83390">
            <w:r w:rsidRPr="009B27F2">
              <w:rPr>
                <w:rFonts w:cs="Arial"/>
                <w:sz w:val="22"/>
              </w:rPr>
              <w:t>Erweiterung und Sanierung der Kardinal von Galen Schule</w:t>
            </w:r>
          </w:p>
        </w:tc>
      </w:tr>
      <w:tr w:rsidR="00AB1F25" w:rsidRPr="001C55D1" w14:paraId="0AA30EB2" w14:textId="77777777" w:rsidTr="00B8339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880134" w14:textId="77777777" w:rsidR="00AB1F25" w:rsidRPr="001C55D1" w:rsidRDefault="00AB1F25" w:rsidP="00B83390"/>
        </w:tc>
      </w:tr>
      <w:tr w:rsidR="00AB1F25" w:rsidRPr="001C55D1" w14:paraId="50698F55" w14:textId="77777777" w:rsidTr="00B8339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C777E3C" w14:textId="77777777" w:rsidR="00AB1F25" w:rsidRPr="001C55D1" w:rsidRDefault="00AB1F25" w:rsidP="00B83390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7F3286C7" w14:textId="77777777" w:rsidR="00AB1F25" w:rsidRPr="001C55D1" w:rsidRDefault="00AB1F25" w:rsidP="00B83390"/>
        </w:tc>
      </w:tr>
      <w:tr w:rsidR="00AB1F25" w:rsidRPr="001C55D1" w14:paraId="00C1F9D1" w14:textId="77777777" w:rsidTr="00B8339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AC8046" w14:textId="77777777" w:rsidR="00AB1F25" w:rsidRPr="001C55D1" w:rsidRDefault="00AB1F25" w:rsidP="00B83390">
            <w:r w:rsidRPr="009B27F2">
              <w:rPr>
                <w:rFonts w:cs="Arial"/>
                <w:sz w:val="22"/>
              </w:rPr>
              <w:t>Lieferung und Montage einer Photovoltaikanlage</w:t>
            </w:r>
          </w:p>
        </w:tc>
      </w:tr>
    </w:tbl>
    <w:p w14:paraId="6DFC7651" w14:textId="77777777" w:rsidR="00682D2C" w:rsidRPr="00F45CAD" w:rsidRDefault="00682D2C" w:rsidP="00682D2C"/>
    <w:p w14:paraId="0954029B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76F4AD7A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3B011DD" w14:textId="77777777" w:rsidR="00682D2C" w:rsidRPr="00F45CAD" w:rsidRDefault="00682D2C" w:rsidP="00682D2C"/>
    <w:p w14:paraId="34AA1E88" w14:textId="7FE30464" w:rsidR="00682D2C" w:rsidRPr="00F45CAD" w:rsidRDefault="00713277" w:rsidP="00AF2BE2">
      <w:r>
        <w:fldChar w:fldCharType="begin">
          <w:ffData>
            <w:name w:val="Kontrollkästchen1"/>
            <w:enabled/>
            <w:calcOnExit w:val="0"/>
            <w:checkBox>
              <w:sizeAuto/>
              <w:default w:val="1"/>
            </w:checkBox>
          </w:ffData>
        </w:fldChar>
      </w:r>
      <w:bookmarkStart w:id="0" w:name="Kontrollkästchen1"/>
      <w:r>
        <w:instrText xml:space="preserve"> FORMCHECKBOX </w:instrText>
      </w:r>
      <w:r>
        <w:fldChar w:fldCharType="separate"/>
      </w:r>
      <w:r>
        <w:fldChar w:fldCharType="end"/>
      </w:r>
      <w:bookmarkEnd w:id="0"/>
      <w:r w:rsidR="00682D2C" w:rsidRPr="00AF2BE2">
        <w:tab/>
        <w:t>Die Namen der Nachunternehmer sind bereits bei Angebotsabgabe anzugeben.</w:t>
      </w:r>
    </w:p>
    <w:p w14:paraId="7D6219AD" w14:textId="77777777" w:rsidR="00682D2C" w:rsidRPr="00F45CAD" w:rsidRDefault="00682D2C" w:rsidP="00682D2C"/>
    <w:p w14:paraId="377FEC9F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16978AB5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1A56375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0E5553A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9033DC0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C64EAFC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0AD1157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EB10E54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97F9EC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FFB389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3B611A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318AADC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231DE4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E295EC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424C97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2527CCE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82429E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385A1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CE5362A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05BD53C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E10088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28B3A3D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68DC7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7DD73C6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5AF70E3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68A74E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D05D98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EA1A52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A4ABE6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076AC4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BC61E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B428EC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475EF0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B5F85C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A9B2F6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E757628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B4905A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36D7077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8807A3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3DC986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0CF386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59CB18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212B5F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2DBCCC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54CA8E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8F90E0B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E9C8795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7549490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2D43B7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2F943C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FAB02F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0DC3C8C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60A232B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DF3D96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EE8016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58AED7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4C0D74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AFAC4D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15DAB8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3189D12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0F28A14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BA9A47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5104DA9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D801813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62855E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474B0A5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15973AC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616A90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E5EE51A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98810F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73FF39C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56A1DD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FB74D3F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61B59D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252023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F2CD16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Pr="00AF2BE2">
              <w:fldChar w:fldCharType="separate"/>
            </w:r>
            <w:r w:rsidRPr="00AF2BE2">
              <w:fldChar w:fldCharType="end"/>
            </w:r>
          </w:p>
        </w:tc>
      </w:tr>
    </w:tbl>
    <w:p w14:paraId="33073DCF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D801A" w14:textId="77777777" w:rsidR="00E46973" w:rsidRDefault="00E46973">
      <w:r>
        <w:separator/>
      </w:r>
    </w:p>
    <w:p w14:paraId="79E83F22" w14:textId="77777777" w:rsidR="00E46973" w:rsidRDefault="00E46973"/>
    <w:p w14:paraId="5DCAE573" w14:textId="77777777" w:rsidR="00E46973" w:rsidRDefault="00E46973"/>
  </w:endnote>
  <w:endnote w:type="continuationSeparator" w:id="0">
    <w:p w14:paraId="37B9DF9F" w14:textId="77777777" w:rsidR="00E46973" w:rsidRDefault="00E46973">
      <w:r>
        <w:continuationSeparator/>
      </w:r>
    </w:p>
    <w:p w14:paraId="70C4A98E" w14:textId="77777777" w:rsidR="00E46973" w:rsidRDefault="00E46973"/>
    <w:p w14:paraId="43A9A1C6" w14:textId="77777777" w:rsidR="00E46973" w:rsidRDefault="00E469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A96B551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2C3B92A8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04760FE6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04CAE5D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8CA0E62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A073B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2B6DDF5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268B5C" w14:textId="77777777" w:rsidR="00E46973" w:rsidRDefault="00E46973">
      <w:r>
        <w:separator/>
      </w:r>
    </w:p>
    <w:p w14:paraId="45BD25DC" w14:textId="77777777" w:rsidR="00E46973" w:rsidRDefault="00E46973"/>
    <w:p w14:paraId="04622FCF" w14:textId="77777777" w:rsidR="00E46973" w:rsidRDefault="00E46973"/>
  </w:footnote>
  <w:footnote w:type="continuationSeparator" w:id="0">
    <w:p w14:paraId="752B48A3" w14:textId="77777777" w:rsidR="00E46973" w:rsidRDefault="00E46973">
      <w:r>
        <w:continuationSeparator/>
      </w:r>
    </w:p>
    <w:p w14:paraId="188E9E1D" w14:textId="77777777" w:rsidR="00E46973" w:rsidRDefault="00E46973"/>
    <w:p w14:paraId="32546C9E" w14:textId="77777777" w:rsidR="00E46973" w:rsidRDefault="00E469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3D9CF" w14:textId="77777777" w:rsidR="007A7D5E" w:rsidRDefault="007A7D5E"/>
  <w:p w14:paraId="1857B53D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8E8FA" w14:textId="77777777" w:rsidR="007A7D5E" w:rsidRDefault="007A7D5E" w:rsidP="00701419">
    <w:pPr>
      <w:pStyle w:val="Kopfzeile"/>
    </w:pPr>
    <w:r>
      <w:t>233</w:t>
    </w:r>
  </w:p>
  <w:p w14:paraId="658E931D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8813828">
    <w:abstractNumId w:val="1"/>
  </w:num>
  <w:num w:numId="2" w16cid:durableId="184372143">
    <w:abstractNumId w:val="5"/>
  </w:num>
  <w:num w:numId="3" w16cid:durableId="960653528">
    <w:abstractNumId w:val="7"/>
  </w:num>
  <w:num w:numId="4" w16cid:durableId="1469206914">
    <w:abstractNumId w:val="16"/>
  </w:num>
  <w:num w:numId="5" w16cid:durableId="1312559797">
    <w:abstractNumId w:val="9"/>
  </w:num>
  <w:num w:numId="6" w16cid:durableId="816147723">
    <w:abstractNumId w:val="3"/>
  </w:num>
  <w:num w:numId="7" w16cid:durableId="1118373343">
    <w:abstractNumId w:val="12"/>
  </w:num>
  <w:num w:numId="8" w16cid:durableId="322316281">
    <w:abstractNumId w:val="8"/>
  </w:num>
  <w:num w:numId="9" w16cid:durableId="328676519">
    <w:abstractNumId w:val="15"/>
  </w:num>
  <w:num w:numId="10" w16cid:durableId="1570112326">
    <w:abstractNumId w:val="4"/>
  </w:num>
  <w:num w:numId="11" w16cid:durableId="1341466197">
    <w:abstractNumId w:val="11"/>
  </w:num>
  <w:num w:numId="12" w16cid:durableId="136382571">
    <w:abstractNumId w:val="11"/>
  </w:num>
  <w:num w:numId="13" w16cid:durableId="1367484868">
    <w:abstractNumId w:val="11"/>
  </w:num>
  <w:num w:numId="14" w16cid:durableId="37634713">
    <w:abstractNumId w:val="11"/>
  </w:num>
  <w:num w:numId="15" w16cid:durableId="138503527">
    <w:abstractNumId w:val="11"/>
  </w:num>
  <w:num w:numId="16" w16cid:durableId="1838571087">
    <w:abstractNumId w:val="2"/>
  </w:num>
  <w:num w:numId="17" w16cid:durableId="674453630">
    <w:abstractNumId w:val="2"/>
  </w:num>
  <w:num w:numId="18" w16cid:durableId="1492520560">
    <w:abstractNumId w:val="14"/>
  </w:num>
  <w:num w:numId="19" w16cid:durableId="1975670236">
    <w:abstractNumId w:val="13"/>
  </w:num>
  <w:num w:numId="20" w16cid:durableId="1503858853">
    <w:abstractNumId w:val="10"/>
  </w:num>
  <w:num w:numId="21" w16cid:durableId="2070224496">
    <w:abstractNumId w:val="6"/>
  </w:num>
  <w:num w:numId="22" w16cid:durableId="1352564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42AA"/>
    <w:rsid w:val="000B158E"/>
    <w:rsid w:val="000E7F83"/>
    <w:rsid w:val="001028D9"/>
    <w:rsid w:val="00106076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50D0E"/>
    <w:rsid w:val="002517FD"/>
    <w:rsid w:val="00263542"/>
    <w:rsid w:val="002748DF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83510"/>
    <w:rsid w:val="00484B10"/>
    <w:rsid w:val="00492429"/>
    <w:rsid w:val="004C5609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5AED"/>
    <w:rsid w:val="006A66F3"/>
    <w:rsid w:val="006B7CF1"/>
    <w:rsid w:val="006D70A3"/>
    <w:rsid w:val="00701419"/>
    <w:rsid w:val="00713277"/>
    <w:rsid w:val="007161DD"/>
    <w:rsid w:val="00724CA7"/>
    <w:rsid w:val="00734EDE"/>
    <w:rsid w:val="007633C2"/>
    <w:rsid w:val="0078194F"/>
    <w:rsid w:val="00782E76"/>
    <w:rsid w:val="0078695C"/>
    <w:rsid w:val="007A7D5E"/>
    <w:rsid w:val="007D1796"/>
    <w:rsid w:val="007E61DB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073BE"/>
    <w:rsid w:val="00A5084B"/>
    <w:rsid w:val="00A75824"/>
    <w:rsid w:val="00A90C84"/>
    <w:rsid w:val="00A956F8"/>
    <w:rsid w:val="00AB1F25"/>
    <w:rsid w:val="00AB4B05"/>
    <w:rsid w:val="00AC56D5"/>
    <w:rsid w:val="00AC7F2D"/>
    <w:rsid w:val="00AD584D"/>
    <w:rsid w:val="00AE4AF0"/>
    <w:rsid w:val="00AF16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6973"/>
    <w:rsid w:val="00E578EB"/>
    <w:rsid w:val="00E6087B"/>
    <w:rsid w:val="00E85EBB"/>
    <w:rsid w:val="00EA10EB"/>
    <w:rsid w:val="00EC7AED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56DD4C"/>
  <w15:docId w15:val="{979095C4-4448-4506-BCA6-F6C9B4DCD1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1</Pages>
  <Words>139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Kümper, Julia (Stadt Emsdetten)</cp:lastModifiedBy>
  <cp:revision>4</cp:revision>
  <cp:lastPrinted>2010-02-09T14:25:00Z</cp:lastPrinted>
  <dcterms:created xsi:type="dcterms:W3CDTF">2021-03-02T10:04:00Z</dcterms:created>
  <dcterms:modified xsi:type="dcterms:W3CDTF">2026-07-15T07:55:00Z</dcterms:modified>
</cp:coreProperties>
</file>