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39321DAB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3B69C96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FA21CA7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64597A5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A8EB48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5711E8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56C892" w14:textId="77777777" w:rsidR="009E1656" w:rsidRPr="00F45CAD" w:rsidRDefault="00DA1F28" w:rsidP="009E1656">
            <w:pPr>
              <w:jc w:val="both"/>
            </w:pPr>
            <w:r>
              <w:t>Datum</w:t>
            </w:r>
          </w:p>
        </w:tc>
      </w:tr>
      <w:tr w:rsidR="009E1656" w:rsidRPr="00F45CAD" w14:paraId="035DE1E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B6DAEE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9C450" w14:textId="79BB1025" w:rsidR="009E1656" w:rsidRPr="00F45CAD" w:rsidRDefault="00C41279" w:rsidP="009E1656">
            <w:pPr>
              <w:jc w:val="both"/>
            </w:pPr>
            <w:r>
              <w:rPr>
                <w:rFonts w:cs="Arial"/>
                <w:sz w:val="22"/>
              </w:rPr>
              <w:t>20-652-348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ED0176" w14:textId="4A971AFC" w:rsidR="009E1656" w:rsidRPr="00F45CAD" w:rsidRDefault="00C41279" w:rsidP="009E1656">
            <w:pPr>
              <w:jc w:val="both"/>
            </w:pPr>
            <w:r>
              <w:rPr>
                <w:rFonts w:cs="Arial"/>
                <w:sz w:val="22"/>
              </w:rPr>
              <w:t>07.09.2026</w:t>
            </w:r>
          </w:p>
        </w:tc>
      </w:tr>
      <w:tr w:rsidR="009E1656" w:rsidRPr="00F45CAD" w14:paraId="6A7325C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AF8905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287090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9A1355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E7DC2A6" w14:textId="0489F5C2" w:rsidR="009E1656" w:rsidRPr="00F45CAD" w:rsidRDefault="00C41279" w:rsidP="00C41279">
            <w:pPr>
              <w:jc w:val="both"/>
            </w:pPr>
            <w:r w:rsidRPr="00C41279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9E1656" w:rsidRPr="00F45CAD" w14:paraId="7DE76D2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8883F0B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566E95C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542B91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839CF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63BBAE3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B743254" w14:textId="5AEEAECD" w:rsidR="009E1656" w:rsidRPr="00F45CAD" w:rsidRDefault="00C41279" w:rsidP="00C41279">
            <w:pPr>
              <w:jc w:val="both"/>
            </w:pPr>
            <w:r w:rsidRPr="00C41279">
              <w:rPr>
                <w:rFonts w:cs="Arial"/>
                <w:sz w:val="22"/>
              </w:rPr>
              <w:t>Hallentrennvorhang</w:t>
            </w:r>
          </w:p>
        </w:tc>
      </w:tr>
    </w:tbl>
    <w:p w14:paraId="32172476" w14:textId="77777777" w:rsidR="009E1656" w:rsidRDefault="009E1656" w:rsidP="009E1656">
      <w:pPr>
        <w:rPr>
          <w:rFonts w:cs="Arial"/>
          <w:szCs w:val="20"/>
        </w:rPr>
      </w:pPr>
    </w:p>
    <w:p w14:paraId="3CDE8A59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406E5D1C" w14:textId="77777777" w:rsidR="009E1656" w:rsidRDefault="009E1656" w:rsidP="009E1656">
      <w:pPr>
        <w:pStyle w:val="Oben"/>
      </w:pPr>
      <w:r>
        <w:t>Ergänzung der Besonderen Vertragsbedingungen</w:t>
      </w:r>
    </w:p>
    <w:p w14:paraId="64F6E0C6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6E19F174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7450F410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60AFECA4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58163FE5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689E18BE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14282816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63969F85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24728EC1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59DB48FF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4C8C3208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39683D1D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6EFD6410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09F4B48C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0BBF26B8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3F3D1BBD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265DF2A9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7D32FE6E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294A4" w14:textId="77777777" w:rsidR="00295262" w:rsidRDefault="00295262">
      <w:r>
        <w:separator/>
      </w:r>
    </w:p>
    <w:p w14:paraId="3F3D2C2C" w14:textId="77777777" w:rsidR="00295262" w:rsidRDefault="00295262"/>
    <w:p w14:paraId="28D47099" w14:textId="77777777" w:rsidR="00295262" w:rsidRDefault="00295262"/>
  </w:endnote>
  <w:endnote w:type="continuationSeparator" w:id="0">
    <w:p w14:paraId="394DDC7F" w14:textId="77777777" w:rsidR="00295262" w:rsidRDefault="00295262">
      <w:r>
        <w:continuationSeparator/>
      </w:r>
    </w:p>
    <w:p w14:paraId="7B10D05F" w14:textId="77777777" w:rsidR="00295262" w:rsidRDefault="00295262"/>
    <w:p w14:paraId="4F16BD5A" w14:textId="77777777" w:rsidR="00295262" w:rsidRDefault="002952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2CE8D650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2F95D419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1F694D5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BB86960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CAF51FB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B728384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9E9CC" w14:textId="77777777" w:rsidR="00295262" w:rsidRDefault="00295262">
      <w:r>
        <w:separator/>
      </w:r>
    </w:p>
    <w:p w14:paraId="0D6B10CD" w14:textId="77777777" w:rsidR="00295262" w:rsidRDefault="00295262"/>
    <w:p w14:paraId="5F704C35" w14:textId="77777777" w:rsidR="00295262" w:rsidRDefault="00295262"/>
  </w:footnote>
  <w:footnote w:type="continuationSeparator" w:id="0">
    <w:p w14:paraId="1432C7F2" w14:textId="77777777" w:rsidR="00295262" w:rsidRDefault="00295262">
      <w:r>
        <w:continuationSeparator/>
      </w:r>
    </w:p>
    <w:p w14:paraId="7B2D3B7E" w14:textId="77777777" w:rsidR="00295262" w:rsidRDefault="00295262"/>
    <w:p w14:paraId="115053E7" w14:textId="77777777" w:rsidR="00295262" w:rsidRDefault="002952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119CA" w14:textId="77777777" w:rsidR="005F7FAD" w:rsidRDefault="005F7FAD"/>
  <w:p w14:paraId="23B7071E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A072" w14:textId="77777777" w:rsidR="005F7FAD" w:rsidRDefault="005F7FAD" w:rsidP="00046C8E">
    <w:pPr>
      <w:pStyle w:val="Kopfzeile"/>
    </w:pPr>
    <w:r>
      <w:t>241</w:t>
    </w:r>
  </w:p>
  <w:p w14:paraId="1F142EA6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49115670">
    <w:abstractNumId w:val="1"/>
  </w:num>
  <w:num w:numId="2" w16cid:durableId="746809950">
    <w:abstractNumId w:val="6"/>
  </w:num>
  <w:num w:numId="3" w16cid:durableId="1069112302">
    <w:abstractNumId w:val="8"/>
  </w:num>
  <w:num w:numId="4" w16cid:durableId="1851335953">
    <w:abstractNumId w:val="19"/>
  </w:num>
  <w:num w:numId="5" w16cid:durableId="733897618">
    <w:abstractNumId w:val="10"/>
  </w:num>
  <w:num w:numId="6" w16cid:durableId="695158517">
    <w:abstractNumId w:val="3"/>
  </w:num>
  <w:num w:numId="7" w16cid:durableId="447703225">
    <w:abstractNumId w:val="14"/>
  </w:num>
  <w:num w:numId="8" w16cid:durableId="1619532551">
    <w:abstractNumId w:val="9"/>
  </w:num>
  <w:num w:numId="9" w16cid:durableId="614673092">
    <w:abstractNumId w:val="18"/>
  </w:num>
  <w:num w:numId="10" w16cid:durableId="1783916674">
    <w:abstractNumId w:val="5"/>
  </w:num>
  <w:num w:numId="11" w16cid:durableId="1406995648">
    <w:abstractNumId w:val="13"/>
  </w:num>
  <w:num w:numId="12" w16cid:durableId="324821180">
    <w:abstractNumId w:val="13"/>
  </w:num>
  <w:num w:numId="13" w16cid:durableId="220481427">
    <w:abstractNumId w:val="13"/>
  </w:num>
  <w:num w:numId="14" w16cid:durableId="462305976">
    <w:abstractNumId w:val="13"/>
  </w:num>
  <w:num w:numId="15" w16cid:durableId="2049644376">
    <w:abstractNumId w:val="13"/>
  </w:num>
  <w:num w:numId="16" w16cid:durableId="440880287">
    <w:abstractNumId w:val="2"/>
  </w:num>
  <w:num w:numId="17" w16cid:durableId="671760996">
    <w:abstractNumId w:val="2"/>
  </w:num>
  <w:num w:numId="18" w16cid:durableId="922295189">
    <w:abstractNumId w:val="16"/>
  </w:num>
  <w:num w:numId="19" w16cid:durableId="1470979132">
    <w:abstractNumId w:val="15"/>
  </w:num>
  <w:num w:numId="20" w16cid:durableId="1932467225">
    <w:abstractNumId w:val="11"/>
  </w:num>
  <w:num w:numId="21" w16cid:durableId="2030327913">
    <w:abstractNumId w:val="7"/>
  </w:num>
  <w:num w:numId="22" w16cid:durableId="992950598">
    <w:abstractNumId w:val="0"/>
  </w:num>
  <w:num w:numId="23" w16cid:durableId="2056658324">
    <w:abstractNumId w:val="12"/>
  </w:num>
  <w:num w:numId="24" w16cid:durableId="742680261">
    <w:abstractNumId w:val="4"/>
  </w:num>
  <w:num w:numId="25" w16cid:durableId="18171844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517FD"/>
    <w:rsid w:val="00263542"/>
    <w:rsid w:val="002748DF"/>
    <w:rsid w:val="00295262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369B5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1723D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41279"/>
    <w:rsid w:val="00C7644D"/>
    <w:rsid w:val="00C764C5"/>
    <w:rsid w:val="00C96E57"/>
    <w:rsid w:val="00CD54C7"/>
    <w:rsid w:val="00CF64C4"/>
    <w:rsid w:val="00D05C74"/>
    <w:rsid w:val="00D6072E"/>
    <w:rsid w:val="00DA1F28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F55656"/>
  <w15:docId w15:val="{3F8F061A-78EA-4BEE-85EB-91FC7CF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408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Hübner, Nike (Stadt Emsdetten)</cp:lastModifiedBy>
  <cp:revision>3</cp:revision>
  <cp:lastPrinted>2010-03-03T16:08:00Z</cp:lastPrinted>
  <dcterms:created xsi:type="dcterms:W3CDTF">2021-03-02T09:44:00Z</dcterms:created>
  <dcterms:modified xsi:type="dcterms:W3CDTF">2026-09-07T04:51:00Z</dcterms:modified>
</cp:coreProperties>
</file>