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72664EF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EB909CA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BB9650B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21BA79B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EFDF6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5B2AF1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B514A" w14:textId="77777777" w:rsidR="00F13D3F" w:rsidRPr="00DF0395" w:rsidRDefault="00783D69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F13D3F" w:rsidRPr="00DF0395" w14:paraId="3FCAE5B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DD6384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3F6B3D" w14:textId="0590948D" w:rsidR="00F13D3F" w:rsidRPr="00DF0395" w:rsidRDefault="0078326A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 w:val="22"/>
              </w:rPr>
              <w:t>20-652-348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01C40C" w14:textId="425D8EC5" w:rsidR="00F13D3F" w:rsidRPr="00DF0395" w:rsidRDefault="0078326A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 w:val="22"/>
              </w:rPr>
              <w:t>07.09.2026</w:t>
            </w:r>
          </w:p>
        </w:tc>
      </w:tr>
      <w:tr w:rsidR="00F13D3F" w:rsidRPr="00DF0395" w14:paraId="478C95D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DC5448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9A3914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3393A9D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75C8628" w14:textId="25B9FC9A" w:rsidR="00F13D3F" w:rsidRPr="00DF0395" w:rsidRDefault="0078326A" w:rsidP="0078326A">
            <w:pPr>
              <w:rPr>
                <w:rFonts w:cs="Arial"/>
                <w:szCs w:val="20"/>
              </w:rPr>
            </w:pPr>
            <w:r w:rsidRPr="0078326A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F13D3F" w:rsidRPr="00DF0395" w14:paraId="1AD7D6C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2E65F03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2C20BDB4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56435D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6328CB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31F804D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1A6094" w14:textId="6D19300F" w:rsidR="00F13D3F" w:rsidRPr="00DF0395" w:rsidRDefault="0078326A" w:rsidP="0078326A">
            <w:pPr>
              <w:rPr>
                <w:rFonts w:cs="Arial"/>
                <w:szCs w:val="20"/>
              </w:rPr>
            </w:pPr>
            <w:r w:rsidRPr="0078326A">
              <w:rPr>
                <w:rFonts w:cs="Arial"/>
                <w:sz w:val="22"/>
              </w:rPr>
              <w:t>Hallentrennvorhang</w:t>
            </w:r>
          </w:p>
        </w:tc>
      </w:tr>
    </w:tbl>
    <w:p w14:paraId="12DE049F" w14:textId="77777777" w:rsidR="00F13D3F" w:rsidRDefault="00F13D3F" w:rsidP="00F13D3F">
      <w:pPr>
        <w:pStyle w:val="VHB-Kopfzeilentext"/>
      </w:pPr>
    </w:p>
    <w:p w14:paraId="6A6405CD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1A3F729A" w14:textId="77777777" w:rsidR="00F13D3F" w:rsidRDefault="00F13D3F" w:rsidP="00F13D3F"/>
    <w:p w14:paraId="0F1C2B5B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46B7F862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1AC09588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69353249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38D6F6FB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29CDDA92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5946CF48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0C8AD87F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>nung ist nach den Verfahrensbeschreibungen der Regelungen für Elektronische Bauabrechnung durchzuführen. Der Datenaustausch nach anderen Regelungen (z.B. Edifact) ist im Einzelfall zu vereinbaren.</w:t>
      </w:r>
    </w:p>
    <w:p w14:paraId="45A043B9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3052E3E7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76FDEAA2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061F4144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CF5A3" w14:textId="77777777" w:rsidR="00A35640" w:rsidRDefault="00A35640">
      <w:r>
        <w:separator/>
      </w:r>
    </w:p>
    <w:p w14:paraId="389846B5" w14:textId="77777777" w:rsidR="00A35640" w:rsidRDefault="00A35640"/>
    <w:p w14:paraId="44DD5516" w14:textId="77777777" w:rsidR="00A35640" w:rsidRDefault="00A35640"/>
  </w:endnote>
  <w:endnote w:type="continuationSeparator" w:id="0">
    <w:p w14:paraId="399DF039" w14:textId="77777777" w:rsidR="00A35640" w:rsidRDefault="00A35640">
      <w:r>
        <w:continuationSeparator/>
      </w:r>
    </w:p>
    <w:p w14:paraId="7B159FA2" w14:textId="77777777" w:rsidR="00A35640" w:rsidRDefault="00A35640"/>
    <w:p w14:paraId="0799FD65" w14:textId="77777777" w:rsidR="00A35640" w:rsidRDefault="00A356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3E4BC13E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708D1F5C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0F90B6C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D3829F2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EADD832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B414182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96471" w14:textId="77777777" w:rsidR="00A35640" w:rsidRDefault="00A35640">
      <w:r>
        <w:separator/>
      </w:r>
    </w:p>
    <w:p w14:paraId="403EFE2B" w14:textId="77777777" w:rsidR="00A35640" w:rsidRDefault="00A35640"/>
    <w:p w14:paraId="4BA99D86" w14:textId="77777777" w:rsidR="00A35640" w:rsidRDefault="00A35640"/>
  </w:footnote>
  <w:footnote w:type="continuationSeparator" w:id="0">
    <w:p w14:paraId="1DAE78EC" w14:textId="77777777" w:rsidR="00A35640" w:rsidRDefault="00A35640">
      <w:r>
        <w:continuationSeparator/>
      </w:r>
    </w:p>
    <w:p w14:paraId="4961B38D" w14:textId="77777777" w:rsidR="00A35640" w:rsidRDefault="00A35640"/>
    <w:p w14:paraId="4431FC71" w14:textId="77777777" w:rsidR="00A35640" w:rsidRDefault="00A356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07048" w14:textId="77777777" w:rsidR="00F8534B" w:rsidRDefault="00F8534B"/>
  <w:p w14:paraId="01803E45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6CECB" w14:textId="77777777" w:rsidR="00F8534B" w:rsidRDefault="00F8534B" w:rsidP="00046C8E">
    <w:pPr>
      <w:pStyle w:val="Kopfzeile"/>
    </w:pPr>
    <w:r>
      <w:t>244</w:t>
    </w:r>
  </w:p>
  <w:p w14:paraId="12084848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3904442">
    <w:abstractNumId w:val="1"/>
  </w:num>
  <w:num w:numId="2" w16cid:durableId="488637984">
    <w:abstractNumId w:val="5"/>
  </w:num>
  <w:num w:numId="3" w16cid:durableId="1430154636">
    <w:abstractNumId w:val="8"/>
  </w:num>
  <w:num w:numId="4" w16cid:durableId="1042940839">
    <w:abstractNumId w:val="18"/>
  </w:num>
  <w:num w:numId="5" w16cid:durableId="1747994310">
    <w:abstractNumId w:val="10"/>
  </w:num>
  <w:num w:numId="6" w16cid:durableId="452212435">
    <w:abstractNumId w:val="3"/>
  </w:num>
  <w:num w:numId="7" w16cid:durableId="1239444025">
    <w:abstractNumId w:val="14"/>
  </w:num>
  <w:num w:numId="8" w16cid:durableId="1684084834">
    <w:abstractNumId w:val="9"/>
  </w:num>
  <w:num w:numId="9" w16cid:durableId="1429109373">
    <w:abstractNumId w:val="17"/>
  </w:num>
  <w:num w:numId="10" w16cid:durableId="1805393573">
    <w:abstractNumId w:val="4"/>
  </w:num>
  <w:num w:numId="11" w16cid:durableId="1410925025">
    <w:abstractNumId w:val="13"/>
  </w:num>
  <w:num w:numId="12" w16cid:durableId="1615286943">
    <w:abstractNumId w:val="13"/>
  </w:num>
  <w:num w:numId="13" w16cid:durableId="637148997">
    <w:abstractNumId w:val="13"/>
  </w:num>
  <w:num w:numId="14" w16cid:durableId="1790247319">
    <w:abstractNumId w:val="13"/>
  </w:num>
  <w:num w:numId="15" w16cid:durableId="432090071">
    <w:abstractNumId w:val="13"/>
  </w:num>
  <w:num w:numId="16" w16cid:durableId="1853375382">
    <w:abstractNumId w:val="2"/>
  </w:num>
  <w:num w:numId="17" w16cid:durableId="488330308">
    <w:abstractNumId w:val="2"/>
  </w:num>
  <w:num w:numId="18" w16cid:durableId="1876188937">
    <w:abstractNumId w:val="16"/>
  </w:num>
  <w:num w:numId="19" w16cid:durableId="2056848282">
    <w:abstractNumId w:val="15"/>
  </w:num>
  <w:num w:numId="20" w16cid:durableId="1490710995">
    <w:abstractNumId w:val="11"/>
  </w:num>
  <w:num w:numId="21" w16cid:durableId="564528523">
    <w:abstractNumId w:val="6"/>
  </w:num>
  <w:num w:numId="22" w16cid:durableId="803473443">
    <w:abstractNumId w:val="0"/>
  </w:num>
  <w:num w:numId="23" w16cid:durableId="1251741414">
    <w:abstractNumId w:val="7"/>
  </w:num>
  <w:num w:numId="24" w16cid:durableId="1772755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369B5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326A"/>
    <w:rsid w:val="00783D69"/>
    <w:rsid w:val="0078695C"/>
    <w:rsid w:val="007E61DB"/>
    <w:rsid w:val="0080520B"/>
    <w:rsid w:val="0081723D"/>
    <w:rsid w:val="00844E06"/>
    <w:rsid w:val="0087342F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35640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34E5"/>
    <w:rsid w:val="00B61D2B"/>
    <w:rsid w:val="00B96ADB"/>
    <w:rsid w:val="00BA5E42"/>
    <w:rsid w:val="00BD130C"/>
    <w:rsid w:val="00BF2190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48C55D"/>
  <w15:docId w15:val="{F376022D-D98F-4B04-810E-9D8CD9A4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205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Hübner, Nike (Stadt Emsdetten)</cp:lastModifiedBy>
  <cp:revision>3</cp:revision>
  <cp:lastPrinted>2010-03-03T16:09:00Z</cp:lastPrinted>
  <dcterms:created xsi:type="dcterms:W3CDTF">2021-03-02T09:45:00Z</dcterms:created>
  <dcterms:modified xsi:type="dcterms:W3CDTF">2026-09-07T04:51:00Z</dcterms:modified>
</cp:coreProperties>
</file>