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65C31A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758A0C8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1CEA7B" w14:textId="77777777" w:rsidR="00682D2C" w:rsidRPr="00F45CAD" w:rsidRDefault="00682D2C" w:rsidP="002D4CA7"/>
        </w:tc>
      </w:tr>
      <w:tr w:rsidR="00682D2C" w:rsidRPr="00F45CAD" w14:paraId="1ED1C19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E9734A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F8AA62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AD5CE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7158DB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FC961E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17FC0D" w14:textId="42F8B213" w:rsidR="00682D2C" w:rsidRPr="00F45CAD" w:rsidRDefault="00342299" w:rsidP="002D4CA7">
            <w:r>
              <w:rPr>
                <w:rFonts w:cs="Arial"/>
                <w:sz w:val="22"/>
              </w:rPr>
              <w:t>20-652-348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2D6200" w14:textId="77777777" w:rsidR="00682D2C" w:rsidRPr="00F45CAD" w:rsidRDefault="00A073BE" w:rsidP="002D4CA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682D2C" w:rsidRPr="00F45CAD" w14:paraId="6C286C9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E9842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FF009" w14:textId="77777777" w:rsidR="00682D2C" w:rsidRPr="00F45CAD" w:rsidRDefault="00682D2C" w:rsidP="002D4CA7"/>
        </w:tc>
      </w:tr>
      <w:tr w:rsidR="00682D2C" w:rsidRPr="00F45CAD" w14:paraId="4588920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DC0A6B" w14:textId="347B966D" w:rsidR="00682D2C" w:rsidRPr="00F45CAD" w:rsidRDefault="00342299" w:rsidP="00342299">
            <w:r w:rsidRPr="00342299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682D2C" w:rsidRPr="00F45CAD" w14:paraId="76BEBE4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357B4C5" w14:textId="77777777" w:rsidR="00682D2C" w:rsidRPr="00F45CAD" w:rsidRDefault="00682D2C" w:rsidP="002D4CA7"/>
        </w:tc>
      </w:tr>
      <w:tr w:rsidR="00682D2C" w:rsidRPr="00F45CAD" w14:paraId="3F08BE96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97C740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C3A11D" w14:textId="77777777" w:rsidR="00682D2C" w:rsidRPr="00F45CAD" w:rsidRDefault="00682D2C" w:rsidP="002D4CA7"/>
        </w:tc>
      </w:tr>
      <w:tr w:rsidR="00682D2C" w:rsidRPr="00F45CAD" w14:paraId="679BD6C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D844D71" w14:textId="72BE0968" w:rsidR="00682D2C" w:rsidRPr="00F45CAD" w:rsidRDefault="00342299" w:rsidP="00342299">
            <w:r w:rsidRPr="00342299">
              <w:rPr>
                <w:rFonts w:cs="Arial"/>
                <w:sz w:val="22"/>
              </w:rPr>
              <w:t>Hallentrennvorhang</w:t>
            </w:r>
          </w:p>
        </w:tc>
      </w:tr>
    </w:tbl>
    <w:p w14:paraId="608C156B" w14:textId="77777777" w:rsidR="00682D2C" w:rsidRPr="00F45CAD" w:rsidRDefault="00682D2C" w:rsidP="00682D2C"/>
    <w:p w14:paraId="791E8462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2C98D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94B0DDD" w14:textId="77777777" w:rsidR="00682D2C" w:rsidRPr="00F45CAD" w:rsidRDefault="00682D2C" w:rsidP="00682D2C"/>
    <w:p w14:paraId="3F5FAFDA" w14:textId="632724E1" w:rsidR="00682D2C" w:rsidRPr="00F45CAD" w:rsidRDefault="00342299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54EA0C7F" w14:textId="77777777" w:rsidR="00682D2C" w:rsidRPr="00F45CAD" w:rsidRDefault="00682D2C" w:rsidP="00682D2C"/>
    <w:p w14:paraId="31EE36D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48681957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BB5DC8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097C8D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FBFE39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5491B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931D4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A0E70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D1D1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EE1D1C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83876C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808A67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A50C4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D3C7B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A0C65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E5C6CD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528867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E66CE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ECE60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41B46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AB176D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A83D3C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BA9EA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6635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2BDDD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1EA09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76E27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603D6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20768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6FF8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4907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37B91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DA189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EF19C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CBC997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A596B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E4428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864E5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9797B9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486101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2509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C8120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D8C21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69A6A5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EE1C6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C3F62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BC5C2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69B0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B827E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3DF160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5D710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162E20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49C9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B84E4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9F08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079EC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0CEC9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86070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C955C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EC041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465AF9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44D0DD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DE6A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9FE9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ACBE1C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A26D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9A9C80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180A9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BA39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A9EC18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7409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09FD00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6CAA3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0CAAD6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A6A8B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47C539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5DFB6B69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47E5" w14:textId="77777777" w:rsidR="0091558B" w:rsidRDefault="0091558B">
      <w:r>
        <w:separator/>
      </w:r>
    </w:p>
    <w:p w14:paraId="15FFFBA7" w14:textId="77777777" w:rsidR="0091558B" w:rsidRDefault="0091558B"/>
    <w:p w14:paraId="1865F8E2" w14:textId="77777777" w:rsidR="0091558B" w:rsidRDefault="0091558B"/>
  </w:endnote>
  <w:endnote w:type="continuationSeparator" w:id="0">
    <w:p w14:paraId="5C56C8F6" w14:textId="77777777" w:rsidR="0091558B" w:rsidRDefault="0091558B">
      <w:r>
        <w:continuationSeparator/>
      </w:r>
    </w:p>
    <w:p w14:paraId="08687BE8" w14:textId="77777777" w:rsidR="0091558B" w:rsidRDefault="0091558B"/>
    <w:p w14:paraId="2B663465" w14:textId="77777777" w:rsidR="0091558B" w:rsidRDefault="009155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C5FE4E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C6BB771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B695666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2453B5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3AC19A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DDE463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82E84" w14:textId="77777777" w:rsidR="0091558B" w:rsidRDefault="0091558B">
      <w:r>
        <w:separator/>
      </w:r>
    </w:p>
    <w:p w14:paraId="3F9D3DA4" w14:textId="77777777" w:rsidR="0091558B" w:rsidRDefault="0091558B"/>
    <w:p w14:paraId="0E52A58E" w14:textId="77777777" w:rsidR="0091558B" w:rsidRDefault="0091558B"/>
  </w:footnote>
  <w:footnote w:type="continuationSeparator" w:id="0">
    <w:p w14:paraId="621E33CC" w14:textId="77777777" w:rsidR="0091558B" w:rsidRDefault="0091558B">
      <w:r>
        <w:continuationSeparator/>
      </w:r>
    </w:p>
    <w:p w14:paraId="3BB60CA6" w14:textId="77777777" w:rsidR="0091558B" w:rsidRDefault="0091558B"/>
    <w:p w14:paraId="52101997" w14:textId="77777777" w:rsidR="0091558B" w:rsidRDefault="009155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B92D" w14:textId="77777777" w:rsidR="007A7D5E" w:rsidRDefault="007A7D5E"/>
  <w:p w14:paraId="2A78C77E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A7DF" w14:textId="77777777" w:rsidR="007A7D5E" w:rsidRDefault="007A7D5E" w:rsidP="00701419">
    <w:pPr>
      <w:pStyle w:val="Kopfzeile"/>
    </w:pPr>
    <w:r>
      <w:t>233</w:t>
    </w:r>
  </w:p>
  <w:p w14:paraId="6EBEEE33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51742520">
    <w:abstractNumId w:val="1"/>
  </w:num>
  <w:num w:numId="2" w16cid:durableId="1217351231">
    <w:abstractNumId w:val="5"/>
  </w:num>
  <w:num w:numId="3" w16cid:durableId="2042777827">
    <w:abstractNumId w:val="7"/>
  </w:num>
  <w:num w:numId="4" w16cid:durableId="72162807">
    <w:abstractNumId w:val="16"/>
  </w:num>
  <w:num w:numId="5" w16cid:durableId="1668552194">
    <w:abstractNumId w:val="9"/>
  </w:num>
  <w:num w:numId="6" w16cid:durableId="1246963882">
    <w:abstractNumId w:val="3"/>
  </w:num>
  <w:num w:numId="7" w16cid:durableId="216013833">
    <w:abstractNumId w:val="12"/>
  </w:num>
  <w:num w:numId="8" w16cid:durableId="1320306703">
    <w:abstractNumId w:val="8"/>
  </w:num>
  <w:num w:numId="9" w16cid:durableId="1407847376">
    <w:abstractNumId w:val="15"/>
  </w:num>
  <w:num w:numId="10" w16cid:durableId="1892843495">
    <w:abstractNumId w:val="4"/>
  </w:num>
  <w:num w:numId="11" w16cid:durableId="344332197">
    <w:abstractNumId w:val="11"/>
  </w:num>
  <w:num w:numId="12" w16cid:durableId="1694840912">
    <w:abstractNumId w:val="11"/>
  </w:num>
  <w:num w:numId="13" w16cid:durableId="559364301">
    <w:abstractNumId w:val="11"/>
  </w:num>
  <w:num w:numId="14" w16cid:durableId="1801342804">
    <w:abstractNumId w:val="11"/>
  </w:num>
  <w:num w:numId="15" w16cid:durableId="1284383934">
    <w:abstractNumId w:val="11"/>
  </w:num>
  <w:num w:numId="16" w16cid:durableId="1837644295">
    <w:abstractNumId w:val="2"/>
  </w:num>
  <w:num w:numId="17" w16cid:durableId="1630435569">
    <w:abstractNumId w:val="2"/>
  </w:num>
  <w:num w:numId="18" w16cid:durableId="1000616122">
    <w:abstractNumId w:val="14"/>
  </w:num>
  <w:num w:numId="19" w16cid:durableId="1512724395">
    <w:abstractNumId w:val="13"/>
  </w:num>
  <w:num w:numId="20" w16cid:durableId="1051615016">
    <w:abstractNumId w:val="10"/>
  </w:num>
  <w:num w:numId="21" w16cid:durableId="208273828">
    <w:abstractNumId w:val="6"/>
  </w:num>
  <w:num w:numId="22" w16cid:durableId="204494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42299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1525B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1558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A877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Hübner, Nike (Stadt Emsdetten)</cp:lastModifiedBy>
  <cp:revision>3</cp:revision>
  <cp:lastPrinted>2010-02-09T14:25:00Z</cp:lastPrinted>
  <dcterms:created xsi:type="dcterms:W3CDTF">2021-03-02T10:04:00Z</dcterms:created>
  <dcterms:modified xsi:type="dcterms:W3CDTF">2026-09-04T10:14:00Z</dcterms:modified>
</cp:coreProperties>
</file>