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1177273D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658A9B5D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07BECE45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3290A95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87AB2D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1EAB37E2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FBD65A" w14:textId="77777777"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15B17C3" w14:textId="2BE6A3C2" w:rsidR="00347F9A" w:rsidRPr="00F45CAD" w:rsidRDefault="00A506E0" w:rsidP="00A506E0">
            <w:r w:rsidRPr="00A506E0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347F9A" w:rsidRPr="00F45CAD" w14:paraId="2D509A90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8B9ABE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BC2E7E" w14:textId="77777777" w:rsidR="00347F9A" w:rsidRPr="00F45CAD" w:rsidRDefault="00347F9A" w:rsidP="002D4CA7"/>
        </w:tc>
      </w:tr>
      <w:tr w:rsidR="00682D2C" w:rsidRPr="00F45CAD" w14:paraId="1375876D" w14:textId="77777777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464F1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542754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7B8E0670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D92622" w14:textId="348DFF7F" w:rsidR="00347F9A" w:rsidRPr="00F45CAD" w:rsidRDefault="00A506E0" w:rsidP="002D4CA7">
            <w:r>
              <w:rPr>
                <w:rFonts w:cs="Arial"/>
                <w:sz w:val="22"/>
              </w:rPr>
              <w:t>20-652-348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98AF69" w14:textId="0B38446F" w:rsidR="00347F9A" w:rsidRPr="00F45CAD" w:rsidRDefault="00A506E0" w:rsidP="00A506E0">
            <w:r w:rsidRPr="00A506E0">
              <w:rPr>
                <w:rFonts w:cs="Arial"/>
                <w:sz w:val="22"/>
              </w:rPr>
              <w:t>Hallentrennvorhang</w:t>
            </w:r>
          </w:p>
        </w:tc>
      </w:tr>
      <w:tr w:rsidR="00682D2C" w:rsidRPr="00F45CAD" w14:paraId="37EC1737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99F8D7" w14:textId="77777777" w:rsidR="00682D2C" w:rsidRPr="00F45CAD" w:rsidRDefault="00682D2C" w:rsidP="002D4CA7"/>
        </w:tc>
      </w:tr>
    </w:tbl>
    <w:p w14:paraId="77435AEA" w14:textId="77777777" w:rsidR="00682D2C" w:rsidRPr="00F45CAD" w:rsidRDefault="00682D2C" w:rsidP="00682D2C"/>
    <w:p w14:paraId="6E03BD37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207ECAB6" w14:textId="77777777" w:rsidR="00682D2C" w:rsidRDefault="00682D2C" w:rsidP="00682D2C"/>
    <w:p w14:paraId="3B3378F7" w14:textId="77777777" w:rsidR="00347F9A" w:rsidRPr="00F45CAD" w:rsidRDefault="00347F9A" w:rsidP="00682D2C"/>
    <w:p w14:paraId="40B47532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48DF950E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6600D45B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5C00B6A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466067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911D40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5856E9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26B62BC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CB77FC5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6AD684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22390D1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1AF05CC4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1B64762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9774B95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09B930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EB5A26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81533FE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0788D35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0BCE26D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9B4895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92368FD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E7F6E3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174C68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E070DB4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FA5868A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5C270EE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9583EB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7F04157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70797D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DBF215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96B9E46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0A38D18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D6884E6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2604E0F4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86F6F12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50FEF4C1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436BB32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62B83CBC" w14:textId="77777777" w:rsidR="001A3008" w:rsidRPr="00F45CAD" w:rsidRDefault="001A3008" w:rsidP="00FE40F3"/>
        </w:tc>
      </w:tr>
      <w:tr w:rsidR="001A3008" w:rsidRPr="00F45CAD" w14:paraId="447A49C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005EA3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93B7AD8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9E46BF6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B0E9EBF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AECF22E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F13C506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56F7DBFC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26C2B09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2ABBBB6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F115507" w14:textId="77777777" w:rsidR="001A3008" w:rsidRPr="00F45CAD" w:rsidRDefault="001A3008" w:rsidP="002D4CA7"/>
        </w:tc>
      </w:tr>
      <w:tr w:rsidR="001A3008" w:rsidRPr="00F45CAD" w14:paraId="57998B4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DBF48DB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E5AF27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215AC34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47C3E5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D6FE4AB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8A47140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6E9FE19E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880F357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4604348F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A6137A1" w14:textId="77777777" w:rsidR="001A3008" w:rsidRPr="00F45CAD" w:rsidRDefault="001A3008" w:rsidP="002D4CA7"/>
        </w:tc>
      </w:tr>
      <w:tr w:rsidR="001A3008" w:rsidRPr="00F45CAD" w14:paraId="130FD581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9F6B34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CE066A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7CF20C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0298C1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4F15794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9B9AC31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BBD9DE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17E7972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4C060479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1DE66BAD" w14:textId="77777777" w:rsidR="001A3008" w:rsidRPr="00F45CAD" w:rsidRDefault="001A3008" w:rsidP="0009665D"/>
        </w:tc>
      </w:tr>
      <w:tr w:rsidR="001A3008" w:rsidRPr="00F45CAD" w14:paraId="0041E057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5F3010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2C38F6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36262F3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07AE50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5B06AAD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BF9265F" w14:textId="77777777" w:rsidR="001A3008" w:rsidRPr="00F45CAD" w:rsidRDefault="001A3008" w:rsidP="00FF013E">
            <w:pPr>
              <w:jc w:val="center"/>
            </w:pPr>
          </w:p>
        </w:tc>
      </w:tr>
    </w:tbl>
    <w:p w14:paraId="7A482B50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7612F" w14:textId="77777777" w:rsidR="00980BAF" w:rsidRDefault="00980BAF">
      <w:r>
        <w:separator/>
      </w:r>
    </w:p>
    <w:p w14:paraId="21A82B82" w14:textId="77777777" w:rsidR="00980BAF" w:rsidRDefault="00980BAF"/>
    <w:p w14:paraId="4B99CF20" w14:textId="77777777" w:rsidR="00980BAF" w:rsidRDefault="00980BAF"/>
  </w:endnote>
  <w:endnote w:type="continuationSeparator" w:id="0">
    <w:p w14:paraId="6AFACF1F" w14:textId="77777777" w:rsidR="00980BAF" w:rsidRDefault="00980BAF">
      <w:r>
        <w:continuationSeparator/>
      </w:r>
    </w:p>
    <w:p w14:paraId="32E8D3F8" w14:textId="77777777" w:rsidR="00980BAF" w:rsidRDefault="00980BAF"/>
    <w:p w14:paraId="2918A6BD" w14:textId="77777777" w:rsidR="00980BAF" w:rsidRDefault="00980B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48477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6CB2BF59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FF73A8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6004B2AB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F4744A1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5C20ADA7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126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126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063B7D0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18D0E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04E39" w14:textId="77777777" w:rsidR="00980BAF" w:rsidRDefault="00980BAF">
      <w:r>
        <w:separator/>
      </w:r>
    </w:p>
    <w:p w14:paraId="7B85C3E9" w14:textId="77777777" w:rsidR="00980BAF" w:rsidRDefault="00980BAF"/>
    <w:p w14:paraId="55B9AE5D" w14:textId="77777777" w:rsidR="00980BAF" w:rsidRDefault="00980BAF"/>
  </w:footnote>
  <w:footnote w:type="continuationSeparator" w:id="0">
    <w:p w14:paraId="2731498E" w14:textId="77777777" w:rsidR="00980BAF" w:rsidRDefault="00980BAF">
      <w:r>
        <w:continuationSeparator/>
      </w:r>
    </w:p>
    <w:p w14:paraId="28DF8203" w14:textId="77777777" w:rsidR="00980BAF" w:rsidRDefault="00980BAF"/>
    <w:p w14:paraId="218B7420" w14:textId="77777777" w:rsidR="00980BAF" w:rsidRDefault="00980BAF"/>
  </w:footnote>
  <w:footnote w:id="1">
    <w:p w14:paraId="3F772390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589C25F9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F58AB" w14:textId="77777777" w:rsidR="00E718D1" w:rsidRDefault="00E718D1"/>
  <w:p w14:paraId="5269588F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D6C17" w14:textId="77777777" w:rsidR="00E718D1" w:rsidRDefault="00E718D1">
    <w:pPr>
      <w:pStyle w:val="Kopfzeile"/>
    </w:pPr>
    <w:r>
      <w:t>234</w:t>
    </w:r>
  </w:p>
  <w:p w14:paraId="6AF870AA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EDAF5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8148231">
    <w:abstractNumId w:val="1"/>
  </w:num>
  <w:num w:numId="2" w16cid:durableId="2076707849">
    <w:abstractNumId w:val="5"/>
  </w:num>
  <w:num w:numId="3" w16cid:durableId="776799263">
    <w:abstractNumId w:val="7"/>
  </w:num>
  <w:num w:numId="4" w16cid:durableId="1290283417">
    <w:abstractNumId w:val="16"/>
  </w:num>
  <w:num w:numId="5" w16cid:durableId="1728256786">
    <w:abstractNumId w:val="9"/>
  </w:num>
  <w:num w:numId="6" w16cid:durableId="332494832">
    <w:abstractNumId w:val="3"/>
  </w:num>
  <w:num w:numId="7" w16cid:durableId="113713785">
    <w:abstractNumId w:val="12"/>
  </w:num>
  <w:num w:numId="8" w16cid:durableId="1433279392">
    <w:abstractNumId w:val="8"/>
  </w:num>
  <w:num w:numId="9" w16cid:durableId="454953938">
    <w:abstractNumId w:val="15"/>
  </w:num>
  <w:num w:numId="10" w16cid:durableId="2080249186">
    <w:abstractNumId w:val="4"/>
  </w:num>
  <w:num w:numId="11" w16cid:durableId="937759769">
    <w:abstractNumId w:val="11"/>
  </w:num>
  <w:num w:numId="12" w16cid:durableId="2036689662">
    <w:abstractNumId w:val="11"/>
  </w:num>
  <w:num w:numId="13" w16cid:durableId="1994555201">
    <w:abstractNumId w:val="11"/>
  </w:num>
  <w:num w:numId="14" w16cid:durableId="498278592">
    <w:abstractNumId w:val="11"/>
  </w:num>
  <w:num w:numId="15" w16cid:durableId="518087302">
    <w:abstractNumId w:val="11"/>
  </w:num>
  <w:num w:numId="16" w16cid:durableId="1791826195">
    <w:abstractNumId w:val="2"/>
  </w:num>
  <w:num w:numId="17" w16cid:durableId="1250962011">
    <w:abstractNumId w:val="2"/>
  </w:num>
  <w:num w:numId="18" w16cid:durableId="1263107452">
    <w:abstractNumId w:val="14"/>
  </w:num>
  <w:num w:numId="19" w16cid:durableId="766343280">
    <w:abstractNumId w:val="13"/>
  </w:num>
  <w:num w:numId="20" w16cid:durableId="1744448562">
    <w:abstractNumId w:val="10"/>
  </w:num>
  <w:num w:numId="21" w16cid:durableId="491214628">
    <w:abstractNumId w:val="6"/>
  </w:num>
  <w:num w:numId="22" w16cid:durableId="1156649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D5E51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1525B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80BAF"/>
    <w:rsid w:val="009A3215"/>
    <w:rsid w:val="009A33B4"/>
    <w:rsid w:val="009C14BE"/>
    <w:rsid w:val="00A00872"/>
    <w:rsid w:val="00A069F8"/>
    <w:rsid w:val="00A23DED"/>
    <w:rsid w:val="00A35166"/>
    <w:rsid w:val="00A47DB2"/>
    <w:rsid w:val="00A506E0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12605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ACDF98"/>
  <w15:docId w15:val="{26A513C2-086D-4203-B9A4-67DBECEC5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paragraph" w:styleId="berarbeitung">
    <w:name w:val="Revision"/>
    <w:hidden/>
    <w:uiPriority w:val="99"/>
    <w:semiHidden/>
    <w:rsid w:val="00E12605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119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Hübner, Nike (Stadt Emsdetten)</cp:lastModifiedBy>
  <cp:revision>4</cp:revision>
  <cp:lastPrinted>2010-02-09T14:26:00Z</cp:lastPrinted>
  <dcterms:created xsi:type="dcterms:W3CDTF">2021-03-02T10:05:00Z</dcterms:created>
  <dcterms:modified xsi:type="dcterms:W3CDTF">2026-09-04T10:15:00Z</dcterms:modified>
</cp:coreProperties>
</file>