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7DA6CC42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08B2FEE7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5E99931" w14:textId="77777777" w:rsidR="008C46FE" w:rsidRPr="001C55D1" w:rsidRDefault="008C46FE" w:rsidP="00A052CE"/>
        </w:tc>
      </w:tr>
      <w:tr w:rsidR="008C46FE" w:rsidRPr="001C55D1" w14:paraId="354E1028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F6E98E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56A9D83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6299BE1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E530B3F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CEAD78" w14:textId="77777777" w:rsidR="000447DA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9E18D64" w14:textId="40B95AAD" w:rsidR="000447DA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3E20">
              <w:rPr>
                <w:noProof/>
              </w:rPr>
              <w:t>106-26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FA0307" w14:textId="77777777" w:rsidR="000447DA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47DA" w:rsidRPr="001C55D1" w14:paraId="65ACB406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33259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10F5E98" w14:textId="77777777" w:rsidR="000447DA" w:rsidRPr="001C55D1" w:rsidRDefault="000447DA" w:rsidP="00A052CE"/>
        </w:tc>
      </w:tr>
      <w:tr w:rsidR="008C46FE" w:rsidRPr="001C55D1" w14:paraId="1EC6DA6D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833CF9" w14:textId="4307FB34" w:rsidR="008C46FE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3E20">
              <w:rPr>
                <w:noProof/>
              </w:rPr>
              <w:t>Straßen- und Kanalbaumaßnahme Am Humpertspfad/Blumenweg</w:t>
            </w:r>
            <w:r>
              <w:fldChar w:fldCharType="end"/>
            </w:r>
          </w:p>
        </w:tc>
      </w:tr>
      <w:tr w:rsidR="008C46FE" w:rsidRPr="001C55D1" w14:paraId="64442B38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B64364" w14:textId="77777777" w:rsidR="008C46FE" w:rsidRPr="001C55D1" w:rsidRDefault="008C46FE" w:rsidP="00A052CE"/>
        </w:tc>
      </w:tr>
      <w:tr w:rsidR="008C46FE" w:rsidRPr="001C55D1" w14:paraId="777C902A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ADFA8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BA3017B" w14:textId="77777777" w:rsidR="008C46FE" w:rsidRPr="001C55D1" w:rsidRDefault="008C46FE" w:rsidP="00A052CE"/>
        </w:tc>
      </w:tr>
      <w:tr w:rsidR="008C46FE" w:rsidRPr="001C55D1" w14:paraId="057C8E5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39C37" w14:textId="1749EC63" w:rsidR="008C46FE" w:rsidRPr="001C55D1" w:rsidRDefault="00D027D3" w:rsidP="00A052C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3E20">
              <w:rPr>
                <w:noProof/>
              </w:rPr>
              <w:t>Straßenbau</w:t>
            </w:r>
            <w:r>
              <w:fldChar w:fldCharType="end"/>
            </w:r>
          </w:p>
        </w:tc>
      </w:tr>
    </w:tbl>
    <w:p w14:paraId="166CBD4E" w14:textId="77777777" w:rsidR="00567E7A" w:rsidRPr="00567E7A" w:rsidRDefault="00567E7A" w:rsidP="00567E7A"/>
    <w:p w14:paraId="64A70C51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7907C16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7918B899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5434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234BE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D244EB7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64EC7BE0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591F75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22C06CE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6EB1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6598A4F1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FC9A4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14B85344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5F22A1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633A36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EC1D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75FF52D5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19ADA3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77273495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192753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0663E7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6434AC8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19F6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3D1C4612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0B907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569D5E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83F6092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268B70E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4B1CB5F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98CB6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6C0D63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5EE79A2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7610D833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F431229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F8A268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7E97E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3E976A5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D66B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9EC0743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EDF4DE9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7BCC2CE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1640D21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53D7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48440D6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5C3A02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6CE2FF28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B639465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FC794D1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7CAD121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A4EA1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6FB48DB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2CFB60B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9B3B19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C36D99D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F474A54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E75647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BB25E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20A9D055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DAA164F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126AED6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740E3549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01F20F0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253F74ED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D027D3" w:rsidRPr="00567E7A" w14:paraId="016735D2" w14:textId="77777777" w:rsidTr="00D027D3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9CF8AF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48FD3348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34A5259A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EA0539F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B4C9F6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5DB4BBFB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9C6F4F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</w:tr>
      <w:tr w:rsidR="00D027D3" w:rsidRPr="00567E7A" w14:paraId="2AEC5A12" w14:textId="77777777" w:rsidTr="00D027D3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88602D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5DDE829A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3C4534AC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6028573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9C653E2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788CED66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17C5C43" w14:textId="77777777" w:rsidR="00D027D3" w:rsidRDefault="00D027D3" w:rsidP="00D027D3">
            <w:pPr>
              <w:jc w:val="right"/>
            </w:pPr>
            <w:r w:rsidRPr="006C1F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1FBD">
              <w:instrText xml:space="preserve"> FORMTEXT </w:instrText>
            </w:r>
            <w:r w:rsidRPr="006C1FBD">
              <w:fldChar w:fldCharType="separate"/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rPr>
                <w:noProof/>
              </w:rPr>
              <w:t> </w:t>
            </w:r>
            <w:r w:rsidRPr="006C1FBD">
              <w:fldChar w:fldCharType="end"/>
            </w:r>
          </w:p>
        </w:tc>
      </w:tr>
      <w:tr w:rsidR="00567E7A" w:rsidRPr="00567E7A" w14:paraId="52347EAB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8355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15321090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CB2174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73352F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702773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4A5512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261D07" w14:textId="77777777" w:rsidR="00567E7A" w:rsidRPr="00567E7A" w:rsidRDefault="00567E7A" w:rsidP="00706C35">
            <w:pPr>
              <w:jc w:val="left"/>
            </w:pPr>
          </w:p>
        </w:tc>
      </w:tr>
      <w:tr w:rsidR="00D027D3" w:rsidRPr="00567E7A" w14:paraId="31C9241C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C39F7" w14:textId="77777777" w:rsidR="00D027D3" w:rsidRPr="00706C35" w:rsidRDefault="00D027D3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B789C62" w14:textId="77777777" w:rsidR="00D027D3" w:rsidRPr="00CD5E12" w:rsidRDefault="00D027D3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144BC5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EAB9B42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87012E2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E915520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7B6B1D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  <w:tr w:rsidR="00D027D3" w:rsidRPr="00567E7A" w14:paraId="244FC82E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7B014B" w14:textId="77777777" w:rsidR="00D027D3" w:rsidRPr="00706C35" w:rsidRDefault="00D027D3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ED59C9" w14:textId="77777777" w:rsidR="00D027D3" w:rsidRPr="00CD5E12" w:rsidRDefault="00D027D3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9A4F0E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3D7C087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01B8DD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81DA424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42ED936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  <w:tr w:rsidR="00D027D3" w:rsidRPr="00567E7A" w14:paraId="42D7B450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BF6534" w14:textId="77777777" w:rsidR="00D027D3" w:rsidRPr="00706C35" w:rsidRDefault="00D027D3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09A433A" w14:textId="77777777" w:rsidR="00D027D3" w:rsidRPr="00CD5E12" w:rsidRDefault="00D027D3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leistungsbezogenes Wagnis</w:t>
            </w:r>
            <w:r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911B88D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7E1C0B4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AAAA9A3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03A8996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0BD2240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  <w:tr w:rsidR="00D027D3" w:rsidRPr="00567E7A" w14:paraId="00CB035A" w14:textId="77777777" w:rsidTr="00D027D3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2D2A57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7BE3E2C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863ED68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979D4D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F7A69BE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375E8A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53296AC" w14:textId="77777777" w:rsidR="00D027D3" w:rsidRDefault="00D027D3" w:rsidP="00D027D3">
            <w:pPr>
              <w:jc w:val="right"/>
            </w:pPr>
            <w:r w:rsidRPr="0081534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534B">
              <w:instrText xml:space="preserve"> FORMTEXT </w:instrText>
            </w:r>
            <w:r w:rsidRPr="0081534B">
              <w:fldChar w:fldCharType="separate"/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rPr>
                <w:noProof/>
              </w:rPr>
              <w:t> </w:t>
            </w:r>
            <w:r w:rsidRPr="0081534B">
              <w:fldChar w:fldCharType="end"/>
            </w:r>
          </w:p>
        </w:tc>
      </w:tr>
    </w:tbl>
    <w:p w14:paraId="074C5663" w14:textId="77777777" w:rsidR="009713AD" w:rsidRDefault="009713AD" w:rsidP="00567E7A"/>
    <w:p w14:paraId="169ABA68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428063C8" w14:textId="77777777" w:rsidTr="00D027D3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EDEDBA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6AC5D4C4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56A426B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80BDCE" w14:textId="77777777" w:rsidR="00567E7A" w:rsidRPr="00567E7A" w:rsidRDefault="00567E7A" w:rsidP="00754C19"/>
        </w:tc>
        <w:tc>
          <w:tcPr>
            <w:tcW w:w="4383" w:type="dxa"/>
            <w:shd w:val="clear" w:color="auto" w:fill="auto"/>
            <w:noWrap/>
            <w:vAlign w:val="center"/>
          </w:tcPr>
          <w:p w14:paraId="2FFE72FC" w14:textId="77777777" w:rsidR="00567E7A" w:rsidRPr="00567E7A" w:rsidRDefault="00567E7A" w:rsidP="00754C19"/>
        </w:tc>
        <w:tc>
          <w:tcPr>
            <w:tcW w:w="2021" w:type="dxa"/>
            <w:shd w:val="clear" w:color="auto" w:fill="auto"/>
            <w:noWrap/>
            <w:vAlign w:val="center"/>
          </w:tcPr>
          <w:p w14:paraId="4F8DFDA5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5488374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9E7AAD2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790FE2C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4073CD8E" w14:textId="77777777" w:rsidR="00567E7A" w:rsidRPr="008C46FE" w:rsidRDefault="00567E7A" w:rsidP="00706C35">
            <w:pPr>
              <w:jc w:val="center"/>
            </w:pPr>
          </w:p>
          <w:p w14:paraId="35A185D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0979CD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23688587" w14:textId="77777777" w:rsidR="00567E7A" w:rsidRPr="008C46FE" w:rsidRDefault="00567E7A" w:rsidP="00706C35">
            <w:pPr>
              <w:jc w:val="center"/>
            </w:pPr>
          </w:p>
          <w:p w14:paraId="7BD73FF7" w14:textId="77777777" w:rsidR="00567E7A" w:rsidRPr="008C46FE" w:rsidRDefault="00567E7A" w:rsidP="00706C35">
            <w:pPr>
              <w:jc w:val="center"/>
            </w:pPr>
          </w:p>
          <w:p w14:paraId="0BBDE237" w14:textId="77777777" w:rsidR="00567E7A" w:rsidRPr="008C46FE" w:rsidRDefault="00567E7A" w:rsidP="00706C35">
            <w:pPr>
              <w:jc w:val="center"/>
            </w:pPr>
          </w:p>
          <w:p w14:paraId="0E9C18A6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306C51DB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82B9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3A1300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0609CD2A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1107BDB" w14:textId="77777777" w:rsidR="00567E7A" w:rsidRPr="00567E7A" w:rsidRDefault="00567E7A" w:rsidP="00754C19"/>
        </w:tc>
      </w:tr>
      <w:tr w:rsidR="00567E7A" w:rsidRPr="00706C35" w14:paraId="5D493DE7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8D1B78" w14:textId="77777777" w:rsidR="00567E7A" w:rsidRPr="00754C19" w:rsidRDefault="00567E7A" w:rsidP="00706C35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2E63AD6D" w14:textId="77777777" w:rsidR="00567E7A" w:rsidRPr="00567E7A" w:rsidRDefault="00D027D3" w:rsidP="00D027D3">
            <w:pPr>
              <w:tabs>
                <w:tab w:val="left" w:pos="2302"/>
                <w:tab w:val="left" w:pos="2744"/>
              </w:tabs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1A3A8B">
              <w:tab/>
            </w:r>
            <w:r w:rsidR="00567E7A" w:rsidRPr="00567E7A">
              <w:t>x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4100F87A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68745FEC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D8C219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5F9B2A99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EBE108A" w14:textId="77777777" w:rsidR="00D027D3" w:rsidRPr="00567E7A" w:rsidRDefault="00D027D3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3C8D599F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5B3FA49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4958DF9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79ABB14D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90D21A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75D90277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14072F6" w14:textId="77777777" w:rsidR="00D027D3" w:rsidRPr="00567E7A" w:rsidRDefault="00D027D3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0871837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9B8CF73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1FB1D9B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21FA6327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BDC9B0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6DEF425F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0ED223C3" w14:textId="77777777" w:rsidR="00D027D3" w:rsidRPr="00567E7A" w:rsidRDefault="00D027D3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EB29D06" w14:textId="77777777" w:rsidR="00D027D3" w:rsidRDefault="00D027D3" w:rsidP="00D027D3">
            <w:pPr>
              <w:jc w:val="right"/>
            </w:pPr>
            <w:r w:rsidRPr="00C15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5F08">
              <w:instrText xml:space="preserve"> FORMTEXT </w:instrText>
            </w:r>
            <w:r w:rsidRPr="00C15F08">
              <w:fldChar w:fldCharType="separate"/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53EB6F7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1FDD5A8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27D3" w:rsidRPr="00706C35" w14:paraId="526C134B" w14:textId="77777777" w:rsidTr="00D027D3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BA8FD5" w14:textId="77777777" w:rsidR="00D027D3" w:rsidRPr="00706C35" w:rsidRDefault="00D027D3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192CAEDB" w14:textId="77777777" w:rsidR="00D027D3" w:rsidRPr="008C46FE" w:rsidRDefault="00D027D3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23CBE2E" w14:textId="77777777" w:rsidR="00D027D3" w:rsidRDefault="00D027D3" w:rsidP="00D027D3">
            <w:pPr>
              <w:jc w:val="right"/>
            </w:pPr>
            <w:r w:rsidRPr="00C15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5F08">
              <w:instrText xml:space="preserve"> FORMTEXT </w:instrText>
            </w:r>
            <w:r w:rsidRPr="00C15F08">
              <w:fldChar w:fldCharType="separate"/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rPr>
                <w:noProof/>
              </w:rPr>
              <w:t> </w:t>
            </w:r>
            <w:r w:rsidRPr="00C15F08"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F58D482" w14:textId="77777777" w:rsidR="00D027D3" w:rsidRDefault="00D027D3" w:rsidP="00D027D3">
            <w:pPr>
              <w:jc w:val="center"/>
            </w:pPr>
            <w:r w:rsidRPr="00BB7B5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B7B5D">
              <w:instrText xml:space="preserve"> FORMTEXT </w:instrText>
            </w:r>
            <w:r w:rsidRPr="00BB7B5D">
              <w:fldChar w:fldCharType="separate"/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rPr>
                <w:noProof/>
              </w:rPr>
              <w:t> </w:t>
            </w:r>
            <w:r w:rsidRPr="00BB7B5D"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1DDD6B5A" w14:textId="77777777" w:rsidR="00D027D3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706C35" w14:paraId="24CD229D" w14:textId="77777777" w:rsidTr="00D027D3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2CF58C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2D4B269" w14:textId="77777777" w:rsidR="00567E7A" w:rsidRPr="00567E7A" w:rsidRDefault="00D027D3" w:rsidP="00D027D3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CB5AAE9" w14:textId="77777777" w:rsidR="00567E7A" w:rsidRPr="008C46FE" w:rsidRDefault="00567E7A" w:rsidP="00567E7A"/>
    <w:p w14:paraId="106AB099" w14:textId="77777777" w:rsidR="00567E7A" w:rsidRDefault="00567E7A" w:rsidP="00567E7A">
      <w:r w:rsidRPr="00567E7A">
        <w:t>eventuelle Erläuterungen des Bieters:</w:t>
      </w:r>
    </w:p>
    <w:p w14:paraId="68058C1C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355537D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DD06A8" w14:textId="77777777" w:rsidR="00567E7A" w:rsidRPr="00567E7A" w:rsidRDefault="00D027D3" w:rsidP="00567E7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14D1B83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7BF28" w14:textId="77777777" w:rsidR="0009700D" w:rsidRDefault="0009700D">
      <w:r>
        <w:separator/>
      </w:r>
    </w:p>
    <w:p w14:paraId="5DAD2231" w14:textId="77777777" w:rsidR="0009700D" w:rsidRDefault="0009700D"/>
    <w:p w14:paraId="5605A8A3" w14:textId="77777777" w:rsidR="0009700D" w:rsidRDefault="0009700D"/>
  </w:endnote>
  <w:endnote w:type="continuationSeparator" w:id="0">
    <w:p w14:paraId="10155854" w14:textId="77777777" w:rsidR="0009700D" w:rsidRDefault="0009700D">
      <w:r>
        <w:continuationSeparator/>
      </w:r>
    </w:p>
    <w:p w14:paraId="1DEA5447" w14:textId="77777777" w:rsidR="0009700D" w:rsidRDefault="0009700D"/>
    <w:p w14:paraId="41AFDF64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1A790476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5EE18B76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DB0059D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D8AC067" wp14:editId="7F0432EA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4D4000C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412A60C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027D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027D3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FACDE23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F0410" w14:textId="77777777" w:rsidR="0009700D" w:rsidRDefault="0009700D">
      <w:r>
        <w:separator/>
      </w:r>
    </w:p>
  </w:footnote>
  <w:footnote w:type="continuationSeparator" w:id="0">
    <w:p w14:paraId="2E9E1FCA" w14:textId="77777777" w:rsidR="0009700D" w:rsidRDefault="0009700D">
      <w:r>
        <w:continuationSeparator/>
      </w:r>
    </w:p>
    <w:p w14:paraId="03364827" w14:textId="77777777" w:rsidR="0009700D" w:rsidRDefault="0009700D"/>
    <w:p w14:paraId="547AA362" w14:textId="77777777" w:rsidR="0009700D" w:rsidRDefault="0009700D"/>
  </w:footnote>
  <w:footnote w:id="1">
    <w:p w14:paraId="5F2232D1" w14:textId="77777777" w:rsidR="00D027D3" w:rsidRDefault="00D027D3" w:rsidP="00D027D3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3E0466D9" w14:textId="77777777" w:rsidR="00D027D3" w:rsidRDefault="00D027D3" w:rsidP="00D027D3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49EA7463" w14:textId="77777777" w:rsidR="00D027D3" w:rsidRPr="001A3A8B" w:rsidRDefault="00D027D3" w:rsidP="00D027D3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56709" w14:textId="77777777" w:rsidR="00BC2C5F" w:rsidRDefault="00BC2C5F"/>
  <w:p w14:paraId="2D2EA71A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FFBC" w14:textId="77777777" w:rsidR="00BC2C5F" w:rsidRDefault="00BC2C5F" w:rsidP="00046C8E">
    <w:pPr>
      <w:pStyle w:val="Kopfzeile"/>
    </w:pPr>
    <w:r>
      <w:t>221</w:t>
    </w:r>
  </w:p>
  <w:p w14:paraId="5075CA8E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4241511">
    <w:abstractNumId w:val="11"/>
  </w:num>
  <w:num w:numId="2" w16cid:durableId="1389383009">
    <w:abstractNumId w:val="15"/>
  </w:num>
  <w:num w:numId="3" w16cid:durableId="708800993">
    <w:abstractNumId w:val="17"/>
  </w:num>
  <w:num w:numId="4" w16cid:durableId="1244871263">
    <w:abstractNumId w:val="26"/>
  </w:num>
  <w:num w:numId="5" w16cid:durableId="1294751416">
    <w:abstractNumId w:val="19"/>
  </w:num>
  <w:num w:numId="6" w16cid:durableId="966279151">
    <w:abstractNumId w:val="13"/>
  </w:num>
  <w:num w:numId="7" w16cid:durableId="1269197124">
    <w:abstractNumId w:val="22"/>
  </w:num>
  <w:num w:numId="8" w16cid:durableId="315960501">
    <w:abstractNumId w:val="18"/>
  </w:num>
  <w:num w:numId="9" w16cid:durableId="1324816249">
    <w:abstractNumId w:val="25"/>
  </w:num>
  <w:num w:numId="10" w16cid:durableId="523787147">
    <w:abstractNumId w:val="14"/>
  </w:num>
  <w:num w:numId="11" w16cid:durableId="768626894">
    <w:abstractNumId w:val="21"/>
  </w:num>
  <w:num w:numId="12" w16cid:durableId="113595604">
    <w:abstractNumId w:val="21"/>
  </w:num>
  <w:num w:numId="13" w16cid:durableId="843474407">
    <w:abstractNumId w:val="21"/>
  </w:num>
  <w:num w:numId="14" w16cid:durableId="172648539">
    <w:abstractNumId w:val="21"/>
  </w:num>
  <w:num w:numId="15" w16cid:durableId="161510823">
    <w:abstractNumId w:val="21"/>
  </w:num>
  <w:num w:numId="16" w16cid:durableId="2128619086">
    <w:abstractNumId w:val="12"/>
  </w:num>
  <w:num w:numId="17" w16cid:durableId="214895676">
    <w:abstractNumId w:val="12"/>
  </w:num>
  <w:num w:numId="18" w16cid:durableId="150297130">
    <w:abstractNumId w:val="24"/>
  </w:num>
  <w:num w:numId="19" w16cid:durableId="2039504555">
    <w:abstractNumId w:val="23"/>
  </w:num>
  <w:num w:numId="20" w16cid:durableId="519779934">
    <w:abstractNumId w:val="20"/>
  </w:num>
  <w:num w:numId="21" w16cid:durableId="1900675345">
    <w:abstractNumId w:val="16"/>
  </w:num>
  <w:num w:numId="22" w16cid:durableId="1432701834">
    <w:abstractNumId w:val="10"/>
  </w:num>
  <w:num w:numId="23" w16cid:durableId="64959346">
    <w:abstractNumId w:val="9"/>
  </w:num>
  <w:num w:numId="24" w16cid:durableId="1731807024">
    <w:abstractNumId w:val="7"/>
  </w:num>
  <w:num w:numId="25" w16cid:durableId="413405888">
    <w:abstractNumId w:val="6"/>
  </w:num>
  <w:num w:numId="26" w16cid:durableId="1374967214">
    <w:abstractNumId w:val="5"/>
  </w:num>
  <w:num w:numId="27" w16cid:durableId="44761867">
    <w:abstractNumId w:val="4"/>
  </w:num>
  <w:num w:numId="28" w16cid:durableId="65300190">
    <w:abstractNumId w:val="8"/>
  </w:num>
  <w:num w:numId="29" w16cid:durableId="594292402">
    <w:abstractNumId w:val="3"/>
  </w:num>
  <w:num w:numId="30" w16cid:durableId="984121227">
    <w:abstractNumId w:val="2"/>
  </w:num>
  <w:num w:numId="31" w16cid:durableId="468792466">
    <w:abstractNumId w:val="1"/>
  </w:num>
  <w:num w:numId="32" w16cid:durableId="1750230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15E6B"/>
    <w:rsid w:val="00327698"/>
    <w:rsid w:val="003552CC"/>
    <w:rsid w:val="00355C7F"/>
    <w:rsid w:val="00374BDE"/>
    <w:rsid w:val="003A36E9"/>
    <w:rsid w:val="003C2AC9"/>
    <w:rsid w:val="003D3E99"/>
    <w:rsid w:val="003D3FF5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9C69A7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27D3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43E20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21FFFD8"/>
  <w15:docId w15:val="{0958D2DD-DDFF-4AC2-B469-08A75925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949A-E44B-474A-891B-928E0BF2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Pfeil, Marek</cp:lastModifiedBy>
  <cp:revision>2</cp:revision>
  <cp:lastPrinted>2010-03-03T17:04:00Z</cp:lastPrinted>
  <dcterms:created xsi:type="dcterms:W3CDTF">2026-06-09T13:35:00Z</dcterms:created>
  <dcterms:modified xsi:type="dcterms:W3CDTF">2026-06-09T13:35:00Z</dcterms:modified>
</cp:coreProperties>
</file>