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 w14:paraId="0E3DB9FB" w14:textId="77777777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4A262C" w14:textId="77777777"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A719D6" w14:textId="77777777"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96F4E4" w14:textId="77777777"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 w14:paraId="7D8A258A" w14:textId="77777777" w:rsidTr="00086B84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1147BEA" w14:textId="77777777" w:rsidR="00D46B71" w:rsidRPr="00D46B71" w:rsidRDefault="00086B84" w:rsidP="00086B84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9E2C6E1" w14:textId="3A238FF7" w:rsidR="00D46B71" w:rsidRPr="00D46B71" w:rsidRDefault="00086B84" w:rsidP="00086B84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0543">
              <w:rPr>
                <w:noProof/>
              </w:rPr>
              <w:t>106-26</w:t>
            </w:r>
            <w:r>
              <w:fldChar w:fldCharType="end"/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BF47DC7" w14:textId="77777777" w:rsidR="00D46B71" w:rsidRPr="00D46B71" w:rsidRDefault="00086B84" w:rsidP="00086B84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1D73D4B4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7CF0EB4" w14:textId="77777777" w:rsidR="00D46B71" w:rsidRPr="00D46B71" w:rsidRDefault="00D46B71" w:rsidP="00D46B71">
            <w:r>
              <w:t>Baumaßnahme</w:t>
            </w:r>
          </w:p>
        </w:tc>
      </w:tr>
      <w:tr w:rsidR="00D46B71" w:rsidRPr="00D46B71" w14:paraId="2BAEE528" w14:textId="77777777" w:rsidTr="00086B84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FB3B18A" w14:textId="22FFAC4F" w:rsidR="00D46B71" w:rsidRPr="00D46B71" w:rsidRDefault="00086B84" w:rsidP="00086B84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0543">
              <w:rPr>
                <w:noProof/>
              </w:rPr>
              <w:t>Straßen- und Kanalbaumaßnahme Am Humpertspfad/Blumenweg</w:t>
            </w:r>
            <w:r>
              <w:fldChar w:fldCharType="end"/>
            </w:r>
          </w:p>
        </w:tc>
      </w:tr>
      <w:tr w:rsidR="00D46B71" w:rsidRPr="00D46B71" w14:paraId="0388D1A3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9A0A44" w14:textId="77777777" w:rsidR="00D46B71" w:rsidRPr="00D46B71" w:rsidRDefault="00D46B71" w:rsidP="00D46B71"/>
        </w:tc>
      </w:tr>
      <w:tr w:rsidR="00D46B71" w:rsidRPr="00D46B71" w14:paraId="306824A2" w14:textId="7777777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14:paraId="32DF024D" w14:textId="77777777" w:rsidR="00D46B71" w:rsidRPr="00D46B71" w:rsidRDefault="00AC39D1" w:rsidP="00D46B71">
            <w:r>
              <w:t>Leistung</w:t>
            </w:r>
          </w:p>
        </w:tc>
      </w:tr>
      <w:tr w:rsidR="00D46B71" w:rsidRPr="00D46B71" w14:paraId="36CE293D" w14:textId="77777777" w:rsidTr="00086B84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6521A78" w14:textId="547856F5" w:rsidR="00D46B71" w:rsidRPr="00D46B71" w:rsidRDefault="00086B84" w:rsidP="00086B84">
            <w:pPr>
              <w:jc w:val="lef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950543">
              <w:rPr>
                <w:noProof/>
              </w:rPr>
              <w:t>Straßenbau</w:t>
            </w:r>
            <w:r>
              <w:fldChar w:fldCharType="end"/>
            </w:r>
          </w:p>
        </w:tc>
      </w:tr>
    </w:tbl>
    <w:p w14:paraId="1E10D31E" w14:textId="77777777" w:rsidR="002748DF" w:rsidRDefault="002748DF" w:rsidP="00046C8E"/>
    <w:p w14:paraId="067FE418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735E170D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4CAB02BF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A73F9C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A404778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6F02B3E9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55BCF25F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0FE1BD56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7954A3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54D820B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98293D8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016EB9FD" w14:textId="77777777" w:rsidR="00D46B71" w:rsidRPr="00D46B71" w:rsidRDefault="00086B84" w:rsidP="00086B84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1515E021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2935F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208A3D4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0081E2AC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1E18E1E" w14:textId="77777777" w:rsidR="00D46B71" w:rsidRPr="00D46B71" w:rsidRDefault="00086B84" w:rsidP="00086B84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166FFABA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41F0E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681BB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1FFCF3F9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46286322" w14:textId="77777777" w:rsidR="00D46B71" w:rsidRPr="00D46B71" w:rsidRDefault="00086B84" w:rsidP="00086B84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6FFDFB79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F27035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4FC79BC3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37AF6101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E29430C" w14:textId="77777777" w:rsidR="00D46B71" w:rsidRPr="00D46B71" w:rsidRDefault="00086B84" w:rsidP="00086B84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7DA5422C" w14:textId="77777777" w:rsidR="00D46B71" w:rsidRDefault="00D46B71" w:rsidP="00046C8E"/>
    <w:p w14:paraId="47E87D82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3D23B0E1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C3F216A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457A9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7D887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23E9163F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00740A2" w14:textId="77777777" w:rsidR="00D46B71" w:rsidRPr="00D46B71" w:rsidRDefault="00086B84" w:rsidP="00D46B71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 w:rsidR="00D46B71"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1476735" w14:textId="77777777" w:rsidR="00D46B71" w:rsidRPr="00D46B71" w:rsidRDefault="00086B84" w:rsidP="00D46B71"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>
              <w:t xml:space="preserve"> </w:t>
            </w:r>
            <w:r w:rsidR="00D46B71"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vAlign w:val="center"/>
          </w:tcPr>
          <w:p w14:paraId="5B4F4CB8" w14:textId="77777777" w:rsidR="00D46B71" w:rsidRPr="00D46B71" w:rsidRDefault="00086B84" w:rsidP="00086B84">
            <w:pPr>
              <w:jc w:val="right"/>
              <w:rPr>
                <w:b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D46B71" w:rsidRPr="00D46B71" w14:paraId="16222C2F" w14:textId="77777777" w:rsidTr="00086B84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F18891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9111133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6ECD820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vAlign w:val="center"/>
          </w:tcPr>
          <w:p w14:paraId="5D014E35" w14:textId="77777777" w:rsidR="00D46B71" w:rsidRPr="00D46B71" w:rsidRDefault="00086B84" w:rsidP="00086B84">
            <w:pPr>
              <w:jc w:val="right"/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3805D440" w14:textId="77777777" w:rsidR="00D46B71" w:rsidRDefault="00D46B71" w:rsidP="00046C8E"/>
    <w:p w14:paraId="52AC7889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3D98FF14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5CB0E6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17E7DE7" w14:textId="77777777" w:rsidR="00D46B71" w:rsidRPr="007F5B98" w:rsidRDefault="00086B84" w:rsidP="00003926">
            <w:pPr>
              <w:rPr>
                <w:rFonts w:cs="Arial"/>
                <w:szCs w:val="19"/>
              </w:rPr>
            </w:pPr>
            <w: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0982DA74" w14:textId="77777777" w:rsidR="00D46B71" w:rsidRDefault="00D46B71" w:rsidP="00046C8E"/>
    <w:p w14:paraId="7C0344FE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5EDA53E4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7AAE9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188F3D5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4DFEFA76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DB50AA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7DB274C1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4235F8A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B906E0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35C643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D13EF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6AAF6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Einzelkosten der </w:t>
            </w:r>
            <w:proofErr w:type="gramStart"/>
            <w:r w:rsidRPr="00C33C0C">
              <w:rPr>
                <w:b/>
                <w:bCs/>
                <w:sz w:val="18"/>
                <w:szCs w:val="18"/>
              </w:rPr>
              <w:t>Teilleistungen  =</w:t>
            </w:r>
            <w:proofErr w:type="gramEnd"/>
            <w:r w:rsidRPr="00C33C0C">
              <w:rPr>
                <w:b/>
                <w:bCs/>
                <w:sz w:val="18"/>
                <w:szCs w:val="18"/>
              </w:rPr>
              <w:t xml:space="preserve">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2DD8CC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13A82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CA3CF8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288E48AE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A7EC3B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1C28175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914D4E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F38696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723052D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42E69AF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23D474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2E3C6C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86F78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55D2D859" w14:textId="77777777" w:rsidR="00D46B71" w:rsidRPr="00C33C0C" w:rsidRDefault="00D46B71" w:rsidP="00086B84">
            <w:pPr>
              <w:widowControl w:val="0"/>
              <w:tabs>
                <w:tab w:val="left" w:pos="2063"/>
                <w:tab w:val="left" w:pos="234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14C2B4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0C865CF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19A941E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0D5304E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44EFE9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086B84" w:rsidRPr="00C33C0C" w14:paraId="72548ED9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4D4D42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0" allowOverlap="1" wp14:anchorId="183DCE8B" wp14:editId="162964CB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5B65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B99A0B7" w14:textId="77777777" w:rsidR="00086B84" w:rsidRPr="00C33C0C" w:rsidRDefault="00086B84" w:rsidP="00086B84">
            <w:pPr>
              <w:widowControl w:val="0"/>
              <w:tabs>
                <w:tab w:val="left" w:pos="2063"/>
                <w:tab w:val="left" w:pos="2340"/>
              </w:tabs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r w:rsidRPr="00C33C0C">
              <w:rPr>
                <w:sz w:val="18"/>
                <w:szCs w:val="18"/>
              </w:rPr>
              <w:tab/>
              <w:t>x</w:t>
            </w:r>
            <w:r>
              <w:rPr>
                <w:sz w:val="18"/>
                <w:szCs w:val="18"/>
              </w:rPr>
              <w:tab/>
            </w: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FB747C0" w14:textId="77777777" w:rsidR="00086B84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5485E39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7453A9DD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8A8788C" w14:textId="77777777" w:rsidR="00086B84" w:rsidRDefault="00086B84" w:rsidP="00086B84">
            <w:pPr>
              <w:jc w:val="right"/>
            </w:pPr>
            <w:r w:rsidRPr="006B6D4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B6D46">
              <w:rPr>
                <w:sz w:val="18"/>
                <w:szCs w:val="18"/>
              </w:rPr>
              <w:instrText xml:space="preserve"> FORMTEXT </w:instrText>
            </w:r>
            <w:r w:rsidRPr="006B6D46">
              <w:rPr>
                <w:sz w:val="18"/>
                <w:szCs w:val="18"/>
              </w:rPr>
            </w:r>
            <w:r w:rsidRPr="006B6D46">
              <w:rPr>
                <w:sz w:val="18"/>
                <w:szCs w:val="18"/>
              </w:rPr>
              <w:fldChar w:fldCharType="separate"/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225770B" w14:textId="77777777" w:rsidR="00086B84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6F85CF5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92155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808614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3DA4A30E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10183D" w14:textId="77777777" w:rsidR="00086B84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47ED94B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162D2EA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42051E" w14:textId="77777777" w:rsidR="00086B84" w:rsidRDefault="00086B84" w:rsidP="00086B84">
            <w:pPr>
              <w:jc w:val="right"/>
            </w:pPr>
            <w:r w:rsidRPr="006B6D4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B6D46">
              <w:rPr>
                <w:sz w:val="18"/>
                <w:szCs w:val="18"/>
              </w:rPr>
              <w:instrText xml:space="preserve"> FORMTEXT </w:instrText>
            </w:r>
            <w:r w:rsidRPr="006B6D46">
              <w:rPr>
                <w:sz w:val="18"/>
                <w:szCs w:val="18"/>
              </w:rPr>
            </w:r>
            <w:r w:rsidRPr="006B6D46">
              <w:rPr>
                <w:sz w:val="18"/>
                <w:szCs w:val="18"/>
              </w:rPr>
              <w:fldChar w:fldCharType="separate"/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CB2CE3" w14:textId="77777777" w:rsidR="00086B84" w:rsidRDefault="00086B84" w:rsidP="00086B84">
            <w:pPr>
              <w:jc w:val="right"/>
            </w:pPr>
            <w:r w:rsidRPr="000D1480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D1480">
              <w:rPr>
                <w:sz w:val="18"/>
                <w:szCs w:val="18"/>
              </w:rPr>
              <w:instrText xml:space="preserve"> FORMTEXT </w:instrText>
            </w:r>
            <w:r w:rsidRPr="000D1480">
              <w:rPr>
                <w:sz w:val="18"/>
                <w:szCs w:val="18"/>
              </w:rPr>
            </w:r>
            <w:r w:rsidRPr="000D1480">
              <w:rPr>
                <w:sz w:val="18"/>
                <w:szCs w:val="18"/>
              </w:rPr>
              <w:fldChar w:fldCharType="separate"/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05C1A8C8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7106E3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222614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B1BB198" w14:textId="77777777" w:rsidR="00086B84" w:rsidRPr="00C33C0C" w:rsidRDefault="00086B84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78F661" w14:textId="77777777" w:rsidR="00086B84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3B9098C4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5417384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F96BDE" w14:textId="77777777" w:rsidR="00086B84" w:rsidRDefault="00086B84" w:rsidP="00086B84">
            <w:pPr>
              <w:jc w:val="right"/>
            </w:pPr>
            <w:r w:rsidRPr="006B6D4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B6D46">
              <w:rPr>
                <w:sz w:val="18"/>
                <w:szCs w:val="18"/>
              </w:rPr>
              <w:instrText xml:space="preserve"> FORMTEXT </w:instrText>
            </w:r>
            <w:r w:rsidRPr="006B6D46">
              <w:rPr>
                <w:sz w:val="18"/>
                <w:szCs w:val="18"/>
              </w:rPr>
            </w:r>
            <w:r w:rsidRPr="006B6D46">
              <w:rPr>
                <w:sz w:val="18"/>
                <w:szCs w:val="18"/>
              </w:rPr>
              <w:fldChar w:fldCharType="separate"/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DABE01E" w14:textId="77777777" w:rsidR="00086B84" w:rsidRDefault="00086B84" w:rsidP="00086B84">
            <w:pPr>
              <w:jc w:val="right"/>
            </w:pPr>
            <w:r w:rsidRPr="000D1480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D1480">
              <w:rPr>
                <w:sz w:val="18"/>
                <w:szCs w:val="18"/>
              </w:rPr>
              <w:instrText xml:space="preserve"> FORMTEXT </w:instrText>
            </w:r>
            <w:r w:rsidRPr="000D1480">
              <w:rPr>
                <w:sz w:val="18"/>
                <w:szCs w:val="18"/>
              </w:rPr>
            </w:r>
            <w:r w:rsidRPr="000D1480">
              <w:rPr>
                <w:sz w:val="18"/>
                <w:szCs w:val="18"/>
              </w:rPr>
              <w:fldChar w:fldCharType="separate"/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43AFEFE7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174B7E0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BF078F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2C91C41B" w14:textId="77777777" w:rsidR="00086B84" w:rsidRPr="00C33C0C" w:rsidRDefault="00086B84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1CFA66" w14:textId="77777777" w:rsidR="00086B84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  <w:bookmarkEnd w:id="0"/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5BF1CE8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4FC4C1E1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A4EA729" w14:textId="77777777" w:rsidR="00086B84" w:rsidRDefault="00086B84" w:rsidP="00086B84">
            <w:pPr>
              <w:jc w:val="right"/>
            </w:pPr>
            <w:r w:rsidRPr="006B6D4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B6D46">
              <w:rPr>
                <w:sz w:val="18"/>
                <w:szCs w:val="18"/>
              </w:rPr>
              <w:instrText xml:space="preserve"> FORMTEXT </w:instrText>
            </w:r>
            <w:r w:rsidRPr="006B6D46">
              <w:rPr>
                <w:sz w:val="18"/>
                <w:szCs w:val="18"/>
              </w:rPr>
            </w:r>
            <w:r w:rsidRPr="006B6D46">
              <w:rPr>
                <w:sz w:val="18"/>
                <w:szCs w:val="18"/>
              </w:rPr>
              <w:fldChar w:fldCharType="separate"/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6FA23E" w14:textId="77777777" w:rsidR="00086B84" w:rsidRDefault="00086B84" w:rsidP="00086B84">
            <w:pPr>
              <w:jc w:val="right"/>
            </w:pPr>
            <w:r w:rsidRPr="000D1480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D1480">
              <w:rPr>
                <w:sz w:val="18"/>
                <w:szCs w:val="18"/>
              </w:rPr>
              <w:instrText xml:space="preserve"> FORMTEXT </w:instrText>
            </w:r>
            <w:r w:rsidRPr="000D1480">
              <w:rPr>
                <w:sz w:val="18"/>
                <w:szCs w:val="18"/>
              </w:rPr>
            </w:r>
            <w:r w:rsidRPr="000D1480">
              <w:rPr>
                <w:sz w:val="18"/>
                <w:szCs w:val="18"/>
              </w:rPr>
              <w:fldChar w:fldCharType="separate"/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51A3F5EE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3406B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1B17FE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746449" w14:textId="77777777" w:rsidR="00086B84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65380568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344C29" w14:textId="77777777" w:rsidR="00086B84" w:rsidRPr="00C33C0C" w:rsidRDefault="00086B84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E5A9185" w14:textId="77777777" w:rsidR="00086B84" w:rsidRDefault="00086B84" w:rsidP="00086B84">
            <w:pPr>
              <w:jc w:val="right"/>
            </w:pPr>
            <w:r w:rsidRPr="006B6D46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6B6D46">
              <w:rPr>
                <w:sz w:val="18"/>
                <w:szCs w:val="18"/>
              </w:rPr>
              <w:instrText xml:space="preserve"> FORMTEXT </w:instrText>
            </w:r>
            <w:r w:rsidRPr="006B6D46">
              <w:rPr>
                <w:sz w:val="18"/>
                <w:szCs w:val="18"/>
              </w:rPr>
            </w:r>
            <w:r w:rsidRPr="006B6D46">
              <w:rPr>
                <w:sz w:val="18"/>
                <w:szCs w:val="18"/>
              </w:rPr>
              <w:fldChar w:fldCharType="separate"/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noProof/>
                <w:sz w:val="18"/>
                <w:szCs w:val="18"/>
              </w:rPr>
              <w:t> </w:t>
            </w:r>
            <w:r w:rsidRPr="006B6D46">
              <w:rPr>
                <w:sz w:val="18"/>
                <w:szCs w:val="18"/>
              </w:rPr>
              <w:fldChar w:fldCharType="end"/>
            </w: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338D5FE0" w14:textId="77777777" w:rsidR="00086B84" w:rsidRDefault="00086B84" w:rsidP="00086B84">
            <w:pPr>
              <w:jc w:val="right"/>
            </w:pPr>
            <w:r w:rsidRPr="000D1480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0D1480">
              <w:rPr>
                <w:sz w:val="18"/>
                <w:szCs w:val="18"/>
              </w:rPr>
              <w:instrText xml:space="preserve"> FORMTEXT </w:instrText>
            </w:r>
            <w:r w:rsidRPr="000D1480">
              <w:rPr>
                <w:sz w:val="18"/>
                <w:szCs w:val="18"/>
              </w:rPr>
            </w:r>
            <w:r w:rsidRPr="000D1480">
              <w:rPr>
                <w:sz w:val="18"/>
                <w:szCs w:val="18"/>
              </w:rPr>
              <w:fldChar w:fldCharType="separate"/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noProof/>
                <w:sz w:val="18"/>
                <w:szCs w:val="18"/>
              </w:rPr>
              <w:t> </w:t>
            </w:r>
            <w:r w:rsidRPr="000D1480"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4CE7DC15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1A1E985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22C6CBCC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F851F8F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7118919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5696CD4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24E4B9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40B723DE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01EFDB6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5F2E2B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4D0C7F5C" wp14:editId="737ECE6D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2320E74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Lc+g7XJAQAAdAMAAA4AAAAAAAAA&#10;AAAAAAAALgIAAGRycy9lMm9Eb2MueG1sUEsBAi0AFAAGAAgAAAAhAIZdIH7cAAAACQEAAA8AAAAA&#10;AAAAAAAAAAAAIwQAAGRycy9kb3ducmV2LnhtbFBLBQYAAAAABAAEAPMAAAAs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1DEBCD18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C0A0F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2F3C540D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7A27E66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BE478B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CB88C6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4ACF4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FE84E0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2C21BEA" wp14:editId="4BB5C4A3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69A09A8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086B84" w:rsidRPr="00C33C0C" w14:paraId="6CDA977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7145EC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44859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A86177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AFD1B2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C6DBB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446A8D30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2A0A8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74578E2" wp14:editId="5F3B3D82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21BF6DF" id="Line 128" o:spid="_x0000_s1026" alt="Titel: Pfeilstück 3 - Beschreibung: letzter Pfeilteil mit Pfeilspitze zeigt auf Tabelle Zusammensetzung der Umlagen" style="position:absolute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0A0574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80045D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03439BB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E977B85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0004B366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6B733A4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45062C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0ABFE4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3707C0D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D53B99E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13815D7E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631118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9392AC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66EA6BB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DFF0A08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C30B44B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</w:tr>
      <w:tr w:rsidR="00086B84" w:rsidRPr="00C33C0C" w14:paraId="58E37062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EC5FBF" w14:textId="77777777" w:rsidR="00086B84" w:rsidRPr="00C33C0C" w:rsidRDefault="00086B84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220C56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4012F0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92356E7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C9D455" w14:textId="77777777" w:rsidR="00086B84" w:rsidRDefault="00086B84" w:rsidP="00086B84">
            <w:pPr>
              <w:jc w:val="right"/>
            </w:pPr>
            <w:r w:rsidRPr="0021320A"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21320A">
              <w:rPr>
                <w:sz w:val="18"/>
                <w:szCs w:val="18"/>
              </w:rPr>
              <w:instrText xml:space="preserve"> FORMTEXT </w:instrText>
            </w:r>
            <w:r w:rsidRPr="0021320A">
              <w:rPr>
                <w:sz w:val="18"/>
                <w:szCs w:val="18"/>
              </w:rPr>
            </w:r>
            <w:r w:rsidRPr="0021320A">
              <w:rPr>
                <w:sz w:val="18"/>
                <w:szCs w:val="18"/>
              </w:rPr>
              <w:fldChar w:fldCharType="separate"/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noProof/>
                <w:sz w:val="18"/>
                <w:szCs w:val="18"/>
              </w:rPr>
              <w:t> </w:t>
            </w:r>
            <w:r w:rsidRPr="0021320A"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41B9FEA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85B3F9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FA32B1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248E8CF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6A537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50FA73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EC6F7D6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C200F3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CAB265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3CEBD7E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303FAF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21E9FA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E0FFB4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21BE4B1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C52D19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912DBF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302DF6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5FFD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Mio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6A86338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732B0A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247018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A4F23B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38E05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2A7B868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Mio </w:t>
            </w:r>
            <w:proofErr w:type="gramStart"/>
            <w:r w:rsidRPr="00C33C0C">
              <w:rPr>
                <w:sz w:val="18"/>
                <w:szCs w:val="18"/>
              </w:rPr>
              <w:t>€ :</w:t>
            </w:r>
            <w:proofErr w:type="gramEnd"/>
            <w:r w:rsidRPr="00C33C0C">
              <w:rPr>
                <w:sz w:val="18"/>
                <w:szCs w:val="18"/>
              </w:rPr>
              <w:t xml:space="preserve"> </w:t>
            </w:r>
          </w:p>
          <w:p w14:paraId="5FE3A434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3B1F5893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3C95D8A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38A7DE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1ED956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28A6830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CBE15D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2291843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7F328E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0E240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87D63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32AB84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0EABA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2A4FE5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675FAF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72AB586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828196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5B2424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1B15DCA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BD84E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7A0682A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FC8C95B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44E1877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E1232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0BEF4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B1A41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F126C7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B69760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4A4C2CE7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30DCB96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47F344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53166A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63726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D28ED7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2B3829" w14:textId="77777777" w:rsidR="00D46B71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38583913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0C995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624D2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37C39D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602C1E" w:rsidRPr="00C33C0C" w14:paraId="30B45DE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25BF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DF6A00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F2563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74E28279" w14:textId="77777777" w:rsidR="00602C1E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602C1E" w:rsidRPr="00C33C0C" w14:paraId="0353148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2827FBF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B714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BE618D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05540511" w14:textId="77777777" w:rsidR="00602C1E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602C1E" w:rsidRPr="00C33C0C" w14:paraId="1D35972E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548219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3E6D4F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proofErr w:type="gramStart"/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</w:t>
            </w:r>
            <w:proofErr w:type="gramEnd"/>
            <w:r w:rsidRPr="00602C1E">
              <w:rPr>
                <w:sz w:val="18"/>
                <w:szCs w:val="18"/>
              </w:rPr>
              <w:t xml:space="preserve">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F4686A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F564F86" w14:textId="77777777" w:rsidR="00602C1E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D46B71" w:rsidRPr="00C33C0C" w14:paraId="50E6180B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2BF58ED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06757A6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63E50F3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585965B" w14:textId="77777777" w:rsidR="00D46B71" w:rsidRPr="00C33C0C" w:rsidRDefault="00086B84" w:rsidP="00086B84">
            <w:pPr>
              <w:widowControl w:val="0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  <w:tr w:rsidR="00C33C0C" w:rsidRPr="00C33C0C" w14:paraId="2D36B0F8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63548EC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53B40ED" w14:textId="77777777" w:rsidR="00C33C0C" w:rsidRPr="00C33C0C" w:rsidRDefault="00086B84" w:rsidP="00086B84">
            <w:pPr>
              <w:widowControl w:val="0"/>
              <w:jc w:val="right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18"/>
                <w:szCs w:val="18"/>
              </w:rPr>
              <w:instrText xml:space="preserve"> FORMTEXT </w:instrTex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  <w:fldChar w:fldCharType="separate"/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noProof/>
                <w:sz w:val="18"/>
                <w:szCs w:val="18"/>
              </w:rPr>
              <w:t> </w:t>
            </w:r>
            <w:r>
              <w:rPr>
                <w:sz w:val="18"/>
                <w:szCs w:val="18"/>
              </w:rPr>
              <w:fldChar w:fldCharType="end"/>
            </w:r>
          </w:p>
        </w:tc>
      </w:tr>
    </w:tbl>
    <w:p w14:paraId="262FF103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EB38209" wp14:editId="47907CFE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5F660A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0D180181" wp14:editId="6CFE748C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193846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16B04" w14:textId="77777777" w:rsidR="007D6F38" w:rsidRDefault="007D6F38">
      <w:r>
        <w:separator/>
      </w:r>
    </w:p>
    <w:p w14:paraId="18A332FA" w14:textId="77777777" w:rsidR="007D6F38" w:rsidRDefault="007D6F38"/>
    <w:p w14:paraId="47E74EFA" w14:textId="77777777" w:rsidR="007D6F38" w:rsidRDefault="007D6F38"/>
    <w:p w14:paraId="0FCDA277" w14:textId="77777777" w:rsidR="007D6F38" w:rsidRDefault="007D6F38"/>
    <w:p w14:paraId="5EDE7A4F" w14:textId="77777777" w:rsidR="007D6F38" w:rsidRDefault="007D6F38"/>
    <w:p w14:paraId="180702B1" w14:textId="77777777" w:rsidR="007D6F38" w:rsidRDefault="007D6F38"/>
  </w:endnote>
  <w:endnote w:type="continuationSeparator" w:id="0">
    <w:p w14:paraId="53B84101" w14:textId="77777777" w:rsidR="007D6F38" w:rsidRDefault="007D6F38">
      <w:r>
        <w:continuationSeparator/>
      </w:r>
    </w:p>
    <w:p w14:paraId="5EA2B8B3" w14:textId="77777777" w:rsidR="007D6F38" w:rsidRDefault="007D6F38"/>
    <w:p w14:paraId="2394961A" w14:textId="77777777" w:rsidR="007D6F38" w:rsidRDefault="007D6F38"/>
    <w:p w14:paraId="164F2C94" w14:textId="77777777" w:rsidR="007D6F38" w:rsidRDefault="007D6F38"/>
    <w:p w14:paraId="766DE807" w14:textId="77777777" w:rsidR="007D6F38" w:rsidRDefault="007D6F38"/>
    <w:p w14:paraId="716B5292" w14:textId="77777777"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2AD9751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38214A69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0306CBE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C176AF" wp14:editId="55F3141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0CC8A39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839C223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86B84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086B84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6E7614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22510F" w14:textId="77777777" w:rsidR="007D6F38" w:rsidRDefault="007D6F38">
      <w:r>
        <w:separator/>
      </w:r>
    </w:p>
    <w:p w14:paraId="6E8CA767" w14:textId="77777777" w:rsidR="007D6F38" w:rsidRDefault="007D6F38"/>
    <w:p w14:paraId="24FF1D78" w14:textId="77777777" w:rsidR="007D6F38" w:rsidRDefault="007D6F38"/>
    <w:p w14:paraId="6A1A5298" w14:textId="77777777" w:rsidR="007D6F38" w:rsidRDefault="007D6F38"/>
  </w:footnote>
  <w:footnote w:type="continuationSeparator" w:id="0">
    <w:p w14:paraId="2C9C4A4E" w14:textId="77777777" w:rsidR="007D6F38" w:rsidRDefault="007D6F38">
      <w:r>
        <w:continuationSeparator/>
      </w:r>
    </w:p>
    <w:p w14:paraId="02DB4BBC" w14:textId="77777777" w:rsidR="007D6F38" w:rsidRDefault="007D6F38"/>
    <w:p w14:paraId="31F52405" w14:textId="77777777" w:rsidR="007D6F38" w:rsidRDefault="007D6F38"/>
    <w:p w14:paraId="24739A8E" w14:textId="77777777" w:rsidR="007D6F38" w:rsidRDefault="007D6F38"/>
    <w:p w14:paraId="01FCEFB0" w14:textId="77777777" w:rsidR="007D6F38" w:rsidRDefault="007D6F38"/>
    <w:p w14:paraId="5F83EBF5" w14:textId="77777777" w:rsidR="007D6F38" w:rsidRDefault="007D6F38"/>
  </w:footnote>
  <w:footnote w:id="1">
    <w:p w14:paraId="6957254D" w14:textId="77777777" w:rsidR="00086B84" w:rsidRDefault="00086B84" w:rsidP="00086B84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7DAD4" w14:textId="77777777" w:rsidR="007D6F38" w:rsidRDefault="007D6F38"/>
  <w:p w14:paraId="31D2B91B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0187C" w14:textId="77777777" w:rsidR="007D6F38" w:rsidRDefault="007D6F38" w:rsidP="00046C8E">
    <w:pPr>
      <w:pStyle w:val="Kopfzeile"/>
    </w:pPr>
    <w:r>
      <w:t>222</w:t>
    </w:r>
  </w:p>
  <w:p w14:paraId="55781799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06099042">
    <w:abstractNumId w:val="1"/>
  </w:num>
  <w:num w:numId="2" w16cid:durableId="934359415">
    <w:abstractNumId w:val="5"/>
  </w:num>
  <w:num w:numId="3" w16cid:durableId="232932450">
    <w:abstractNumId w:val="7"/>
  </w:num>
  <w:num w:numId="4" w16cid:durableId="555091826">
    <w:abstractNumId w:val="16"/>
  </w:num>
  <w:num w:numId="5" w16cid:durableId="1760755764">
    <w:abstractNumId w:val="9"/>
  </w:num>
  <w:num w:numId="6" w16cid:durableId="1701396345">
    <w:abstractNumId w:val="3"/>
  </w:num>
  <w:num w:numId="7" w16cid:durableId="2052028869">
    <w:abstractNumId w:val="12"/>
  </w:num>
  <w:num w:numId="8" w16cid:durableId="1126968481">
    <w:abstractNumId w:val="8"/>
  </w:num>
  <w:num w:numId="9" w16cid:durableId="1626307941">
    <w:abstractNumId w:val="15"/>
  </w:num>
  <w:num w:numId="10" w16cid:durableId="1450321470">
    <w:abstractNumId w:val="4"/>
  </w:num>
  <w:num w:numId="11" w16cid:durableId="1847818920">
    <w:abstractNumId w:val="11"/>
  </w:num>
  <w:num w:numId="12" w16cid:durableId="84151707">
    <w:abstractNumId w:val="11"/>
  </w:num>
  <w:num w:numId="13" w16cid:durableId="1267956110">
    <w:abstractNumId w:val="11"/>
  </w:num>
  <w:num w:numId="14" w16cid:durableId="1712152487">
    <w:abstractNumId w:val="11"/>
  </w:num>
  <w:num w:numId="15" w16cid:durableId="1012337379">
    <w:abstractNumId w:val="11"/>
  </w:num>
  <w:num w:numId="16" w16cid:durableId="2079937438">
    <w:abstractNumId w:val="2"/>
  </w:num>
  <w:num w:numId="17" w16cid:durableId="1648169948">
    <w:abstractNumId w:val="2"/>
  </w:num>
  <w:num w:numId="18" w16cid:durableId="146752649">
    <w:abstractNumId w:val="14"/>
  </w:num>
  <w:num w:numId="19" w16cid:durableId="1176111368">
    <w:abstractNumId w:val="13"/>
  </w:num>
  <w:num w:numId="20" w16cid:durableId="1245070549">
    <w:abstractNumId w:val="10"/>
  </w:num>
  <w:num w:numId="21" w16cid:durableId="1271551548">
    <w:abstractNumId w:val="6"/>
  </w:num>
  <w:num w:numId="22" w16cid:durableId="824540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425"/>
  <w:noPunctuationKerning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86B84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70024"/>
    <w:rsid w:val="001A6205"/>
    <w:rsid w:val="001A6264"/>
    <w:rsid w:val="001B705C"/>
    <w:rsid w:val="001C3E5C"/>
    <w:rsid w:val="001C509D"/>
    <w:rsid w:val="001E0C92"/>
    <w:rsid w:val="001F47CC"/>
    <w:rsid w:val="00206C16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86ACE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50543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  <w14:docId w14:val="59F29015"/>
  <w15:docId w15:val="{CC4676CE-01F1-46A6-B08E-A05541662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</Template>
  <TotalTime>0</TotalTime>
  <Pages>2</Pages>
  <Words>548</Words>
  <Characters>3456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3997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Pfeil, Marek</cp:lastModifiedBy>
  <cp:revision>2</cp:revision>
  <cp:lastPrinted>2010-03-03T17:05:00Z</cp:lastPrinted>
  <dcterms:created xsi:type="dcterms:W3CDTF">2026-06-09T13:37:00Z</dcterms:created>
  <dcterms:modified xsi:type="dcterms:W3CDTF">2026-06-09T13:37:00Z</dcterms:modified>
</cp:coreProperties>
</file>