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0"/>
        <w:gridCol w:w="5766"/>
        <w:gridCol w:w="1229"/>
        <w:gridCol w:w="1377"/>
      </w:tblGrid>
      <w:tr w:rsidR="00593622" w:rsidRPr="003419A9" w14:paraId="61D82A61" w14:textId="77777777" w:rsidTr="00AE1030">
        <w:tc>
          <w:tcPr>
            <w:tcW w:w="9062" w:type="dxa"/>
            <w:gridSpan w:val="4"/>
          </w:tcPr>
          <w:p w14:paraId="7891431C" w14:textId="253F4404" w:rsidR="00593622" w:rsidRDefault="00593622" w:rsidP="00C814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Leistungsstufe 1</w:t>
            </w:r>
          </w:p>
          <w:p w14:paraId="07210C8C" w14:textId="77777777" w:rsidR="00EB0F48" w:rsidRPr="003419A9" w:rsidRDefault="00EB0F48" w:rsidP="00C814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C9298EA" w14:textId="1F18DA92" w:rsidR="00593622" w:rsidRDefault="00593622" w:rsidP="00C814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Entwurfsunterlage-Bau</w:t>
            </w:r>
            <w:r w:rsidR="00481B9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419A9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481B9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419A9">
              <w:rPr>
                <w:rFonts w:ascii="Arial" w:hAnsi="Arial" w:cs="Arial"/>
                <w:b/>
                <w:sz w:val="18"/>
                <w:szCs w:val="18"/>
              </w:rPr>
              <w:t>Aufsichtsratsbeschluss</w:t>
            </w:r>
            <w:r w:rsidR="00481B9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419A9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481B9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419A9">
              <w:rPr>
                <w:rFonts w:ascii="Arial" w:hAnsi="Arial" w:cs="Arial"/>
                <w:b/>
                <w:sz w:val="18"/>
                <w:szCs w:val="18"/>
              </w:rPr>
              <w:t>Bauunterlage</w:t>
            </w:r>
          </w:p>
          <w:p w14:paraId="77C87FB5" w14:textId="450143CB" w:rsidR="00481B94" w:rsidRPr="003419A9" w:rsidRDefault="00481B94" w:rsidP="00C8147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0660" w:rsidRPr="003419A9" w14:paraId="23D677E2" w14:textId="77777777" w:rsidTr="00FA780C">
        <w:tc>
          <w:tcPr>
            <w:tcW w:w="690" w:type="dxa"/>
          </w:tcPr>
          <w:p w14:paraId="3CDEAD2C" w14:textId="77777777" w:rsidR="00C60660" w:rsidRPr="003419A9" w:rsidRDefault="00C60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6" w:type="dxa"/>
          </w:tcPr>
          <w:p w14:paraId="45A633F8" w14:textId="77777777" w:rsidR="00C60660" w:rsidRPr="003419A9" w:rsidRDefault="00C6066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Grundlagenermittlung (LPH 1)</w:t>
            </w:r>
          </w:p>
        </w:tc>
        <w:tc>
          <w:tcPr>
            <w:tcW w:w="1229" w:type="dxa"/>
          </w:tcPr>
          <w:p w14:paraId="142499C6" w14:textId="77777777" w:rsidR="00C60660" w:rsidRDefault="00DC6145" w:rsidP="00954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Gebäude</w:t>
            </w:r>
          </w:p>
          <w:p w14:paraId="5B2BEAE3" w14:textId="77777777" w:rsidR="00DC6145" w:rsidRPr="003419A9" w:rsidRDefault="00DC6145" w:rsidP="0095429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BD4B9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  <w:tc>
          <w:tcPr>
            <w:tcW w:w="1377" w:type="dxa"/>
          </w:tcPr>
          <w:p w14:paraId="3EDEFBE1" w14:textId="77777777" w:rsidR="00C60660" w:rsidRDefault="00EE2DB0" w:rsidP="000E3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Vereinbarung</w:t>
            </w:r>
          </w:p>
          <w:p w14:paraId="0B71B26B" w14:textId="77777777" w:rsidR="00DC6145" w:rsidRDefault="00750E78" w:rsidP="000E30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BD4B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C6145"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</w:tr>
      <w:tr w:rsidR="00C60660" w:rsidRPr="003419A9" w14:paraId="433FA366" w14:textId="77777777" w:rsidTr="00FA780C">
        <w:tc>
          <w:tcPr>
            <w:tcW w:w="690" w:type="dxa"/>
          </w:tcPr>
          <w:p w14:paraId="75C1D7BD" w14:textId="16F3508F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648757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DEB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BD4B93" w:rsidRPr="003419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4B93">
              <w:rPr>
                <w:rFonts w:ascii="Arial" w:hAnsi="Arial" w:cs="Arial"/>
                <w:sz w:val="18"/>
                <w:szCs w:val="18"/>
              </w:rPr>
              <w:t>a</w:t>
            </w:r>
            <w:r w:rsidR="00BD4B93" w:rsidRPr="003419A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766" w:type="dxa"/>
          </w:tcPr>
          <w:p w14:paraId="287E682B" w14:textId="77777777" w:rsidR="00C60660" w:rsidRPr="00C60660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Klären der Aufgabenstellung auf Grundlage der Vorgaben oder der Bedarfsplanung des Auftraggebers</w:t>
            </w:r>
          </w:p>
        </w:tc>
        <w:tc>
          <w:tcPr>
            <w:tcW w:w="1229" w:type="dxa"/>
          </w:tcPr>
          <w:p w14:paraId="146F12DD" w14:textId="36956010" w:rsidR="00C60660" w:rsidRPr="003419A9" w:rsidRDefault="002E48F4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</w:t>
            </w:r>
            <w:r w:rsidR="00CE689E">
              <w:rPr>
                <w:rFonts w:ascii="Arial" w:hAnsi="Arial" w:cs="Arial"/>
                <w:sz w:val="18"/>
                <w:szCs w:val="18"/>
              </w:rPr>
              <w:t>0</w:t>
            </w:r>
            <w:r w:rsidR="003E0DC4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7" w:type="dxa"/>
          </w:tcPr>
          <w:p w14:paraId="04336894" w14:textId="7C49F08E" w:rsidR="00C60660" w:rsidRDefault="00CE689E" w:rsidP="00481B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</w:t>
            </w:r>
            <w:r w:rsidR="00B4750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60660" w:rsidRPr="003419A9" w14:paraId="04D73298" w14:textId="77777777" w:rsidTr="00FA780C">
        <w:tc>
          <w:tcPr>
            <w:tcW w:w="690" w:type="dxa"/>
          </w:tcPr>
          <w:p w14:paraId="7B6C4B48" w14:textId="51A02B50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91499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89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b)</w:t>
            </w:r>
          </w:p>
        </w:tc>
        <w:tc>
          <w:tcPr>
            <w:tcW w:w="5766" w:type="dxa"/>
          </w:tcPr>
          <w:p w14:paraId="0490F116" w14:textId="77777777" w:rsidR="00C60660" w:rsidRPr="00C60660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Ortsbesichtigung</w:t>
            </w:r>
          </w:p>
        </w:tc>
        <w:tc>
          <w:tcPr>
            <w:tcW w:w="1229" w:type="dxa"/>
          </w:tcPr>
          <w:p w14:paraId="477D8A12" w14:textId="7153F4D0" w:rsidR="00C60660" w:rsidRPr="003419A9" w:rsidRDefault="00287858" w:rsidP="002909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29096A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77" w:type="dxa"/>
          </w:tcPr>
          <w:p w14:paraId="3626AD68" w14:textId="279D6DF2" w:rsidR="00C60660" w:rsidRDefault="002E48F4" w:rsidP="005A63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5A6346">
              <w:rPr>
                <w:rFonts w:ascii="Arial" w:hAnsi="Arial" w:cs="Arial"/>
                <w:sz w:val="18"/>
                <w:szCs w:val="18"/>
              </w:rPr>
              <w:t>2</w:t>
            </w:r>
            <w:r w:rsidR="00B4750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60660" w:rsidRPr="003419A9" w14:paraId="07A01DB7" w14:textId="77777777" w:rsidTr="00FA780C">
        <w:tc>
          <w:tcPr>
            <w:tcW w:w="690" w:type="dxa"/>
          </w:tcPr>
          <w:p w14:paraId="4EBCB374" w14:textId="17E011EB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8592746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E50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c)</w:t>
            </w:r>
          </w:p>
        </w:tc>
        <w:tc>
          <w:tcPr>
            <w:tcW w:w="5766" w:type="dxa"/>
          </w:tcPr>
          <w:p w14:paraId="383D58DC" w14:textId="77777777" w:rsidR="00C60660" w:rsidRPr="00C60660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Beraten zum gesamten Leistungs- und Untersuchungsbedarf</w:t>
            </w:r>
          </w:p>
        </w:tc>
        <w:tc>
          <w:tcPr>
            <w:tcW w:w="1229" w:type="dxa"/>
          </w:tcPr>
          <w:p w14:paraId="2486C318" w14:textId="061E12BC" w:rsidR="00C60660" w:rsidRPr="003419A9" w:rsidRDefault="00287858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29096A">
              <w:rPr>
                <w:rFonts w:ascii="Arial" w:hAnsi="Arial" w:cs="Arial"/>
                <w:sz w:val="18"/>
                <w:szCs w:val="18"/>
              </w:rPr>
              <w:t>3</w:t>
            </w:r>
            <w:r w:rsidR="00CE689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7" w:type="dxa"/>
          </w:tcPr>
          <w:p w14:paraId="60F73B05" w14:textId="21199883" w:rsidR="00C60660" w:rsidRDefault="00B47509" w:rsidP="002909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2E48F4">
              <w:rPr>
                <w:rFonts w:ascii="Arial" w:hAnsi="Arial" w:cs="Arial"/>
                <w:sz w:val="18"/>
                <w:szCs w:val="18"/>
              </w:rPr>
              <w:t>,</w:t>
            </w:r>
            <w:r w:rsidR="0029096A">
              <w:rPr>
                <w:rFonts w:ascii="Arial" w:hAnsi="Arial" w:cs="Arial"/>
                <w:sz w:val="18"/>
                <w:szCs w:val="18"/>
              </w:rPr>
              <w:t>3</w:t>
            </w:r>
            <w:r w:rsidR="00CE689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60660" w:rsidRPr="003419A9" w14:paraId="754EC93E" w14:textId="77777777" w:rsidTr="003909F6">
        <w:tc>
          <w:tcPr>
            <w:tcW w:w="690" w:type="dxa"/>
          </w:tcPr>
          <w:p w14:paraId="24A0A25D" w14:textId="780F9CBA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2519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89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d)</w:t>
            </w:r>
          </w:p>
        </w:tc>
        <w:tc>
          <w:tcPr>
            <w:tcW w:w="5766" w:type="dxa"/>
          </w:tcPr>
          <w:p w14:paraId="41819C0F" w14:textId="77777777" w:rsidR="00C60660" w:rsidRPr="00C60660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Formulieren der Entscheidungshilfen für die Auswahl anderer an der Planung fachlich Beteiligter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44CAFDC" w14:textId="113593D6" w:rsidR="00C60660" w:rsidRPr="003419A9" w:rsidRDefault="008B2BC7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29096A">
              <w:rPr>
                <w:rFonts w:ascii="Arial" w:hAnsi="Arial" w:cs="Arial"/>
                <w:sz w:val="18"/>
                <w:szCs w:val="18"/>
              </w:rPr>
              <w:t>3</w:t>
            </w:r>
            <w:r w:rsidR="00CE689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7" w:type="dxa"/>
          </w:tcPr>
          <w:p w14:paraId="2D035E8B" w14:textId="2FF75B0D" w:rsidR="00C60660" w:rsidRDefault="002E48F4" w:rsidP="005A634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5A6346">
              <w:rPr>
                <w:rFonts w:ascii="Arial" w:hAnsi="Arial" w:cs="Arial"/>
                <w:sz w:val="18"/>
                <w:szCs w:val="18"/>
              </w:rPr>
              <w:t>3</w:t>
            </w:r>
            <w:r w:rsidR="00CE689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60660" w:rsidRPr="003419A9" w14:paraId="2F39629E" w14:textId="77777777" w:rsidTr="003909F6">
        <w:tc>
          <w:tcPr>
            <w:tcW w:w="690" w:type="dxa"/>
            <w:tcBorders>
              <w:bottom w:val="single" w:sz="4" w:space="0" w:color="auto"/>
            </w:tcBorders>
          </w:tcPr>
          <w:p w14:paraId="6A8B4C0D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959373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90C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e)</w:t>
            </w:r>
          </w:p>
        </w:tc>
        <w:tc>
          <w:tcPr>
            <w:tcW w:w="5766" w:type="dxa"/>
            <w:tcBorders>
              <w:bottom w:val="single" w:sz="4" w:space="0" w:color="auto"/>
            </w:tcBorders>
          </w:tcPr>
          <w:p w14:paraId="7CF18ABA" w14:textId="77777777" w:rsidR="00C60660" w:rsidRPr="00C60660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Zusammenfassen, Erläutern und Dokumentieren der Ergebnisse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963F303" w14:textId="0B392060" w:rsidR="00C60660" w:rsidRPr="003419A9" w:rsidRDefault="008B2BC7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29096A">
              <w:rPr>
                <w:rFonts w:ascii="Arial" w:hAnsi="Arial" w:cs="Arial"/>
                <w:sz w:val="18"/>
                <w:szCs w:val="18"/>
              </w:rPr>
              <w:t>2</w:t>
            </w:r>
            <w:r w:rsidR="00CE689E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6A6E943A" w14:textId="6B8E93AC" w:rsidR="00C60660" w:rsidRDefault="002E48F4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29096A">
              <w:rPr>
                <w:rFonts w:ascii="Arial" w:hAnsi="Arial" w:cs="Arial"/>
                <w:sz w:val="18"/>
                <w:szCs w:val="18"/>
              </w:rPr>
              <w:t>2</w:t>
            </w:r>
            <w:r w:rsidR="00CE689E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50E78" w:rsidRPr="003419A9" w14:paraId="57CCBAFA" w14:textId="77777777" w:rsidTr="000A16A8">
        <w:tc>
          <w:tcPr>
            <w:tcW w:w="690" w:type="dxa"/>
            <w:tcBorders>
              <w:bottom w:val="single" w:sz="4" w:space="0" w:color="auto"/>
            </w:tcBorders>
          </w:tcPr>
          <w:p w14:paraId="4789104E" w14:textId="77777777" w:rsidR="00750E78" w:rsidRPr="003419A9" w:rsidRDefault="00750E78" w:rsidP="00C60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6" w:type="dxa"/>
            <w:tcBorders>
              <w:bottom w:val="single" w:sz="4" w:space="0" w:color="auto"/>
              <w:right w:val="single" w:sz="4" w:space="0" w:color="auto"/>
            </w:tcBorders>
          </w:tcPr>
          <w:p w14:paraId="7043500F" w14:textId="518FB3F1" w:rsidR="00750E78" w:rsidRPr="003419A9" w:rsidRDefault="00750E78" w:rsidP="00C6066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LPH 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337A" w14:textId="285FF065" w:rsidR="00750E78" w:rsidRPr="008B2BC7" w:rsidRDefault="0029096A" w:rsidP="00C606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8B2BC7" w:rsidRPr="008B2BC7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377" w:type="dxa"/>
            <w:tcBorders>
              <w:left w:val="single" w:sz="4" w:space="0" w:color="auto"/>
              <w:bottom w:val="single" w:sz="4" w:space="0" w:color="auto"/>
            </w:tcBorders>
          </w:tcPr>
          <w:p w14:paraId="35BABC0B" w14:textId="7A6B601A" w:rsidR="00750E78" w:rsidRPr="003909F6" w:rsidRDefault="005A6346" w:rsidP="008038C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2,00</w:t>
            </w:r>
          </w:p>
        </w:tc>
      </w:tr>
      <w:tr w:rsidR="00C60660" w:rsidRPr="003419A9" w14:paraId="4B39042C" w14:textId="77777777" w:rsidTr="000A16A8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F83" w14:textId="77777777" w:rsidR="00C60660" w:rsidRPr="003419A9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E4847F" w14:textId="77777777" w:rsidR="00E32228" w:rsidRPr="003419A9" w:rsidRDefault="00E32228" w:rsidP="00C6066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BE929" w14:textId="77777777" w:rsidR="00C60660" w:rsidRPr="003419A9" w:rsidRDefault="00C60660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C8862" w14:textId="77777777" w:rsidR="00C60660" w:rsidRDefault="00C60660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660" w:rsidRPr="003419A9" w14:paraId="3D8559DB" w14:textId="77777777" w:rsidTr="003909F6">
        <w:tc>
          <w:tcPr>
            <w:tcW w:w="690" w:type="dxa"/>
            <w:tcBorders>
              <w:top w:val="single" w:sz="4" w:space="0" w:color="auto"/>
            </w:tcBorders>
          </w:tcPr>
          <w:p w14:paraId="6561ED64" w14:textId="77777777" w:rsidR="00C60660" w:rsidRPr="003419A9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6" w:type="dxa"/>
            <w:tcBorders>
              <w:top w:val="single" w:sz="4" w:space="0" w:color="auto"/>
            </w:tcBorders>
          </w:tcPr>
          <w:p w14:paraId="78DCF442" w14:textId="77777777" w:rsidR="00C60660" w:rsidRPr="003419A9" w:rsidRDefault="00C60660" w:rsidP="00C60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Grundleistungen der Vorplanung (LPH 2)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F938D80" w14:textId="77777777" w:rsidR="00C60660" w:rsidRPr="003419A9" w:rsidRDefault="00C60660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Gebäude</w:t>
            </w:r>
          </w:p>
          <w:p w14:paraId="6AA83559" w14:textId="77777777" w:rsidR="00C60660" w:rsidRPr="003419A9" w:rsidRDefault="00C60660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v.</w:t>
            </w:r>
            <w:r w:rsidR="00BD4B9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9A9"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2138CF8" w14:textId="77777777" w:rsidR="00C60660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Vereinbarung</w:t>
            </w:r>
          </w:p>
          <w:p w14:paraId="5313E6AD" w14:textId="77777777" w:rsidR="00A57AD1" w:rsidRPr="003419A9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BD4B9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</w:tr>
      <w:tr w:rsidR="00C60660" w:rsidRPr="003419A9" w14:paraId="7F2F845B" w14:textId="77777777" w:rsidTr="00FA780C">
        <w:tc>
          <w:tcPr>
            <w:tcW w:w="690" w:type="dxa"/>
          </w:tcPr>
          <w:p w14:paraId="3FD50CB0" w14:textId="34CDBF80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378508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1BAD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BD4B93" w:rsidRPr="003419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D4B93">
              <w:rPr>
                <w:rFonts w:ascii="Arial" w:hAnsi="Arial" w:cs="Arial"/>
                <w:sz w:val="18"/>
                <w:szCs w:val="18"/>
              </w:rPr>
              <w:t>a</w:t>
            </w:r>
            <w:r w:rsidR="00BD4B93" w:rsidRPr="003419A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766" w:type="dxa"/>
          </w:tcPr>
          <w:p w14:paraId="6B548584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 xml:space="preserve">Analysieren der Grundlagen nach § 3 des Vertrages, Abstimmen der Leistungen mit den fachlich an </w:t>
            </w:r>
            <w:r>
              <w:rPr>
                <w:rFonts w:ascii="Arial" w:hAnsi="Arial" w:cs="Arial"/>
                <w:sz w:val="18"/>
                <w:szCs w:val="18"/>
              </w:rPr>
              <w:t>der Planung Beteiligten</w:t>
            </w:r>
          </w:p>
        </w:tc>
        <w:tc>
          <w:tcPr>
            <w:tcW w:w="1229" w:type="dxa"/>
          </w:tcPr>
          <w:p w14:paraId="24930108" w14:textId="0228B531" w:rsidR="00C60660" w:rsidRPr="003419A9" w:rsidRDefault="00CE689E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0,25</w:t>
            </w:r>
          </w:p>
        </w:tc>
        <w:tc>
          <w:tcPr>
            <w:tcW w:w="1377" w:type="dxa"/>
          </w:tcPr>
          <w:p w14:paraId="369B4EEC" w14:textId="2EB85B38" w:rsidR="00C60660" w:rsidRPr="003419A9" w:rsidRDefault="00CE689E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0,25</w:t>
            </w:r>
          </w:p>
        </w:tc>
      </w:tr>
      <w:tr w:rsidR="00C60660" w:rsidRPr="003419A9" w14:paraId="4F6E24E1" w14:textId="77777777" w:rsidTr="00FA780C">
        <w:tc>
          <w:tcPr>
            <w:tcW w:w="690" w:type="dxa"/>
          </w:tcPr>
          <w:p w14:paraId="5CF581FB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339617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b)</w:t>
            </w:r>
          </w:p>
        </w:tc>
        <w:tc>
          <w:tcPr>
            <w:tcW w:w="5766" w:type="dxa"/>
          </w:tcPr>
          <w:p w14:paraId="51885BD0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Abstimmen der Zielvorstellungen, Hinweise auf Zielkonflikte</w:t>
            </w:r>
          </w:p>
        </w:tc>
        <w:tc>
          <w:tcPr>
            <w:tcW w:w="1229" w:type="dxa"/>
          </w:tcPr>
          <w:p w14:paraId="77372E66" w14:textId="6E0B266E" w:rsidR="00C60660" w:rsidRPr="003419A9" w:rsidRDefault="00CE689E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0,25</w:t>
            </w:r>
          </w:p>
        </w:tc>
        <w:tc>
          <w:tcPr>
            <w:tcW w:w="1377" w:type="dxa"/>
          </w:tcPr>
          <w:p w14:paraId="1AFBF837" w14:textId="69B86CB8" w:rsidR="00C60660" w:rsidRPr="003419A9" w:rsidRDefault="00CE689E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0,25</w:t>
            </w:r>
          </w:p>
        </w:tc>
        <w:bookmarkStart w:id="0" w:name="_GoBack"/>
        <w:bookmarkEnd w:id="0"/>
      </w:tr>
      <w:tr w:rsidR="00C60660" w:rsidRPr="003419A9" w14:paraId="59EC09D2" w14:textId="77777777" w:rsidTr="00FA780C">
        <w:tc>
          <w:tcPr>
            <w:tcW w:w="690" w:type="dxa"/>
          </w:tcPr>
          <w:p w14:paraId="4F89AFD8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4097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c)</w:t>
            </w:r>
          </w:p>
        </w:tc>
        <w:tc>
          <w:tcPr>
            <w:tcW w:w="5766" w:type="dxa"/>
          </w:tcPr>
          <w:p w14:paraId="702BBEB8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Erarbeiten der Vorplanung, Untersuchen, Darstellen und Bewerten von Varianten nach gleichen Anforderungen, Zeichnungen im Maßstab nach Art und Größe des Objektes</w:t>
            </w:r>
          </w:p>
        </w:tc>
        <w:tc>
          <w:tcPr>
            <w:tcW w:w="1229" w:type="dxa"/>
          </w:tcPr>
          <w:p w14:paraId="59407D19" w14:textId="5254C850" w:rsidR="00C60660" w:rsidRPr="003419A9" w:rsidRDefault="00CE689E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2,25</w:t>
            </w:r>
          </w:p>
        </w:tc>
        <w:tc>
          <w:tcPr>
            <w:tcW w:w="1377" w:type="dxa"/>
          </w:tcPr>
          <w:p w14:paraId="1A0C036C" w14:textId="0A322C4D" w:rsidR="00C60660" w:rsidRPr="003419A9" w:rsidRDefault="00CE689E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2,25</w:t>
            </w:r>
          </w:p>
        </w:tc>
      </w:tr>
      <w:tr w:rsidR="00C60660" w:rsidRPr="003419A9" w14:paraId="25C9FB62" w14:textId="77777777" w:rsidTr="00FA780C">
        <w:tc>
          <w:tcPr>
            <w:tcW w:w="690" w:type="dxa"/>
          </w:tcPr>
          <w:p w14:paraId="4F4190FC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3464330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d)</w:t>
            </w:r>
          </w:p>
        </w:tc>
        <w:tc>
          <w:tcPr>
            <w:tcW w:w="5766" w:type="dxa"/>
          </w:tcPr>
          <w:p w14:paraId="2163E944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 xml:space="preserve">Klären und Erläutern der wesentlichen Zusammenhänge, Vorgaben und Bedingungen </w:t>
            </w:r>
          </w:p>
        </w:tc>
        <w:tc>
          <w:tcPr>
            <w:tcW w:w="1229" w:type="dxa"/>
          </w:tcPr>
          <w:p w14:paraId="10F8A7C1" w14:textId="02223B75" w:rsidR="00C60660" w:rsidRPr="003419A9" w:rsidRDefault="00CE689E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1,75</w:t>
            </w:r>
          </w:p>
        </w:tc>
        <w:tc>
          <w:tcPr>
            <w:tcW w:w="1377" w:type="dxa"/>
          </w:tcPr>
          <w:p w14:paraId="2E48469F" w14:textId="0641B177" w:rsidR="00C60660" w:rsidRPr="003419A9" w:rsidRDefault="00CE689E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1,75</w:t>
            </w:r>
          </w:p>
        </w:tc>
      </w:tr>
      <w:tr w:rsidR="00C60660" w:rsidRPr="003419A9" w14:paraId="06A438CF" w14:textId="77777777" w:rsidTr="00FA780C">
        <w:tc>
          <w:tcPr>
            <w:tcW w:w="690" w:type="dxa"/>
          </w:tcPr>
          <w:p w14:paraId="50BDAC3A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1986214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e)</w:t>
            </w:r>
          </w:p>
        </w:tc>
        <w:tc>
          <w:tcPr>
            <w:tcW w:w="5766" w:type="dxa"/>
          </w:tcPr>
          <w:p w14:paraId="17850DCE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Bereitstellen der Arbeitsergebnisse als Grundlage für die anderen an der Planung fachlich Beteiligten sowie Koordination und Integration von deren Leistungen</w:t>
            </w:r>
          </w:p>
        </w:tc>
        <w:tc>
          <w:tcPr>
            <w:tcW w:w="1229" w:type="dxa"/>
          </w:tcPr>
          <w:p w14:paraId="666F5E6B" w14:textId="2CA8D917" w:rsidR="00C60660" w:rsidRPr="003419A9" w:rsidRDefault="00CE689E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1,50</w:t>
            </w:r>
          </w:p>
        </w:tc>
        <w:tc>
          <w:tcPr>
            <w:tcW w:w="1377" w:type="dxa"/>
          </w:tcPr>
          <w:p w14:paraId="59860CC1" w14:textId="0C4A9A26" w:rsidR="008F6351" w:rsidRDefault="00B47509" w:rsidP="008F63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</w:t>
            </w:r>
            <w:r w:rsidR="00CE689E">
              <w:rPr>
                <w:rFonts w:ascii="Arial" w:hAnsi="Arial" w:cs="Arial"/>
                <w:sz w:val="18"/>
                <w:szCs w:val="18"/>
              </w:rPr>
              <w:t>50</w:t>
            </w:r>
          </w:p>
          <w:p w14:paraId="2B27AF63" w14:textId="77777777" w:rsidR="00C60660" w:rsidRPr="008F6351" w:rsidRDefault="00C60660" w:rsidP="008F635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660" w:rsidRPr="003419A9" w14:paraId="55EC4A5C" w14:textId="77777777" w:rsidTr="00FA780C">
        <w:tc>
          <w:tcPr>
            <w:tcW w:w="690" w:type="dxa"/>
          </w:tcPr>
          <w:p w14:paraId="652417DE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65169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f)</w:t>
            </w:r>
          </w:p>
        </w:tc>
        <w:tc>
          <w:tcPr>
            <w:tcW w:w="5766" w:type="dxa"/>
          </w:tcPr>
          <w:p w14:paraId="34B4821B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Mitwirkung bei den Vorverhandlungen über die Genehmigungsfähigkeit und Führen von Abstimmungen mit den an der Planung fachlich Beteiligten über die Genehmigungsfähigkeit</w:t>
            </w:r>
          </w:p>
        </w:tc>
        <w:tc>
          <w:tcPr>
            <w:tcW w:w="1229" w:type="dxa"/>
          </w:tcPr>
          <w:p w14:paraId="0BF01337" w14:textId="3C8E668F" w:rsidR="00C60660" w:rsidRPr="003419A9" w:rsidRDefault="003F3FF8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CE689E">
              <w:rPr>
                <w:rFonts w:ascii="Arial" w:hAnsi="Arial" w:cs="Arial"/>
                <w:sz w:val="18"/>
                <w:szCs w:val="18"/>
              </w:rPr>
              <w:t>,50</w:t>
            </w:r>
          </w:p>
        </w:tc>
        <w:tc>
          <w:tcPr>
            <w:tcW w:w="1377" w:type="dxa"/>
          </w:tcPr>
          <w:p w14:paraId="141DCA73" w14:textId="4396E534" w:rsidR="00C60660" w:rsidRPr="003419A9" w:rsidRDefault="003F3FF8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CE689E">
              <w:rPr>
                <w:rFonts w:ascii="Arial" w:hAnsi="Arial" w:cs="Arial"/>
                <w:sz w:val="18"/>
                <w:szCs w:val="18"/>
              </w:rPr>
              <w:t>,50</w:t>
            </w:r>
          </w:p>
        </w:tc>
      </w:tr>
      <w:tr w:rsidR="00C60660" w:rsidRPr="003419A9" w14:paraId="2B3CDEDD" w14:textId="77777777" w:rsidTr="00FA780C">
        <w:tc>
          <w:tcPr>
            <w:tcW w:w="690" w:type="dxa"/>
          </w:tcPr>
          <w:p w14:paraId="64ED882E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0514538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g)</w:t>
            </w:r>
          </w:p>
        </w:tc>
        <w:tc>
          <w:tcPr>
            <w:tcW w:w="5766" w:type="dxa"/>
          </w:tcPr>
          <w:p w14:paraId="078E47F9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Kostenschätzung nach DIN 276, Vergleich mit den finanziellen Rahmenbedingungen</w:t>
            </w:r>
          </w:p>
        </w:tc>
        <w:tc>
          <w:tcPr>
            <w:tcW w:w="1229" w:type="dxa"/>
          </w:tcPr>
          <w:p w14:paraId="786BC736" w14:textId="77777777" w:rsidR="00C60660" w:rsidRPr="003419A9" w:rsidRDefault="00C60660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377" w:type="dxa"/>
          </w:tcPr>
          <w:p w14:paraId="59C665D1" w14:textId="2B5E93A1" w:rsidR="00C60660" w:rsidRPr="003419A9" w:rsidRDefault="00B47509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</w:tr>
      <w:tr w:rsidR="00C60660" w:rsidRPr="003419A9" w14:paraId="533B97D6" w14:textId="77777777" w:rsidTr="00FA780C">
        <w:tc>
          <w:tcPr>
            <w:tcW w:w="690" w:type="dxa"/>
          </w:tcPr>
          <w:p w14:paraId="593E9941" w14:textId="5E8E96BA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31706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89E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h)</w:t>
            </w:r>
          </w:p>
        </w:tc>
        <w:tc>
          <w:tcPr>
            <w:tcW w:w="5766" w:type="dxa"/>
          </w:tcPr>
          <w:p w14:paraId="518A2BB4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Erstellen eines Terminplans mit den wesentlichen Vorgängen des Planungs- und Bauablaufs</w:t>
            </w:r>
          </w:p>
        </w:tc>
        <w:tc>
          <w:tcPr>
            <w:tcW w:w="1229" w:type="dxa"/>
          </w:tcPr>
          <w:p w14:paraId="3CBB711B" w14:textId="123E455D" w:rsidR="00C60660" w:rsidRPr="003419A9" w:rsidRDefault="00CE689E" w:rsidP="003F3F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C60660" w:rsidRPr="003419A9">
              <w:rPr>
                <w:rFonts w:ascii="Arial" w:hAnsi="Arial" w:cs="Arial"/>
                <w:sz w:val="18"/>
                <w:szCs w:val="18"/>
              </w:rPr>
              <w:t>,</w:t>
            </w:r>
            <w:r w:rsidR="003F3FF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377" w:type="dxa"/>
          </w:tcPr>
          <w:p w14:paraId="7DEEF50B" w14:textId="1BC94434" w:rsidR="00C60660" w:rsidRPr="003419A9" w:rsidRDefault="00CE689E" w:rsidP="003F3FF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B47509">
              <w:rPr>
                <w:rFonts w:ascii="Arial" w:hAnsi="Arial" w:cs="Arial"/>
                <w:sz w:val="18"/>
                <w:szCs w:val="18"/>
              </w:rPr>
              <w:t>,</w:t>
            </w:r>
            <w:r w:rsidR="003F3FF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C60660" w:rsidRPr="003419A9" w14:paraId="65674E23" w14:textId="77777777" w:rsidTr="003909F6">
        <w:tc>
          <w:tcPr>
            <w:tcW w:w="690" w:type="dxa"/>
            <w:tcBorders>
              <w:bottom w:val="single" w:sz="4" w:space="0" w:color="auto"/>
            </w:tcBorders>
          </w:tcPr>
          <w:p w14:paraId="303CDBDD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339171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i)</w:t>
            </w:r>
          </w:p>
        </w:tc>
        <w:tc>
          <w:tcPr>
            <w:tcW w:w="5766" w:type="dxa"/>
            <w:tcBorders>
              <w:bottom w:val="single" w:sz="4" w:space="0" w:color="auto"/>
            </w:tcBorders>
          </w:tcPr>
          <w:p w14:paraId="29CB6F13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Zusammenfassen, Erläutern, Dokumentieren und Übergeben der Ergebnisse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C70F1CF" w14:textId="31320DA1" w:rsidR="00C60660" w:rsidRPr="003419A9" w:rsidRDefault="00C60660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0,</w:t>
            </w:r>
            <w:r w:rsidR="00CE689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3F97E19" w14:textId="4E75F49E" w:rsidR="00C60660" w:rsidRPr="003419A9" w:rsidRDefault="00B47509" w:rsidP="00CE68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CE689E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C60660" w:rsidRPr="003419A9" w14:paraId="3EB19A86" w14:textId="77777777" w:rsidTr="00CC6860">
        <w:tc>
          <w:tcPr>
            <w:tcW w:w="690" w:type="dxa"/>
            <w:tcBorders>
              <w:bottom w:val="single" w:sz="4" w:space="0" w:color="auto"/>
            </w:tcBorders>
          </w:tcPr>
          <w:p w14:paraId="472D7260" w14:textId="77777777" w:rsidR="00C60660" w:rsidRPr="003419A9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6" w:type="dxa"/>
            <w:tcBorders>
              <w:bottom w:val="single" w:sz="4" w:space="0" w:color="auto"/>
            </w:tcBorders>
          </w:tcPr>
          <w:p w14:paraId="3589A8AA" w14:textId="718A2545" w:rsidR="00C60660" w:rsidRPr="003419A9" w:rsidRDefault="00C60660" w:rsidP="00C60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LPH 2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D1848C9" w14:textId="2B81A5B8" w:rsidR="00C60660" w:rsidRPr="003419A9" w:rsidRDefault="00CE689E" w:rsidP="00CE689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  <w:r w:rsidR="00C60660" w:rsidRPr="003419A9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27AD4EB7" w14:textId="051C2D25" w:rsidR="00C60660" w:rsidRPr="005E780E" w:rsidRDefault="00CE689E" w:rsidP="005A71B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B47509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</w:tr>
      <w:tr w:rsidR="00C60660" w:rsidRPr="003419A9" w14:paraId="1EBB9F2B" w14:textId="77777777" w:rsidTr="00CC6860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81CA91" w14:textId="77777777" w:rsidR="00C60660" w:rsidRPr="003419A9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4E5E2" w14:textId="77777777" w:rsidR="00E32228" w:rsidRPr="003419A9" w:rsidRDefault="00E32228" w:rsidP="00C6066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3D456" w14:textId="77777777" w:rsidR="00C60660" w:rsidRPr="003419A9" w:rsidRDefault="00C60660" w:rsidP="00C606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5BACA" w14:textId="77777777" w:rsidR="00C60660" w:rsidRPr="003419A9" w:rsidRDefault="00C60660" w:rsidP="00C6066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0660" w:rsidRPr="003419A9" w14:paraId="5EC4839D" w14:textId="77777777" w:rsidTr="003909F6">
        <w:tc>
          <w:tcPr>
            <w:tcW w:w="690" w:type="dxa"/>
            <w:tcBorders>
              <w:top w:val="single" w:sz="4" w:space="0" w:color="auto"/>
            </w:tcBorders>
          </w:tcPr>
          <w:p w14:paraId="1ED5E88C" w14:textId="77777777" w:rsidR="00C60660" w:rsidRPr="003419A9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6" w:type="dxa"/>
            <w:tcBorders>
              <w:top w:val="single" w:sz="4" w:space="0" w:color="auto"/>
            </w:tcBorders>
          </w:tcPr>
          <w:p w14:paraId="0F4717FB" w14:textId="77777777" w:rsidR="00C60660" w:rsidRPr="003419A9" w:rsidRDefault="00C60660" w:rsidP="00C606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Grundleistungen der Entwurfsplanung (LPH 3)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356FB8D9" w14:textId="77777777" w:rsidR="00C60660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Gebäude</w:t>
            </w:r>
          </w:p>
          <w:p w14:paraId="1A132D4F" w14:textId="77777777" w:rsidR="00A57AD1" w:rsidRPr="00A57AD1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BD4B9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CBDE652" w14:textId="77777777" w:rsidR="00C60660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Vereinbarung</w:t>
            </w:r>
          </w:p>
          <w:p w14:paraId="4C39C196" w14:textId="77777777" w:rsidR="00A57AD1" w:rsidRPr="00A57AD1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BD4B9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</w:tr>
      <w:tr w:rsidR="00C60660" w:rsidRPr="003419A9" w14:paraId="7AB111DD" w14:textId="77777777" w:rsidTr="00FA780C">
        <w:tc>
          <w:tcPr>
            <w:tcW w:w="690" w:type="dxa"/>
          </w:tcPr>
          <w:p w14:paraId="33F9FBFF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277469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a)</w:t>
            </w:r>
          </w:p>
        </w:tc>
        <w:tc>
          <w:tcPr>
            <w:tcW w:w="5766" w:type="dxa"/>
          </w:tcPr>
          <w:p w14:paraId="184536F0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Erarbeiten der Entwurfsplanung unter weiterer Berücksichtigung der wesentlichen Zusammenhänge, Vorgaben und Bedingungen (zum Beispiel städtebauliche, gestalterische, funktionale, technische, wirtschaftliche, ökologische, soziale, öffentliche-rechtliche) auf der Grundlage der Vorplanung und als Grundlage für die weiteren Leistungsphasen und die erforderlichen öffentliche-rechtlichen Genehmigungen unter Verwendung der Beiträge anderer an de</w:t>
            </w:r>
            <w:r>
              <w:rPr>
                <w:rFonts w:ascii="Arial" w:hAnsi="Arial" w:cs="Arial"/>
                <w:sz w:val="18"/>
                <w:szCs w:val="18"/>
              </w:rPr>
              <w:t xml:space="preserve">r Planung fachlich Beteiligter, </w:t>
            </w:r>
            <w:r w:rsidRPr="003419A9">
              <w:rPr>
                <w:rFonts w:ascii="Arial" w:hAnsi="Arial" w:cs="Arial"/>
                <w:sz w:val="18"/>
                <w:szCs w:val="18"/>
              </w:rPr>
              <w:t>Zeichnungen nach Art und Größe des Objekts im erforderlichen Umfang und Detailierungsgrad unter Berücksichtigung aller fachspezifischen Anforderungen zum Bespiel bei Gebäuden 1:100, zum Beispiel bei Innenräumen 1:50 bis 1:20</w:t>
            </w:r>
          </w:p>
        </w:tc>
        <w:tc>
          <w:tcPr>
            <w:tcW w:w="1229" w:type="dxa"/>
          </w:tcPr>
          <w:p w14:paraId="32594BBD" w14:textId="6505DA2D" w:rsidR="00C60660" w:rsidRPr="003419A9" w:rsidRDefault="003F3FF8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C24B47">
              <w:rPr>
                <w:rFonts w:ascii="Arial" w:hAnsi="Arial" w:cs="Arial"/>
                <w:sz w:val="18"/>
                <w:szCs w:val="18"/>
              </w:rPr>
              <w:t>,</w:t>
            </w:r>
            <w:r w:rsidR="002E48F4">
              <w:rPr>
                <w:rFonts w:ascii="Arial" w:hAnsi="Arial" w:cs="Arial"/>
                <w:sz w:val="18"/>
                <w:szCs w:val="18"/>
              </w:rPr>
              <w:t>0</w:t>
            </w:r>
            <w:r w:rsidR="00157ECB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7" w:type="dxa"/>
          </w:tcPr>
          <w:p w14:paraId="26BB4E21" w14:textId="1086444A" w:rsidR="00C60660" w:rsidRPr="003419A9" w:rsidRDefault="003F3FF8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2E48F4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</w:tr>
      <w:tr w:rsidR="00C60660" w:rsidRPr="003419A9" w14:paraId="0EC5054C" w14:textId="77777777" w:rsidTr="00FA780C">
        <w:tc>
          <w:tcPr>
            <w:tcW w:w="690" w:type="dxa"/>
          </w:tcPr>
          <w:p w14:paraId="76074F3B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58976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b)</w:t>
            </w:r>
          </w:p>
        </w:tc>
        <w:tc>
          <w:tcPr>
            <w:tcW w:w="5766" w:type="dxa"/>
          </w:tcPr>
          <w:p w14:paraId="117785B2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Bereitstellen der Arbeitsergebnisse als Grundlage für die anderen an der Planung fachlich Beteiligten sowie Koordination und Integration von deren Leistungen</w:t>
            </w:r>
          </w:p>
        </w:tc>
        <w:tc>
          <w:tcPr>
            <w:tcW w:w="1229" w:type="dxa"/>
          </w:tcPr>
          <w:p w14:paraId="3150A980" w14:textId="7E13CF6E" w:rsidR="00C60660" w:rsidRPr="003419A9" w:rsidRDefault="003F3FF8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377" w:type="dxa"/>
          </w:tcPr>
          <w:p w14:paraId="7E8350F0" w14:textId="70AE8283" w:rsidR="00C60660" w:rsidRPr="003419A9" w:rsidRDefault="003F3FF8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</w:tr>
      <w:tr w:rsidR="00C60660" w:rsidRPr="003419A9" w14:paraId="409AC292" w14:textId="77777777" w:rsidTr="00FA780C">
        <w:tc>
          <w:tcPr>
            <w:tcW w:w="690" w:type="dxa"/>
          </w:tcPr>
          <w:p w14:paraId="3768DCB2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762390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c)</w:t>
            </w:r>
          </w:p>
        </w:tc>
        <w:tc>
          <w:tcPr>
            <w:tcW w:w="5766" w:type="dxa"/>
          </w:tcPr>
          <w:p w14:paraId="4CE77952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Objektbeschreibung</w:t>
            </w:r>
          </w:p>
        </w:tc>
        <w:tc>
          <w:tcPr>
            <w:tcW w:w="1229" w:type="dxa"/>
          </w:tcPr>
          <w:p w14:paraId="672624C4" w14:textId="07481481" w:rsidR="00C60660" w:rsidRPr="003419A9" w:rsidRDefault="002E48F4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  <w:tc>
          <w:tcPr>
            <w:tcW w:w="1377" w:type="dxa"/>
          </w:tcPr>
          <w:p w14:paraId="3D5D5536" w14:textId="57414214" w:rsidR="00C60660" w:rsidRPr="003419A9" w:rsidRDefault="002E48F4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  <w:r w:rsidR="00AE10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E103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5A6346">
              <w:rPr>
                <w:rFonts w:ascii="Arial" w:hAnsi="Arial" w:cs="Arial"/>
                <w:sz w:val="18"/>
                <w:szCs w:val="18"/>
              </w:rPr>
            </w:r>
            <w:r w:rsidR="005A634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AE103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60660" w:rsidRPr="003419A9" w14:paraId="2B154F28" w14:textId="77777777" w:rsidTr="00FA780C">
        <w:tc>
          <w:tcPr>
            <w:tcW w:w="690" w:type="dxa"/>
          </w:tcPr>
          <w:p w14:paraId="0C273F99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96344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d)</w:t>
            </w:r>
          </w:p>
        </w:tc>
        <w:tc>
          <w:tcPr>
            <w:tcW w:w="5766" w:type="dxa"/>
          </w:tcPr>
          <w:p w14:paraId="58BF7AEA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Mitwirken bei Verhandlungen über die Genehmigungsfähigkeit</w:t>
            </w:r>
          </w:p>
        </w:tc>
        <w:tc>
          <w:tcPr>
            <w:tcW w:w="1229" w:type="dxa"/>
          </w:tcPr>
          <w:p w14:paraId="44DB54E6" w14:textId="77777777" w:rsidR="00C60660" w:rsidRPr="003419A9" w:rsidRDefault="00C60660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0,</w:t>
            </w:r>
            <w:r w:rsidR="00C24B47">
              <w:rPr>
                <w:rFonts w:ascii="Arial" w:hAnsi="Arial" w:cs="Arial"/>
                <w:sz w:val="18"/>
                <w:szCs w:val="18"/>
              </w:rPr>
              <w:t>5</w:t>
            </w:r>
            <w:r w:rsidRPr="003419A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7" w:type="dxa"/>
          </w:tcPr>
          <w:p w14:paraId="2D54D8FE" w14:textId="291A7D9E" w:rsidR="00C60660" w:rsidRPr="003419A9" w:rsidRDefault="00157ECB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</w:tr>
      <w:tr w:rsidR="00C60660" w:rsidRPr="003419A9" w14:paraId="73DAF685" w14:textId="77777777" w:rsidTr="00FA780C">
        <w:tc>
          <w:tcPr>
            <w:tcW w:w="690" w:type="dxa"/>
          </w:tcPr>
          <w:p w14:paraId="6B8A84ED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962935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B9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e)</w:t>
            </w:r>
          </w:p>
        </w:tc>
        <w:tc>
          <w:tcPr>
            <w:tcW w:w="5766" w:type="dxa"/>
          </w:tcPr>
          <w:p w14:paraId="3C1A584E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Kostenberechnung nach DIN 276 und Vergleich mit der Kostenschätzung</w:t>
            </w:r>
          </w:p>
        </w:tc>
        <w:tc>
          <w:tcPr>
            <w:tcW w:w="1229" w:type="dxa"/>
          </w:tcPr>
          <w:p w14:paraId="59BA8ADE" w14:textId="5B21A826" w:rsidR="00C60660" w:rsidRPr="003419A9" w:rsidRDefault="003F3FF8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  <w:tc>
          <w:tcPr>
            <w:tcW w:w="1377" w:type="dxa"/>
          </w:tcPr>
          <w:p w14:paraId="646E3B04" w14:textId="3B77AC87" w:rsidR="00C60660" w:rsidRPr="003419A9" w:rsidRDefault="003F3FF8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</w:tr>
    </w:tbl>
    <w:p w14:paraId="32304600" w14:textId="77777777" w:rsidR="00E32228" w:rsidRDefault="00E32228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0"/>
        <w:gridCol w:w="5754"/>
        <w:gridCol w:w="12"/>
        <w:gridCol w:w="1229"/>
        <w:gridCol w:w="1377"/>
      </w:tblGrid>
      <w:tr w:rsidR="00C60660" w:rsidRPr="003419A9" w14:paraId="7AA2F762" w14:textId="77777777" w:rsidTr="00FA780C">
        <w:tc>
          <w:tcPr>
            <w:tcW w:w="690" w:type="dxa"/>
          </w:tcPr>
          <w:p w14:paraId="00FA473E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215586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f)</w:t>
            </w:r>
          </w:p>
        </w:tc>
        <w:tc>
          <w:tcPr>
            <w:tcW w:w="5766" w:type="dxa"/>
            <w:gridSpan w:val="2"/>
          </w:tcPr>
          <w:p w14:paraId="1C8BD5D0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Fortschreiben des Terminplans</w:t>
            </w:r>
          </w:p>
        </w:tc>
        <w:tc>
          <w:tcPr>
            <w:tcW w:w="1229" w:type="dxa"/>
          </w:tcPr>
          <w:p w14:paraId="3B96608F" w14:textId="3D2A9CB6" w:rsidR="00C60660" w:rsidRPr="003419A9" w:rsidRDefault="002E48F4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  <w:tc>
          <w:tcPr>
            <w:tcW w:w="1377" w:type="dxa"/>
          </w:tcPr>
          <w:p w14:paraId="130324AF" w14:textId="04381A9E" w:rsidR="00C60660" w:rsidRPr="003419A9" w:rsidRDefault="002E48F4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</w:tr>
      <w:tr w:rsidR="00C60660" w:rsidRPr="003419A9" w14:paraId="26A41350" w14:textId="77777777" w:rsidTr="00E32228">
        <w:tc>
          <w:tcPr>
            <w:tcW w:w="690" w:type="dxa"/>
            <w:tcBorders>
              <w:bottom w:val="single" w:sz="4" w:space="0" w:color="auto"/>
            </w:tcBorders>
          </w:tcPr>
          <w:p w14:paraId="58F95214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44078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g)</w:t>
            </w:r>
          </w:p>
        </w:tc>
        <w:tc>
          <w:tcPr>
            <w:tcW w:w="5766" w:type="dxa"/>
            <w:gridSpan w:val="2"/>
            <w:tcBorders>
              <w:bottom w:val="single" w:sz="4" w:space="0" w:color="auto"/>
            </w:tcBorders>
          </w:tcPr>
          <w:p w14:paraId="6FCE9D42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Zusammenfassen, Erläutern u</w:t>
            </w:r>
            <w:r>
              <w:rPr>
                <w:rFonts w:ascii="Arial" w:hAnsi="Arial" w:cs="Arial"/>
                <w:sz w:val="18"/>
                <w:szCs w:val="18"/>
              </w:rPr>
              <w:t>nd Dokumentieren der Ergebnisse,</w:t>
            </w:r>
            <w:r w:rsidRPr="003419A9">
              <w:rPr>
                <w:rFonts w:ascii="Arial" w:hAnsi="Arial" w:cs="Arial"/>
                <w:sz w:val="18"/>
                <w:szCs w:val="18"/>
              </w:rPr>
              <w:t xml:space="preserve"> Zusammenfassen der Unterlagen zur Entwurfsunterlage-Bau/Aufsichtsratsvorlage/Bauunterlage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473DE91" w14:textId="4CE35C53" w:rsidR="00C60660" w:rsidRPr="003419A9" w:rsidRDefault="002E48F4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C2E489A" w14:textId="2315B24B" w:rsidR="00C60660" w:rsidRPr="003419A9" w:rsidRDefault="002E48F4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157ECB">
              <w:rPr>
                <w:rFonts w:ascii="Arial" w:hAnsi="Arial" w:cs="Arial"/>
                <w:sz w:val="18"/>
                <w:szCs w:val="18"/>
              </w:rPr>
              <w:t>,50</w:t>
            </w:r>
          </w:p>
        </w:tc>
      </w:tr>
      <w:tr w:rsidR="00C60660" w:rsidRPr="003419A9" w14:paraId="25B31C2D" w14:textId="77777777" w:rsidTr="000A16A8">
        <w:tc>
          <w:tcPr>
            <w:tcW w:w="690" w:type="dxa"/>
            <w:tcBorders>
              <w:bottom w:val="single" w:sz="4" w:space="0" w:color="auto"/>
            </w:tcBorders>
          </w:tcPr>
          <w:p w14:paraId="7F85B5F5" w14:textId="77777777" w:rsidR="00C60660" w:rsidRPr="003419A9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6" w:type="dxa"/>
            <w:gridSpan w:val="2"/>
            <w:tcBorders>
              <w:bottom w:val="single" w:sz="4" w:space="0" w:color="auto"/>
            </w:tcBorders>
          </w:tcPr>
          <w:p w14:paraId="47A2664C" w14:textId="60A230B0" w:rsidR="00C60660" w:rsidRPr="003419A9" w:rsidRDefault="00C60660" w:rsidP="00C6066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LPH 3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C3B59D6" w14:textId="2B249D0E" w:rsidR="00C60660" w:rsidRPr="003419A9" w:rsidRDefault="003F3FF8" w:rsidP="00157EC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</w:t>
            </w:r>
            <w:r w:rsidR="00C60660" w:rsidRPr="003419A9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BF2339E" w14:textId="7B7345E7" w:rsidR="00C60660" w:rsidRPr="005E780E" w:rsidRDefault="003F3FF8" w:rsidP="00C606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</w:t>
            </w:r>
            <w:r w:rsidR="00157ECB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</w:tr>
      <w:tr w:rsidR="00E32228" w:rsidRPr="003419A9" w14:paraId="1099B36F" w14:textId="77777777" w:rsidTr="000A16A8">
        <w:trPr>
          <w:trHeight w:val="172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CB3C7" w14:textId="77777777" w:rsidR="00E32228" w:rsidRDefault="00E32228" w:rsidP="00E3222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60660" w:rsidRPr="003419A9" w14:paraId="5AB2E841" w14:textId="77777777" w:rsidTr="00E32228">
        <w:tc>
          <w:tcPr>
            <w:tcW w:w="690" w:type="dxa"/>
            <w:tcBorders>
              <w:top w:val="single" w:sz="4" w:space="0" w:color="auto"/>
            </w:tcBorders>
          </w:tcPr>
          <w:p w14:paraId="73857081" w14:textId="77777777" w:rsidR="00C60660" w:rsidRPr="003419A9" w:rsidRDefault="00C60660" w:rsidP="00C6066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6" w:type="dxa"/>
            <w:gridSpan w:val="2"/>
            <w:tcBorders>
              <w:top w:val="single" w:sz="4" w:space="0" w:color="auto"/>
            </w:tcBorders>
          </w:tcPr>
          <w:p w14:paraId="6139F421" w14:textId="77777777" w:rsidR="00C60660" w:rsidRPr="003419A9" w:rsidRDefault="00C60660" w:rsidP="00C6066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Grundleistungen der Genehmigungsplanung (LPH 4)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7578C27" w14:textId="77777777" w:rsidR="00C60660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Gebäude </w:t>
            </w:r>
          </w:p>
          <w:p w14:paraId="44A878CD" w14:textId="77777777" w:rsidR="00A57AD1" w:rsidRPr="003419A9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BD4B9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E2F3900" w14:textId="77777777" w:rsidR="00C60660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Vereinbarung</w:t>
            </w:r>
          </w:p>
          <w:p w14:paraId="44AA7763" w14:textId="77777777" w:rsidR="00A57AD1" w:rsidRPr="003419A9" w:rsidRDefault="00A57AD1" w:rsidP="00C6066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BD4B9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</w:tr>
      <w:tr w:rsidR="00C60660" w:rsidRPr="003419A9" w14:paraId="01DDBAE7" w14:textId="77777777" w:rsidTr="00FA780C">
        <w:tc>
          <w:tcPr>
            <w:tcW w:w="690" w:type="dxa"/>
          </w:tcPr>
          <w:p w14:paraId="1C84F6E8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924976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a)</w:t>
            </w:r>
          </w:p>
        </w:tc>
        <w:tc>
          <w:tcPr>
            <w:tcW w:w="5766" w:type="dxa"/>
            <w:gridSpan w:val="2"/>
          </w:tcPr>
          <w:p w14:paraId="3400EE56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Erarbeiten und Zusammenstellen der Vorlagen und Nachweise für öffentlich-rechtliche Genehmigungen oder Zustimmungen einschließlich der Anträg</w:t>
            </w:r>
            <w:r>
              <w:rPr>
                <w:rFonts w:ascii="Arial" w:hAnsi="Arial" w:cs="Arial"/>
                <w:sz w:val="18"/>
                <w:szCs w:val="18"/>
              </w:rPr>
              <w:t>e auf Ausnahmen und Befreiungen</w:t>
            </w:r>
            <w:r w:rsidRPr="003419A9">
              <w:rPr>
                <w:rFonts w:ascii="Arial" w:hAnsi="Arial" w:cs="Arial"/>
                <w:sz w:val="18"/>
                <w:szCs w:val="18"/>
              </w:rPr>
              <w:t xml:space="preserve"> sowie notwendiger Verhandlungen mit Behörden unter Verwendung und Beiträge anderer an der Planung fachlich Beteiligter</w:t>
            </w:r>
          </w:p>
        </w:tc>
        <w:tc>
          <w:tcPr>
            <w:tcW w:w="1229" w:type="dxa"/>
          </w:tcPr>
          <w:p w14:paraId="22C41ABB" w14:textId="3F08A315" w:rsidR="00C60660" w:rsidRPr="003419A9" w:rsidRDefault="0064345A" w:rsidP="0015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E48F4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377" w:type="dxa"/>
          </w:tcPr>
          <w:p w14:paraId="58424855" w14:textId="70C3DA26" w:rsidR="00C60660" w:rsidRPr="003419A9" w:rsidRDefault="0064345A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E48F4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</w:tr>
      <w:tr w:rsidR="00C60660" w:rsidRPr="003419A9" w14:paraId="1AD64D8E" w14:textId="77777777" w:rsidTr="00FA780C">
        <w:tc>
          <w:tcPr>
            <w:tcW w:w="690" w:type="dxa"/>
          </w:tcPr>
          <w:p w14:paraId="3257D11D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64126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b)</w:t>
            </w:r>
          </w:p>
        </w:tc>
        <w:tc>
          <w:tcPr>
            <w:tcW w:w="5766" w:type="dxa"/>
            <w:gridSpan w:val="2"/>
          </w:tcPr>
          <w:p w14:paraId="6DFE0AEB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Mitwirken beim Einreichen der Vorlagen einschließlich der noch notwendigen Verhandlungen mit den Behörden</w:t>
            </w:r>
          </w:p>
        </w:tc>
        <w:tc>
          <w:tcPr>
            <w:tcW w:w="1229" w:type="dxa"/>
          </w:tcPr>
          <w:p w14:paraId="45F5D1DB" w14:textId="7D32E08E" w:rsidR="00C60660" w:rsidRPr="003419A9" w:rsidRDefault="00C60660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0,</w:t>
            </w:r>
            <w:r w:rsidR="002E48F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77" w:type="dxa"/>
          </w:tcPr>
          <w:p w14:paraId="02809B66" w14:textId="04E08038" w:rsidR="00C60660" w:rsidRPr="003419A9" w:rsidRDefault="00157ECB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2E48F4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60660" w:rsidRPr="003419A9" w14:paraId="0AF4FEA3" w14:textId="77777777" w:rsidTr="00FA780C">
        <w:tc>
          <w:tcPr>
            <w:tcW w:w="690" w:type="dxa"/>
          </w:tcPr>
          <w:p w14:paraId="2A6A0E97" w14:textId="77777777" w:rsidR="00C60660" w:rsidRPr="003419A9" w:rsidRDefault="005A6346" w:rsidP="00C6066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57221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C60660" w:rsidRPr="003419A9">
              <w:rPr>
                <w:rFonts w:ascii="Arial" w:hAnsi="Arial" w:cs="Arial"/>
                <w:sz w:val="18"/>
                <w:szCs w:val="18"/>
              </w:rPr>
              <w:t xml:space="preserve"> c)</w:t>
            </w:r>
          </w:p>
        </w:tc>
        <w:tc>
          <w:tcPr>
            <w:tcW w:w="5766" w:type="dxa"/>
            <w:gridSpan w:val="2"/>
          </w:tcPr>
          <w:p w14:paraId="41BE84B5" w14:textId="77777777" w:rsidR="00C60660" w:rsidRPr="003419A9" w:rsidRDefault="00C60660" w:rsidP="00C606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Ergänzen und Anpassen der Planungsunterlagen, Beschreibungen und Berechnungen</w:t>
            </w:r>
          </w:p>
        </w:tc>
        <w:tc>
          <w:tcPr>
            <w:tcW w:w="1229" w:type="dxa"/>
          </w:tcPr>
          <w:p w14:paraId="44F5E307" w14:textId="4FB833D4" w:rsidR="00C60660" w:rsidRPr="003419A9" w:rsidRDefault="00C60660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0,</w:t>
            </w:r>
            <w:r w:rsidR="002E48F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77" w:type="dxa"/>
          </w:tcPr>
          <w:p w14:paraId="28136421" w14:textId="265B870E" w:rsidR="00C60660" w:rsidRPr="003419A9" w:rsidRDefault="00157ECB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2E48F4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73BD4" w:rsidRPr="003419A9" w14:paraId="0F5C085F" w14:textId="77777777" w:rsidTr="00FA780C">
        <w:tc>
          <w:tcPr>
            <w:tcW w:w="690" w:type="dxa"/>
          </w:tcPr>
          <w:p w14:paraId="73D972FA" w14:textId="77777777" w:rsidR="00773BD4" w:rsidRPr="003419A9" w:rsidRDefault="00773BD4" w:rsidP="00773B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66" w:type="dxa"/>
            <w:gridSpan w:val="2"/>
          </w:tcPr>
          <w:p w14:paraId="781CD0C3" w14:textId="685B0B04" w:rsidR="00773BD4" w:rsidRPr="003419A9" w:rsidRDefault="00773BD4" w:rsidP="00773BD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LPH 4</w:t>
            </w:r>
          </w:p>
        </w:tc>
        <w:tc>
          <w:tcPr>
            <w:tcW w:w="1229" w:type="dxa"/>
          </w:tcPr>
          <w:p w14:paraId="0481B112" w14:textId="6DCB5B97" w:rsidR="00773BD4" w:rsidRPr="003419A9" w:rsidRDefault="00157ECB" w:rsidP="00773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773BD4" w:rsidRPr="003419A9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377" w:type="dxa"/>
          </w:tcPr>
          <w:p w14:paraId="7E72A620" w14:textId="7BA172F5" w:rsidR="00773BD4" w:rsidRPr="003419A9" w:rsidRDefault="00157ECB" w:rsidP="00773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2,00</w:t>
            </w:r>
          </w:p>
        </w:tc>
      </w:tr>
      <w:tr w:rsidR="00773BD4" w:rsidRPr="003419A9" w14:paraId="42E137AE" w14:textId="77777777" w:rsidTr="00FA780C">
        <w:tc>
          <w:tcPr>
            <w:tcW w:w="690" w:type="dxa"/>
          </w:tcPr>
          <w:p w14:paraId="58B9E9F8" w14:textId="77777777" w:rsidR="00773BD4" w:rsidRPr="003419A9" w:rsidRDefault="00773BD4" w:rsidP="00773B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66" w:type="dxa"/>
            <w:gridSpan w:val="2"/>
          </w:tcPr>
          <w:p w14:paraId="6F51B78B" w14:textId="77777777" w:rsidR="00773BD4" w:rsidRPr="003419A9" w:rsidRDefault="00773BD4" w:rsidP="00773B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29" w:type="dxa"/>
          </w:tcPr>
          <w:p w14:paraId="2CFB3147" w14:textId="77777777" w:rsidR="00773BD4" w:rsidRPr="003419A9" w:rsidRDefault="00773BD4" w:rsidP="00773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77" w:type="dxa"/>
          </w:tcPr>
          <w:p w14:paraId="3B9E4C48" w14:textId="77777777" w:rsidR="00773BD4" w:rsidRPr="003419A9" w:rsidRDefault="00773BD4" w:rsidP="00773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73BD4" w:rsidRPr="003419A9" w14:paraId="0CDE7578" w14:textId="77777777" w:rsidTr="00FA780C">
        <w:tc>
          <w:tcPr>
            <w:tcW w:w="690" w:type="dxa"/>
          </w:tcPr>
          <w:p w14:paraId="5521D9AA" w14:textId="77777777" w:rsidR="00773BD4" w:rsidRPr="003419A9" w:rsidRDefault="00773BD4" w:rsidP="00773B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766" w:type="dxa"/>
            <w:gridSpan w:val="2"/>
          </w:tcPr>
          <w:p w14:paraId="0EA8253A" w14:textId="480B9342" w:rsidR="00773BD4" w:rsidRPr="003419A9" w:rsidRDefault="00773BD4" w:rsidP="00773BD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Leistungsstufe 1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(LPH 1/2/3/4)</w:t>
            </w:r>
          </w:p>
        </w:tc>
        <w:tc>
          <w:tcPr>
            <w:tcW w:w="1229" w:type="dxa"/>
          </w:tcPr>
          <w:p w14:paraId="63A8ED12" w14:textId="56A2DF7A" w:rsidR="00773BD4" w:rsidRPr="003419A9" w:rsidRDefault="0029096A" w:rsidP="0064345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30,</w:t>
            </w:r>
            <w:r w:rsidR="00773BD4" w:rsidRPr="003419A9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1377" w:type="dxa"/>
          </w:tcPr>
          <w:p w14:paraId="629BC4EC" w14:textId="12E9D877" w:rsidR="00773BD4" w:rsidRPr="003909F6" w:rsidRDefault="0029096A" w:rsidP="00643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="00157ECB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</w:tr>
      <w:tr w:rsidR="00773BD4" w:rsidRPr="003419A9" w14:paraId="1C12883D" w14:textId="77777777" w:rsidTr="00AE1030">
        <w:tc>
          <w:tcPr>
            <w:tcW w:w="9062" w:type="dxa"/>
            <w:gridSpan w:val="5"/>
            <w:tcBorders>
              <w:left w:val="nil"/>
              <w:right w:val="nil"/>
            </w:tcBorders>
          </w:tcPr>
          <w:p w14:paraId="4D4D2701" w14:textId="77777777" w:rsidR="00773BD4" w:rsidRPr="00CC6860" w:rsidRDefault="00773BD4" w:rsidP="00773BD4">
            <w:pPr>
              <w:rPr>
                <w:rFonts w:ascii="Arial" w:hAnsi="Arial" w:cs="Arial"/>
                <w:bCs/>
              </w:rPr>
            </w:pPr>
          </w:p>
          <w:p w14:paraId="23DE23DD" w14:textId="77777777" w:rsidR="00773BD4" w:rsidRPr="003419A9" w:rsidRDefault="00773BD4" w:rsidP="00773BD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73BD4" w:rsidRPr="003419A9" w14:paraId="23050DFE" w14:textId="77777777" w:rsidTr="00AE1030">
        <w:tc>
          <w:tcPr>
            <w:tcW w:w="9062" w:type="dxa"/>
            <w:gridSpan w:val="5"/>
          </w:tcPr>
          <w:p w14:paraId="0E01536C" w14:textId="3B26258D" w:rsidR="00773BD4" w:rsidRDefault="00773BD4" w:rsidP="00773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Leistungsstufe 2</w:t>
            </w:r>
          </w:p>
          <w:p w14:paraId="417B63F8" w14:textId="77777777" w:rsidR="00850DEB" w:rsidRDefault="00850DEB" w:rsidP="00773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5896483" w14:textId="77777777" w:rsidR="00773BD4" w:rsidRDefault="00773BD4" w:rsidP="00773BD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Ausführungsplanung</w:t>
            </w:r>
          </w:p>
          <w:p w14:paraId="63E9FFBE" w14:textId="71B6312C" w:rsidR="00481B94" w:rsidRDefault="00481B94" w:rsidP="0077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BD4" w:rsidRPr="003419A9" w14:paraId="050D6CED" w14:textId="77777777" w:rsidTr="00FA780C">
        <w:tc>
          <w:tcPr>
            <w:tcW w:w="690" w:type="dxa"/>
          </w:tcPr>
          <w:p w14:paraId="13F68751" w14:textId="77777777" w:rsidR="00773BD4" w:rsidRPr="003419A9" w:rsidRDefault="00773BD4" w:rsidP="00773BD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4" w:type="dxa"/>
          </w:tcPr>
          <w:p w14:paraId="73B1F12F" w14:textId="77777777" w:rsidR="00773BD4" w:rsidRPr="003419A9" w:rsidRDefault="00773BD4" w:rsidP="00773BD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Grundleistungen der Ausführungsplanung (LPH 5)</w:t>
            </w:r>
          </w:p>
        </w:tc>
        <w:tc>
          <w:tcPr>
            <w:tcW w:w="1241" w:type="dxa"/>
            <w:gridSpan w:val="2"/>
          </w:tcPr>
          <w:p w14:paraId="0C7E9236" w14:textId="77777777" w:rsidR="00773BD4" w:rsidRPr="003419A9" w:rsidRDefault="00773BD4" w:rsidP="0077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Gebäude</w:t>
            </w:r>
          </w:p>
          <w:p w14:paraId="6EBBD816" w14:textId="77777777" w:rsidR="00773BD4" w:rsidRPr="003419A9" w:rsidRDefault="00773BD4" w:rsidP="0077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v.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9A9"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  <w:tc>
          <w:tcPr>
            <w:tcW w:w="1377" w:type="dxa"/>
          </w:tcPr>
          <w:p w14:paraId="375DC638" w14:textId="77777777" w:rsidR="00773BD4" w:rsidRPr="003419A9" w:rsidRDefault="00773BD4" w:rsidP="0077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Vereinbarung</w:t>
            </w:r>
          </w:p>
          <w:p w14:paraId="238A207F" w14:textId="77777777" w:rsidR="00773BD4" w:rsidRPr="003419A9" w:rsidRDefault="00773BD4" w:rsidP="0077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v.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9A9"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</w:tr>
      <w:tr w:rsidR="00773BD4" w:rsidRPr="003419A9" w14:paraId="4FFD70BD" w14:textId="77777777" w:rsidTr="00FA780C">
        <w:tc>
          <w:tcPr>
            <w:tcW w:w="690" w:type="dxa"/>
          </w:tcPr>
          <w:p w14:paraId="6F1869D5" w14:textId="77777777" w:rsidR="00773BD4" w:rsidRPr="003419A9" w:rsidRDefault="005A6346" w:rsidP="00773BD4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4579239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3BD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73BD4" w:rsidRPr="003419A9">
              <w:rPr>
                <w:rFonts w:ascii="Arial" w:hAnsi="Arial" w:cs="Arial"/>
                <w:sz w:val="18"/>
                <w:szCs w:val="18"/>
              </w:rPr>
              <w:t xml:space="preserve"> a)</w:t>
            </w:r>
          </w:p>
        </w:tc>
        <w:tc>
          <w:tcPr>
            <w:tcW w:w="5754" w:type="dxa"/>
          </w:tcPr>
          <w:p w14:paraId="16A0F0E4" w14:textId="77777777" w:rsidR="00773BD4" w:rsidRPr="003419A9" w:rsidRDefault="00773BD4" w:rsidP="00773B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Erarbeiten der Ausführungsplanung mit allen für die Ausführung notwendigen Einzelangaben (zeichnerisch und textlich) auf der Grundlage der Entwurfs- und Genehmigungsplanung b</w:t>
            </w:r>
            <w:r>
              <w:rPr>
                <w:rFonts w:ascii="Arial" w:hAnsi="Arial" w:cs="Arial"/>
                <w:sz w:val="18"/>
                <w:szCs w:val="18"/>
              </w:rPr>
              <w:t>is zur ausführungsreifen Lösung</w:t>
            </w:r>
            <w:r w:rsidRPr="003419A9">
              <w:rPr>
                <w:rFonts w:ascii="Arial" w:hAnsi="Arial" w:cs="Arial"/>
                <w:sz w:val="18"/>
                <w:szCs w:val="18"/>
              </w:rPr>
              <w:t xml:space="preserve"> als Grundlage für die weiteren Leistungsphasen</w:t>
            </w:r>
          </w:p>
        </w:tc>
        <w:tc>
          <w:tcPr>
            <w:tcW w:w="1241" w:type="dxa"/>
            <w:gridSpan w:val="2"/>
          </w:tcPr>
          <w:p w14:paraId="37460C82" w14:textId="575EFC46" w:rsidR="00773BD4" w:rsidRPr="003419A9" w:rsidRDefault="0064345A" w:rsidP="0077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3BD4" w:rsidRPr="003419A9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377" w:type="dxa"/>
          </w:tcPr>
          <w:p w14:paraId="155A9B1D" w14:textId="3F9670FC" w:rsidR="00773BD4" w:rsidRPr="003419A9" w:rsidRDefault="0064345A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157ECB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</w:tr>
      <w:tr w:rsidR="00773BD4" w:rsidRPr="003419A9" w14:paraId="1CA135A7" w14:textId="77777777" w:rsidTr="00FA780C">
        <w:tc>
          <w:tcPr>
            <w:tcW w:w="690" w:type="dxa"/>
          </w:tcPr>
          <w:p w14:paraId="48DAEE42" w14:textId="77777777" w:rsidR="00773BD4" w:rsidRPr="003419A9" w:rsidRDefault="005A6346" w:rsidP="00773BD4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3307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3BD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73BD4" w:rsidRPr="003419A9">
              <w:rPr>
                <w:rFonts w:ascii="Arial" w:hAnsi="Arial" w:cs="Arial"/>
                <w:sz w:val="18"/>
                <w:szCs w:val="18"/>
              </w:rPr>
              <w:t xml:space="preserve"> b)</w:t>
            </w:r>
          </w:p>
        </w:tc>
        <w:tc>
          <w:tcPr>
            <w:tcW w:w="5754" w:type="dxa"/>
          </w:tcPr>
          <w:p w14:paraId="11F32D86" w14:textId="77777777" w:rsidR="00773BD4" w:rsidRPr="003419A9" w:rsidRDefault="00773BD4" w:rsidP="00773B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Ausführungs-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3419A9">
              <w:rPr>
                <w:rFonts w:ascii="Arial" w:hAnsi="Arial" w:cs="Arial"/>
                <w:sz w:val="18"/>
                <w:szCs w:val="18"/>
              </w:rPr>
              <w:t xml:space="preserve"> Detail- und Konstruktionszeichnungen nach Art und Größe des Objekts im erforderlichen Umfang und Detaillierungsgrad unter Berücksichtigung aller fachspezifischen Anforderungen zum Beispiel bei Gebäuden im Maßstab 1:50 bis 1:1, zum Beispiel bei Innenräumen im Maßstab 1:20 bis 1:1</w:t>
            </w:r>
          </w:p>
        </w:tc>
        <w:tc>
          <w:tcPr>
            <w:tcW w:w="1241" w:type="dxa"/>
            <w:gridSpan w:val="2"/>
          </w:tcPr>
          <w:p w14:paraId="39263576" w14:textId="4ADDD474" w:rsidR="00773BD4" w:rsidRPr="003419A9" w:rsidRDefault="0064345A" w:rsidP="0077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773BD4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377" w:type="dxa"/>
          </w:tcPr>
          <w:p w14:paraId="09DDCA29" w14:textId="39CD399B" w:rsidR="00773BD4" w:rsidRPr="003419A9" w:rsidRDefault="0064345A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157ECB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</w:tr>
      <w:tr w:rsidR="00773BD4" w:rsidRPr="003419A9" w14:paraId="1C711FA2" w14:textId="77777777" w:rsidTr="00FA780C">
        <w:tc>
          <w:tcPr>
            <w:tcW w:w="690" w:type="dxa"/>
          </w:tcPr>
          <w:p w14:paraId="6F940854" w14:textId="77777777" w:rsidR="00773BD4" w:rsidRPr="003419A9" w:rsidRDefault="005A6346" w:rsidP="00773BD4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710337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3BD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73BD4" w:rsidRPr="003419A9">
              <w:rPr>
                <w:rFonts w:ascii="Arial" w:hAnsi="Arial" w:cs="Arial"/>
                <w:sz w:val="18"/>
                <w:szCs w:val="18"/>
              </w:rPr>
              <w:t xml:space="preserve"> c)</w:t>
            </w:r>
          </w:p>
        </w:tc>
        <w:tc>
          <w:tcPr>
            <w:tcW w:w="5754" w:type="dxa"/>
          </w:tcPr>
          <w:p w14:paraId="1D10755B" w14:textId="77777777" w:rsidR="00773BD4" w:rsidRPr="003419A9" w:rsidRDefault="00773BD4" w:rsidP="00773B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Bereitstellen der Arbeitsergebnisse als Grundlage für die anderen an der Planung fachlich Beteiligten, Koordination und Integration von deren Leistungen</w:t>
            </w:r>
          </w:p>
        </w:tc>
        <w:tc>
          <w:tcPr>
            <w:tcW w:w="1241" w:type="dxa"/>
            <w:gridSpan w:val="2"/>
          </w:tcPr>
          <w:p w14:paraId="1B72DAD5" w14:textId="6A795A28" w:rsidR="00773BD4" w:rsidRPr="003419A9" w:rsidRDefault="0064345A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1377" w:type="dxa"/>
          </w:tcPr>
          <w:p w14:paraId="2041EEC1" w14:textId="5E59F3FD" w:rsidR="00773BD4" w:rsidRPr="003419A9" w:rsidRDefault="0064345A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</w:tr>
      <w:tr w:rsidR="00773BD4" w:rsidRPr="003419A9" w14:paraId="27169B01" w14:textId="77777777" w:rsidTr="00FA780C">
        <w:tc>
          <w:tcPr>
            <w:tcW w:w="690" w:type="dxa"/>
          </w:tcPr>
          <w:p w14:paraId="3AD74233" w14:textId="77777777" w:rsidR="00773BD4" w:rsidRPr="003419A9" w:rsidRDefault="005A6346" w:rsidP="00773BD4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0953621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3BD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73BD4" w:rsidRPr="003419A9">
              <w:rPr>
                <w:rFonts w:ascii="Arial" w:hAnsi="Arial" w:cs="Arial"/>
                <w:sz w:val="18"/>
                <w:szCs w:val="18"/>
              </w:rPr>
              <w:t xml:space="preserve"> d)</w:t>
            </w:r>
          </w:p>
        </w:tc>
        <w:tc>
          <w:tcPr>
            <w:tcW w:w="5754" w:type="dxa"/>
          </w:tcPr>
          <w:p w14:paraId="6F1368C7" w14:textId="77777777" w:rsidR="00773BD4" w:rsidRPr="003419A9" w:rsidRDefault="00773BD4" w:rsidP="00773B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Fortschreiben des Terminplans</w:t>
            </w:r>
          </w:p>
        </w:tc>
        <w:tc>
          <w:tcPr>
            <w:tcW w:w="1241" w:type="dxa"/>
            <w:gridSpan w:val="2"/>
          </w:tcPr>
          <w:p w14:paraId="56A79AB8" w14:textId="68F5AB96" w:rsidR="00773BD4" w:rsidRPr="003419A9" w:rsidRDefault="0064345A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377" w:type="dxa"/>
          </w:tcPr>
          <w:p w14:paraId="76E76B91" w14:textId="536D26DB" w:rsidR="00773BD4" w:rsidRPr="003419A9" w:rsidRDefault="0064345A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</w:tr>
      <w:tr w:rsidR="00773BD4" w:rsidRPr="003419A9" w14:paraId="297740A4" w14:textId="77777777" w:rsidTr="00FA780C">
        <w:tc>
          <w:tcPr>
            <w:tcW w:w="690" w:type="dxa"/>
          </w:tcPr>
          <w:p w14:paraId="29453C9F" w14:textId="77777777" w:rsidR="00773BD4" w:rsidRPr="003419A9" w:rsidRDefault="005A6346" w:rsidP="00773BD4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072474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3BD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73BD4" w:rsidRPr="003419A9">
              <w:rPr>
                <w:rFonts w:ascii="Arial" w:hAnsi="Arial" w:cs="Arial"/>
                <w:sz w:val="18"/>
                <w:szCs w:val="18"/>
              </w:rPr>
              <w:t xml:space="preserve"> e)</w:t>
            </w:r>
          </w:p>
        </w:tc>
        <w:tc>
          <w:tcPr>
            <w:tcW w:w="5754" w:type="dxa"/>
          </w:tcPr>
          <w:p w14:paraId="60336FA2" w14:textId="77777777" w:rsidR="00773BD4" w:rsidRPr="003419A9" w:rsidRDefault="00773BD4" w:rsidP="00773B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Fortschreiben der Ausführungsplanung aufgrund der gewerkeorientierten Bearbeitung während der Objektausführung</w:t>
            </w:r>
          </w:p>
        </w:tc>
        <w:tc>
          <w:tcPr>
            <w:tcW w:w="1241" w:type="dxa"/>
            <w:gridSpan w:val="2"/>
          </w:tcPr>
          <w:p w14:paraId="304E8BD2" w14:textId="6D8D8FF6" w:rsidR="00773BD4" w:rsidRPr="003419A9" w:rsidRDefault="0064345A" w:rsidP="0077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  <w:tc>
          <w:tcPr>
            <w:tcW w:w="1377" w:type="dxa"/>
          </w:tcPr>
          <w:p w14:paraId="5056B554" w14:textId="11EC3A05" w:rsidR="00773BD4" w:rsidRPr="003419A9" w:rsidRDefault="0064345A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2,00</w:t>
            </w:r>
          </w:p>
        </w:tc>
      </w:tr>
      <w:tr w:rsidR="00773BD4" w:rsidRPr="003419A9" w14:paraId="214ACB2B" w14:textId="77777777" w:rsidTr="00FA780C">
        <w:tc>
          <w:tcPr>
            <w:tcW w:w="690" w:type="dxa"/>
          </w:tcPr>
          <w:p w14:paraId="5EF7A759" w14:textId="77777777" w:rsidR="00773BD4" w:rsidRPr="003419A9" w:rsidRDefault="005A6346" w:rsidP="00773BD4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34764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73BD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73BD4" w:rsidRPr="003419A9">
              <w:rPr>
                <w:rFonts w:ascii="Arial" w:hAnsi="Arial" w:cs="Arial"/>
                <w:sz w:val="18"/>
                <w:szCs w:val="18"/>
              </w:rPr>
              <w:t xml:space="preserve"> f)</w:t>
            </w:r>
          </w:p>
        </w:tc>
        <w:tc>
          <w:tcPr>
            <w:tcW w:w="5754" w:type="dxa"/>
          </w:tcPr>
          <w:p w14:paraId="5DDBDE04" w14:textId="77777777" w:rsidR="00773BD4" w:rsidRPr="003419A9" w:rsidRDefault="00773BD4" w:rsidP="00773B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Überprüfen der erforderlichen Montagepläne der vom Objektplaner geplanten Baukonstruktion und baukonstruktiven Einbauten auf Übereinstimmung mit der Ausführungsplanung</w:t>
            </w:r>
          </w:p>
        </w:tc>
        <w:tc>
          <w:tcPr>
            <w:tcW w:w="1241" w:type="dxa"/>
            <w:gridSpan w:val="2"/>
          </w:tcPr>
          <w:p w14:paraId="56E133BE" w14:textId="71A2BFED" w:rsidR="00773BD4" w:rsidRPr="003419A9" w:rsidRDefault="0064345A" w:rsidP="0077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  <w:tc>
          <w:tcPr>
            <w:tcW w:w="1377" w:type="dxa"/>
          </w:tcPr>
          <w:p w14:paraId="188AD645" w14:textId="61CB0401" w:rsidR="00773BD4" w:rsidRPr="003419A9" w:rsidRDefault="0064345A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4,00</w:t>
            </w:r>
          </w:p>
        </w:tc>
      </w:tr>
      <w:tr w:rsidR="00773BD4" w:rsidRPr="003419A9" w14:paraId="1A52D76B" w14:textId="77777777" w:rsidTr="00FA780C">
        <w:tc>
          <w:tcPr>
            <w:tcW w:w="690" w:type="dxa"/>
          </w:tcPr>
          <w:p w14:paraId="4D60E9A4" w14:textId="77777777" w:rsidR="00773BD4" w:rsidRPr="003419A9" w:rsidRDefault="00773BD4" w:rsidP="00773BD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4" w:type="dxa"/>
          </w:tcPr>
          <w:p w14:paraId="19F01B30" w14:textId="79FD60DA" w:rsidR="00773BD4" w:rsidRPr="003419A9" w:rsidRDefault="00773BD4" w:rsidP="008D2E1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Leistungsstufe 2 (LPH 5)</w:t>
            </w:r>
          </w:p>
        </w:tc>
        <w:tc>
          <w:tcPr>
            <w:tcW w:w="1241" w:type="dxa"/>
            <w:gridSpan w:val="2"/>
          </w:tcPr>
          <w:p w14:paraId="2B4FB56A" w14:textId="6D6F9679" w:rsidR="00773BD4" w:rsidRPr="003419A9" w:rsidRDefault="00773BD4" w:rsidP="0064345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64345A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3419A9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377" w:type="dxa"/>
          </w:tcPr>
          <w:p w14:paraId="2BEF6718" w14:textId="21201FA4" w:rsidR="00773BD4" w:rsidRPr="003909F6" w:rsidRDefault="00157ECB" w:rsidP="00643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64345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</w:tr>
    </w:tbl>
    <w:p w14:paraId="771ED339" w14:textId="77777777" w:rsidR="00E32228" w:rsidRPr="00CC6860" w:rsidRDefault="00E32228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0"/>
        <w:gridCol w:w="5812"/>
        <w:gridCol w:w="1234"/>
        <w:gridCol w:w="1326"/>
      </w:tblGrid>
      <w:tr w:rsidR="00B1782B" w:rsidRPr="003419A9" w14:paraId="36FD9D22" w14:textId="77777777" w:rsidTr="00AE1030">
        <w:tc>
          <w:tcPr>
            <w:tcW w:w="9062" w:type="dxa"/>
            <w:gridSpan w:val="4"/>
          </w:tcPr>
          <w:p w14:paraId="749A2A1D" w14:textId="1050F39F" w:rsidR="00B1782B" w:rsidRDefault="00B1782B" w:rsidP="00AE10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Leistungsstufe 3</w:t>
            </w:r>
          </w:p>
          <w:p w14:paraId="0C9ED98E" w14:textId="77777777" w:rsidR="00850DEB" w:rsidRPr="003419A9" w:rsidRDefault="00850DEB" w:rsidP="00AE10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1488DA9" w14:textId="77777777" w:rsidR="00B1782B" w:rsidRDefault="00B1782B" w:rsidP="00AE10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Vorbereitung und Mitwirkung bei der Vergabe</w:t>
            </w:r>
          </w:p>
          <w:p w14:paraId="594E96D7" w14:textId="3AE4A988" w:rsidR="00481B94" w:rsidRPr="003419A9" w:rsidRDefault="00481B94" w:rsidP="00AE10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1782B" w:rsidRPr="003419A9" w14:paraId="71EF8CB9" w14:textId="77777777" w:rsidTr="00FA780C">
        <w:tc>
          <w:tcPr>
            <w:tcW w:w="690" w:type="dxa"/>
          </w:tcPr>
          <w:p w14:paraId="3A81F1D3" w14:textId="77777777" w:rsidR="00B1782B" w:rsidRPr="003419A9" w:rsidRDefault="00B1782B" w:rsidP="00AE10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</w:tcPr>
          <w:p w14:paraId="262708A4" w14:textId="77777777" w:rsidR="00B1782B" w:rsidRPr="003419A9" w:rsidRDefault="00B1782B" w:rsidP="00AE10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Grundleistungen für die Vorbereitung der Vergabe (LPH 6)</w:t>
            </w:r>
          </w:p>
        </w:tc>
        <w:tc>
          <w:tcPr>
            <w:tcW w:w="1234" w:type="dxa"/>
          </w:tcPr>
          <w:p w14:paraId="42833F04" w14:textId="77777777" w:rsidR="00B1782B" w:rsidRDefault="00A57AD1" w:rsidP="00AE10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Gebäude</w:t>
            </w:r>
          </w:p>
          <w:p w14:paraId="40154236" w14:textId="77777777" w:rsidR="00A57AD1" w:rsidRPr="003419A9" w:rsidRDefault="00A57AD1" w:rsidP="00AE10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4D7B4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  <w:tc>
          <w:tcPr>
            <w:tcW w:w="1326" w:type="dxa"/>
          </w:tcPr>
          <w:p w14:paraId="0A99EF95" w14:textId="77777777" w:rsidR="00B1782B" w:rsidRDefault="00A57AD1" w:rsidP="00AE10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Vereinbarung</w:t>
            </w:r>
          </w:p>
          <w:p w14:paraId="4E88D210" w14:textId="77777777" w:rsidR="00A57AD1" w:rsidRPr="003419A9" w:rsidRDefault="00A57AD1" w:rsidP="00AE10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4D7B4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</w:tr>
      <w:tr w:rsidR="00B1782B" w:rsidRPr="003419A9" w14:paraId="53640FFA" w14:textId="77777777" w:rsidTr="00FA780C">
        <w:tc>
          <w:tcPr>
            <w:tcW w:w="690" w:type="dxa"/>
          </w:tcPr>
          <w:p w14:paraId="0DF6780A" w14:textId="75D61489" w:rsidR="00B1782B" w:rsidRPr="003419A9" w:rsidRDefault="005A6346" w:rsidP="00AE103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18810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45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AD4129" w:rsidRPr="003419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1782B" w:rsidRPr="003419A9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5812" w:type="dxa"/>
          </w:tcPr>
          <w:p w14:paraId="4367E196" w14:textId="77777777" w:rsidR="00B1782B" w:rsidRPr="003419A9" w:rsidRDefault="00B1782B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Aufstellen eines Vergabetermins</w:t>
            </w:r>
          </w:p>
        </w:tc>
        <w:tc>
          <w:tcPr>
            <w:tcW w:w="1234" w:type="dxa"/>
          </w:tcPr>
          <w:p w14:paraId="03461C0D" w14:textId="69B68A3F" w:rsidR="00B1782B" w:rsidRPr="003419A9" w:rsidRDefault="00157ECB" w:rsidP="0015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326" w:type="dxa"/>
          </w:tcPr>
          <w:p w14:paraId="33AEC90F" w14:textId="0644C5BF" w:rsidR="00B1782B" w:rsidRPr="003419A9" w:rsidRDefault="00157ECB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B1782B" w:rsidRPr="003419A9" w14:paraId="662CC9AA" w14:textId="77777777" w:rsidTr="00FA780C">
        <w:tc>
          <w:tcPr>
            <w:tcW w:w="690" w:type="dxa"/>
          </w:tcPr>
          <w:p w14:paraId="40C5DE42" w14:textId="77777777" w:rsidR="00B1782B" w:rsidRPr="003419A9" w:rsidRDefault="005A6346" w:rsidP="00AE103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119339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3419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1782B" w:rsidRPr="003419A9">
              <w:rPr>
                <w:rFonts w:ascii="Arial" w:hAnsi="Arial" w:cs="Arial"/>
                <w:sz w:val="18"/>
                <w:szCs w:val="18"/>
              </w:rPr>
              <w:t>b)</w:t>
            </w:r>
          </w:p>
        </w:tc>
        <w:tc>
          <w:tcPr>
            <w:tcW w:w="5812" w:type="dxa"/>
          </w:tcPr>
          <w:p w14:paraId="01EC6E29" w14:textId="77777777" w:rsidR="00B1782B" w:rsidRPr="003419A9" w:rsidRDefault="00B1782B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Aufstellen von Leistungsbeschreibungen mit Leistungsverzeichnissen nach Leistungsb</w:t>
            </w:r>
            <w:r w:rsidR="00B07796" w:rsidRPr="003419A9">
              <w:rPr>
                <w:rFonts w:ascii="Arial" w:hAnsi="Arial" w:cs="Arial"/>
                <w:sz w:val="18"/>
                <w:szCs w:val="18"/>
              </w:rPr>
              <w:t xml:space="preserve">ereichen, Ermitteln und Zusammenstellen von Mengen auf der Grundlage der Ausführungsplanung unter Verwendung der Beiträge anderer an der Planung fachlich Beteiligter </w:t>
            </w:r>
          </w:p>
        </w:tc>
        <w:tc>
          <w:tcPr>
            <w:tcW w:w="1234" w:type="dxa"/>
          </w:tcPr>
          <w:p w14:paraId="664AC8C0" w14:textId="2EA88580" w:rsidR="00B1782B" w:rsidRPr="003419A9" w:rsidRDefault="002E48F4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B07796" w:rsidRPr="003419A9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B07796" w:rsidRPr="003419A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26" w:type="dxa"/>
          </w:tcPr>
          <w:p w14:paraId="5E044DE2" w14:textId="4C1650E9" w:rsidR="00B1782B" w:rsidRPr="003419A9" w:rsidRDefault="002E48F4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157ECB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157EC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07796" w:rsidRPr="003419A9" w14:paraId="0F52BEFD" w14:textId="77777777" w:rsidTr="00FA780C">
        <w:tc>
          <w:tcPr>
            <w:tcW w:w="690" w:type="dxa"/>
          </w:tcPr>
          <w:p w14:paraId="5F41748B" w14:textId="77777777" w:rsidR="00B07796" w:rsidRPr="003419A9" w:rsidRDefault="005A6346" w:rsidP="00AE103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837161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3419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7796" w:rsidRPr="003419A9">
              <w:rPr>
                <w:rFonts w:ascii="Arial" w:hAnsi="Arial" w:cs="Arial"/>
                <w:sz w:val="18"/>
                <w:szCs w:val="18"/>
              </w:rPr>
              <w:t>c)</w:t>
            </w:r>
          </w:p>
        </w:tc>
        <w:tc>
          <w:tcPr>
            <w:tcW w:w="5812" w:type="dxa"/>
          </w:tcPr>
          <w:p w14:paraId="6D20E703" w14:textId="77777777" w:rsidR="00B07796" w:rsidRPr="003419A9" w:rsidRDefault="00B07796" w:rsidP="003062B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 xml:space="preserve">Abstimmen und Koordinieren der Schnittstellen zu den Leistungsbeschreibungen der an der Planung fachlich Beteiligten </w:t>
            </w:r>
            <w:r w:rsidRPr="003419A9">
              <w:rPr>
                <w:rFonts w:ascii="Arial" w:hAnsi="Arial" w:cs="Arial"/>
                <w:sz w:val="18"/>
                <w:szCs w:val="18"/>
              </w:rPr>
              <w:lastRenderedPageBreak/>
              <w:t>einschließlich Erarbeiten von Beiträgen zu</w:t>
            </w:r>
            <w:r w:rsidR="003062BC">
              <w:rPr>
                <w:rFonts w:ascii="Arial" w:hAnsi="Arial" w:cs="Arial"/>
                <w:sz w:val="18"/>
                <w:szCs w:val="18"/>
              </w:rPr>
              <w:t>r</w:t>
            </w:r>
            <w:r w:rsidRPr="003419A9">
              <w:rPr>
                <w:rFonts w:ascii="Arial" w:hAnsi="Arial" w:cs="Arial"/>
                <w:sz w:val="18"/>
                <w:szCs w:val="18"/>
              </w:rPr>
              <w:t xml:space="preserve"> Erstellung</w:t>
            </w:r>
            <w:r w:rsidR="000A69CD" w:rsidRPr="003419A9">
              <w:rPr>
                <w:rFonts w:ascii="Arial" w:hAnsi="Arial" w:cs="Arial"/>
                <w:sz w:val="18"/>
                <w:szCs w:val="18"/>
              </w:rPr>
              <w:t xml:space="preserve"> der </w:t>
            </w:r>
            <w:r w:rsidR="00D900C8" w:rsidRPr="003419A9">
              <w:rPr>
                <w:rFonts w:ascii="Arial" w:hAnsi="Arial" w:cs="Arial"/>
                <w:sz w:val="18"/>
                <w:szCs w:val="18"/>
              </w:rPr>
              <w:t>Zusätzlichen Vertragsbedingungen (ZVB) und der weiteren Besonderen Vertragsbedingungen (BVB).</w:t>
            </w:r>
          </w:p>
        </w:tc>
        <w:tc>
          <w:tcPr>
            <w:tcW w:w="1234" w:type="dxa"/>
          </w:tcPr>
          <w:p w14:paraId="224B5B39" w14:textId="77777777" w:rsidR="00B07796" w:rsidRPr="003419A9" w:rsidRDefault="00D900C8" w:rsidP="00AE10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lastRenderedPageBreak/>
              <w:t>0,5</w:t>
            </w:r>
            <w:r w:rsidR="00AB04F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26" w:type="dxa"/>
          </w:tcPr>
          <w:p w14:paraId="3FF75A5F" w14:textId="27A7EE80" w:rsidR="00B07796" w:rsidRPr="003419A9" w:rsidRDefault="00157ECB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</w:tr>
      <w:tr w:rsidR="00D900C8" w:rsidRPr="003419A9" w14:paraId="055EDD06" w14:textId="77777777" w:rsidTr="00FA780C">
        <w:tc>
          <w:tcPr>
            <w:tcW w:w="690" w:type="dxa"/>
          </w:tcPr>
          <w:p w14:paraId="7475A688" w14:textId="77777777" w:rsidR="00D900C8" w:rsidRPr="003419A9" w:rsidRDefault="005A6346" w:rsidP="00AE103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880278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3419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900C8" w:rsidRPr="003419A9">
              <w:rPr>
                <w:rFonts w:ascii="Arial" w:hAnsi="Arial" w:cs="Arial"/>
                <w:sz w:val="18"/>
                <w:szCs w:val="18"/>
              </w:rPr>
              <w:t>d)</w:t>
            </w:r>
          </w:p>
        </w:tc>
        <w:tc>
          <w:tcPr>
            <w:tcW w:w="5812" w:type="dxa"/>
          </w:tcPr>
          <w:p w14:paraId="60829934" w14:textId="77777777" w:rsidR="00D900C8" w:rsidRPr="003419A9" w:rsidRDefault="0051701E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Ermitteln der Kosten auf der Grundlage vom Planer bepreister Leistungsverzeichnisse</w:t>
            </w:r>
          </w:p>
        </w:tc>
        <w:tc>
          <w:tcPr>
            <w:tcW w:w="1234" w:type="dxa"/>
          </w:tcPr>
          <w:p w14:paraId="0D3C4C04" w14:textId="06D58E62" w:rsidR="00D900C8" w:rsidRPr="003419A9" w:rsidRDefault="002E48F4" w:rsidP="006434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1701E" w:rsidRPr="003419A9">
              <w:rPr>
                <w:rFonts w:ascii="Arial" w:hAnsi="Arial" w:cs="Arial"/>
                <w:sz w:val="18"/>
                <w:szCs w:val="18"/>
              </w:rPr>
              <w:t>,</w:t>
            </w:r>
            <w:r w:rsidR="0064345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326" w:type="dxa"/>
          </w:tcPr>
          <w:p w14:paraId="5D3CED0C" w14:textId="30A16FC9" w:rsidR="00D900C8" w:rsidRPr="003419A9" w:rsidRDefault="002E48F4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64345A">
              <w:rPr>
                <w:rFonts w:ascii="Arial" w:hAnsi="Arial" w:cs="Arial"/>
                <w:sz w:val="18"/>
                <w:szCs w:val="18"/>
              </w:rPr>
              <w:t>,0</w:t>
            </w:r>
            <w:r w:rsidR="00157ECB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1701E" w:rsidRPr="003419A9" w14:paraId="61226FFB" w14:textId="77777777" w:rsidTr="00FA780C">
        <w:tc>
          <w:tcPr>
            <w:tcW w:w="690" w:type="dxa"/>
          </w:tcPr>
          <w:p w14:paraId="2351E5BB" w14:textId="77777777" w:rsidR="0051701E" w:rsidRPr="003419A9" w:rsidRDefault="005A6346" w:rsidP="00AE103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3816094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3419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701E" w:rsidRPr="003419A9">
              <w:rPr>
                <w:rFonts w:ascii="Arial" w:hAnsi="Arial" w:cs="Arial"/>
                <w:sz w:val="18"/>
                <w:szCs w:val="18"/>
              </w:rPr>
              <w:t>e)</w:t>
            </w:r>
          </w:p>
        </w:tc>
        <w:tc>
          <w:tcPr>
            <w:tcW w:w="5812" w:type="dxa"/>
          </w:tcPr>
          <w:p w14:paraId="17E6F367" w14:textId="77777777" w:rsidR="0051701E" w:rsidRPr="003419A9" w:rsidRDefault="0051701E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Kostenkontrolle durch Vergleich der vom Planer bepreisten Leistungsverzeichnisse</w:t>
            </w:r>
          </w:p>
        </w:tc>
        <w:tc>
          <w:tcPr>
            <w:tcW w:w="1234" w:type="dxa"/>
          </w:tcPr>
          <w:p w14:paraId="1214804D" w14:textId="6EA9EC5B" w:rsidR="0051701E" w:rsidRPr="003419A9" w:rsidRDefault="0064345A" w:rsidP="0015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  <w:tc>
          <w:tcPr>
            <w:tcW w:w="1326" w:type="dxa"/>
          </w:tcPr>
          <w:p w14:paraId="378AC132" w14:textId="626E12F7" w:rsidR="0051701E" w:rsidRPr="003419A9" w:rsidRDefault="0064345A" w:rsidP="006434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</w:tr>
      <w:tr w:rsidR="0051701E" w:rsidRPr="003419A9" w14:paraId="6ED70C27" w14:textId="77777777" w:rsidTr="003909F6">
        <w:tc>
          <w:tcPr>
            <w:tcW w:w="690" w:type="dxa"/>
            <w:tcBorders>
              <w:bottom w:val="single" w:sz="4" w:space="0" w:color="auto"/>
            </w:tcBorders>
          </w:tcPr>
          <w:p w14:paraId="012EE1B4" w14:textId="01F08885" w:rsidR="0051701E" w:rsidRPr="003419A9" w:rsidRDefault="005A6346" w:rsidP="00AE1030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1688608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E50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3419A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701E" w:rsidRPr="003419A9">
              <w:rPr>
                <w:rFonts w:ascii="Arial" w:hAnsi="Arial" w:cs="Arial"/>
                <w:sz w:val="18"/>
                <w:szCs w:val="18"/>
              </w:rPr>
              <w:t>f)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7E9570FB" w14:textId="77777777" w:rsidR="0051701E" w:rsidRPr="003419A9" w:rsidRDefault="0051701E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Zusammenstellen der Vergabeunterlagen für alle Leistungsbereiche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61C4F09" w14:textId="56DF6751" w:rsidR="0051701E" w:rsidRPr="003419A9" w:rsidRDefault="0064345A" w:rsidP="0015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710E968" w14:textId="6687AB41" w:rsidR="0051701E" w:rsidRPr="003419A9" w:rsidRDefault="0064345A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</w:tr>
      <w:tr w:rsidR="007B23EF" w:rsidRPr="003419A9" w14:paraId="5ED997FA" w14:textId="77777777" w:rsidTr="000A16A8">
        <w:tc>
          <w:tcPr>
            <w:tcW w:w="690" w:type="dxa"/>
            <w:tcBorders>
              <w:bottom w:val="single" w:sz="4" w:space="0" w:color="auto"/>
            </w:tcBorders>
          </w:tcPr>
          <w:p w14:paraId="4AFA180C" w14:textId="77777777" w:rsidR="007B23EF" w:rsidRPr="003419A9" w:rsidRDefault="007B23EF" w:rsidP="007B23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77796324" w14:textId="2EA499BC" w:rsidR="007B23EF" w:rsidRPr="003419A9" w:rsidRDefault="007B23EF" w:rsidP="007B23E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LPH 6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6DD53AB" w14:textId="5D7FD135" w:rsidR="007B23EF" w:rsidRPr="003419A9" w:rsidRDefault="0064345A" w:rsidP="007B23E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7B23EF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3DF76B3" w14:textId="0451CB6E" w:rsidR="007B23EF" w:rsidRPr="003909F6" w:rsidRDefault="0064345A" w:rsidP="007B23E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157ECB"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</w:tr>
      <w:tr w:rsidR="007B23EF" w:rsidRPr="003419A9" w14:paraId="3DF29DC9" w14:textId="77777777" w:rsidTr="000A16A8">
        <w:tc>
          <w:tcPr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41D6" w14:textId="77777777" w:rsidR="007B23EF" w:rsidRPr="003419A9" w:rsidRDefault="007B23EF" w:rsidP="008D2E1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B23EF" w:rsidRPr="003419A9" w14:paraId="68D265BC" w14:textId="77777777" w:rsidTr="005E780E">
        <w:tc>
          <w:tcPr>
            <w:tcW w:w="690" w:type="dxa"/>
            <w:tcBorders>
              <w:top w:val="single" w:sz="4" w:space="0" w:color="auto"/>
            </w:tcBorders>
          </w:tcPr>
          <w:p w14:paraId="1F9C0934" w14:textId="77777777" w:rsidR="007B23EF" w:rsidRPr="003419A9" w:rsidRDefault="007B23EF" w:rsidP="007B23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4019D9EC" w14:textId="77777777" w:rsidR="007B23EF" w:rsidRPr="003419A9" w:rsidRDefault="007B23EF" w:rsidP="007B23E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Grundleistungen für die Mitwirkung bei der Vergabe (LPH 7)</w:t>
            </w: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3AC9F7E5" w14:textId="77777777" w:rsidR="007B23EF" w:rsidRDefault="007B23EF" w:rsidP="007B23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Gebäude</w:t>
            </w:r>
          </w:p>
          <w:p w14:paraId="7137D8C4" w14:textId="77777777" w:rsidR="007B23EF" w:rsidRPr="00A57AD1" w:rsidRDefault="007B23EF" w:rsidP="007B23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 H.-Satz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683C979" w14:textId="77777777" w:rsidR="007B23EF" w:rsidRDefault="007B23EF" w:rsidP="007B23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Vereinbarung</w:t>
            </w:r>
          </w:p>
          <w:p w14:paraId="08D4DA96" w14:textId="77777777" w:rsidR="007B23EF" w:rsidRPr="00A57AD1" w:rsidRDefault="007B23EF" w:rsidP="007B23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 H.-Satz</w:t>
            </w:r>
          </w:p>
        </w:tc>
      </w:tr>
      <w:tr w:rsidR="007B23EF" w:rsidRPr="003419A9" w14:paraId="5FEB0D65" w14:textId="77777777" w:rsidTr="00FA780C">
        <w:tc>
          <w:tcPr>
            <w:tcW w:w="690" w:type="dxa"/>
          </w:tcPr>
          <w:p w14:paraId="6A95D4CE" w14:textId="409E127A" w:rsidR="007B23EF" w:rsidRPr="003419A9" w:rsidRDefault="005A6346" w:rsidP="007B23EF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942345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45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7B23EF" w:rsidRPr="003419A9">
              <w:rPr>
                <w:rFonts w:ascii="Arial" w:hAnsi="Arial" w:cs="Arial"/>
                <w:sz w:val="18"/>
                <w:szCs w:val="18"/>
              </w:rPr>
              <w:t xml:space="preserve"> a)</w:t>
            </w:r>
          </w:p>
        </w:tc>
        <w:tc>
          <w:tcPr>
            <w:tcW w:w="5812" w:type="dxa"/>
          </w:tcPr>
          <w:p w14:paraId="1111D82D" w14:textId="77777777" w:rsidR="007B23EF" w:rsidRPr="003419A9" w:rsidRDefault="007B23EF" w:rsidP="007B23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Koordinieren der Vergabe der Fachplaner</w:t>
            </w:r>
          </w:p>
        </w:tc>
        <w:tc>
          <w:tcPr>
            <w:tcW w:w="1234" w:type="dxa"/>
          </w:tcPr>
          <w:p w14:paraId="749EFB0E" w14:textId="77777777" w:rsidR="007B23EF" w:rsidRPr="003419A9" w:rsidRDefault="007B23EF" w:rsidP="007B23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0,</w:t>
            </w: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26" w:type="dxa"/>
          </w:tcPr>
          <w:p w14:paraId="12123795" w14:textId="0041570B" w:rsidR="007B23EF" w:rsidRPr="003419A9" w:rsidRDefault="00157ECB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7B23EF" w:rsidRPr="003419A9" w14:paraId="19B6D508" w14:textId="77777777" w:rsidTr="00FA780C">
        <w:tc>
          <w:tcPr>
            <w:tcW w:w="690" w:type="dxa"/>
          </w:tcPr>
          <w:p w14:paraId="576DB35B" w14:textId="7673DF9E" w:rsidR="007B23EF" w:rsidRPr="003419A9" w:rsidRDefault="005A6346" w:rsidP="007B23EF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09890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45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7B23EF" w:rsidRPr="003419A9">
              <w:rPr>
                <w:rFonts w:ascii="Arial" w:hAnsi="Arial" w:cs="Arial"/>
                <w:sz w:val="18"/>
                <w:szCs w:val="18"/>
              </w:rPr>
              <w:t xml:space="preserve"> b)</w:t>
            </w:r>
          </w:p>
        </w:tc>
        <w:tc>
          <w:tcPr>
            <w:tcW w:w="5812" w:type="dxa"/>
          </w:tcPr>
          <w:p w14:paraId="268697D5" w14:textId="77777777" w:rsidR="007B23EF" w:rsidRPr="00930F25" w:rsidRDefault="007B23EF" w:rsidP="007B23EF">
            <w:pPr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930F25">
              <w:rPr>
                <w:rFonts w:ascii="Arial" w:hAnsi="Arial" w:cs="Arial"/>
                <w:strike/>
                <w:sz w:val="18"/>
                <w:szCs w:val="18"/>
              </w:rPr>
              <w:t>Einholen von Angeboten</w:t>
            </w:r>
          </w:p>
        </w:tc>
        <w:tc>
          <w:tcPr>
            <w:tcW w:w="1234" w:type="dxa"/>
          </w:tcPr>
          <w:p w14:paraId="147B7DD4" w14:textId="402F711E" w:rsidR="007B23EF" w:rsidRPr="003419A9" w:rsidRDefault="007B23EF" w:rsidP="006434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  <w:r w:rsidR="0064345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26" w:type="dxa"/>
          </w:tcPr>
          <w:p w14:paraId="6096F160" w14:textId="590AB356" w:rsidR="007B23EF" w:rsidRPr="003419A9" w:rsidRDefault="00930F25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7B23EF" w:rsidRPr="003419A9" w14:paraId="2D6A8E72" w14:textId="77777777" w:rsidTr="00FA780C">
        <w:tc>
          <w:tcPr>
            <w:tcW w:w="690" w:type="dxa"/>
          </w:tcPr>
          <w:p w14:paraId="16174FA1" w14:textId="4567AB89" w:rsidR="007B23EF" w:rsidRPr="003419A9" w:rsidRDefault="005A6346" w:rsidP="007B23EF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652395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45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B23EF" w:rsidRPr="003419A9">
              <w:rPr>
                <w:rFonts w:ascii="Arial" w:hAnsi="Arial" w:cs="Arial"/>
                <w:sz w:val="18"/>
                <w:szCs w:val="18"/>
              </w:rPr>
              <w:t xml:space="preserve"> c)</w:t>
            </w:r>
          </w:p>
        </w:tc>
        <w:tc>
          <w:tcPr>
            <w:tcW w:w="5812" w:type="dxa"/>
          </w:tcPr>
          <w:p w14:paraId="17567E0D" w14:textId="050D25C1" w:rsidR="007B23EF" w:rsidRPr="003419A9" w:rsidRDefault="007B23EF" w:rsidP="007B23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Prüfen und Werten der Angebote (</w:t>
            </w:r>
            <w:r w:rsidR="00930F25" w:rsidRPr="00930F25">
              <w:rPr>
                <w:rFonts w:ascii="Arial" w:hAnsi="Arial" w:cs="Arial"/>
                <w:strike/>
                <w:sz w:val="18"/>
                <w:szCs w:val="18"/>
              </w:rPr>
              <w:t>formelle,</w:t>
            </w:r>
            <w:r w:rsidR="00930F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9A9">
              <w:rPr>
                <w:rFonts w:ascii="Arial" w:hAnsi="Arial" w:cs="Arial"/>
                <w:sz w:val="18"/>
                <w:szCs w:val="18"/>
              </w:rPr>
              <w:t>technische und wirtschaftliche Prüfung), Prüfen und Werten der Angebote zusätzlicher und geänderter Leistungen der ausführenden Unternehmen und der Angemessenheit der Preise</w:t>
            </w:r>
          </w:p>
        </w:tc>
        <w:tc>
          <w:tcPr>
            <w:tcW w:w="1234" w:type="dxa"/>
          </w:tcPr>
          <w:p w14:paraId="6C2E72CA" w14:textId="2AC5BE4F" w:rsidR="007B23EF" w:rsidRPr="003419A9" w:rsidRDefault="0064345A" w:rsidP="006434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B23EF" w:rsidRPr="003419A9">
              <w:rPr>
                <w:rFonts w:ascii="Arial" w:hAnsi="Arial" w:cs="Arial"/>
                <w:sz w:val="18"/>
                <w:szCs w:val="18"/>
              </w:rPr>
              <w:t>,</w:t>
            </w:r>
            <w:r w:rsidR="007B23EF">
              <w:rPr>
                <w:rFonts w:ascii="Arial" w:hAnsi="Arial" w:cs="Arial"/>
                <w:sz w:val="18"/>
                <w:szCs w:val="18"/>
              </w:rPr>
              <w:t>5</w:t>
            </w:r>
            <w:r w:rsidR="007B23EF" w:rsidRPr="003419A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26" w:type="dxa"/>
          </w:tcPr>
          <w:p w14:paraId="4CF6A6D1" w14:textId="6E07389D" w:rsidR="007B23EF" w:rsidRPr="003419A9" w:rsidRDefault="0064345A" w:rsidP="0015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1,50</w:t>
            </w:r>
          </w:p>
        </w:tc>
      </w:tr>
      <w:tr w:rsidR="007B23EF" w:rsidRPr="003419A9" w14:paraId="1E192B88" w14:textId="77777777" w:rsidTr="00FA780C">
        <w:tc>
          <w:tcPr>
            <w:tcW w:w="690" w:type="dxa"/>
          </w:tcPr>
          <w:p w14:paraId="6BE7822E" w14:textId="3FFE8E9D" w:rsidR="007B23EF" w:rsidRPr="003419A9" w:rsidRDefault="005A6346" w:rsidP="007B23EF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204833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45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7B23EF" w:rsidRPr="003419A9">
              <w:rPr>
                <w:rFonts w:ascii="Arial" w:hAnsi="Arial" w:cs="Arial"/>
                <w:sz w:val="18"/>
                <w:szCs w:val="18"/>
              </w:rPr>
              <w:t xml:space="preserve"> d)</w:t>
            </w:r>
          </w:p>
        </w:tc>
        <w:tc>
          <w:tcPr>
            <w:tcW w:w="5812" w:type="dxa"/>
          </w:tcPr>
          <w:p w14:paraId="2B7A0597" w14:textId="77777777" w:rsidR="007B23EF" w:rsidRPr="003419A9" w:rsidRDefault="007B23EF" w:rsidP="007B23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Teilnehmen an und Auswerten von Aufklärungsgesprächen mit Bietern</w:t>
            </w:r>
          </w:p>
        </w:tc>
        <w:tc>
          <w:tcPr>
            <w:tcW w:w="1234" w:type="dxa"/>
          </w:tcPr>
          <w:p w14:paraId="03353479" w14:textId="70F81676" w:rsidR="007B23EF" w:rsidRPr="003419A9" w:rsidRDefault="007B23EF" w:rsidP="006434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0,</w:t>
            </w:r>
            <w:r w:rsidR="0064345A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326" w:type="dxa"/>
          </w:tcPr>
          <w:p w14:paraId="2B2AA56E" w14:textId="509BCE3A" w:rsidR="007B23EF" w:rsidRPr="003419A9" w:rsidRDefault="00157ECB" w:rsidP="006434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64345A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7B23EF" w:rsidRPr="003419A9" w14:paraId="78923120" w14:textId="77777777" w:rsidTr="00FA780C">
        <w:tc>
          <w:tcPr>
            <w:tcW w:w="690" w:type="dxa"/>
          </w:tcPr>
          <w:p w14:paraId="46A7BE39" w14:textId="13F4F563" w:rsidR="007B23EF" w:rsidRPr="003419A9" w:rsidRDefault="005A6346" w:rsidP="007B23EF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5563878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3EF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B23EF" w:rsidRPr="003419A9">
              <w:rPr>
                <w:rFonts w:ascii="Arial" w:hAnsi="Arial" w:cs="Arial"/>
                <w:sz w:val="18"/>
                <w:szCs w:val="18"/>
              </w:rPr>
              <w:t xml:space="preserve"> e)</w:t>
            </w:r>
          </w:p>
        </w:tc>
        <w:tc>
          <w:tcPr>
            <w:tcW w:w="5812" w:type="dxa"/>
          </w:tcPr>
          <w:p w14:paraId="2C3964EE" w14:textId="77777777" w:rsidR="007B23EF" w:rsidRPr="003419A9" w:rsidRDefault="007B23EF" w:rsidP="007B23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 xml:space="preserve">Erstellen der Vergabevorschläge, </w:t>
            </w:r>
            <w:r w:rsidRPr="00930F25">
              <w:rPr>
                <w:rFonts w:ascii="Arial" w:hAnsi="Arial" w:cs="Arial"/>
                <w:strike/>
                <w:sz w:val="18"/>
                <w:szCs w:val="18"/>
              </w:rPr>
              <w:t>Dokumentation des Vergabeverfahrens</w:t>
            </w:r>
          </w:p>
        </w:tc>
        <w:tc>
          <w:tcPr>
            <w:tcW w:w="1234" w:type="dxa"/>
          </w:tcPr>
          <w:p w14:paraId="30E1B83B" w14:textId="3E73B6DB" w:rsidR="007B23EF" w:rsidRPr="003419A9" w:rsidRDefault="007B23EF" w:rsidP="006434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0,</w:t>
            </w:r>
            <w:r w:rsidR="0064345A">
              <w:rPr>
                <w:rFonts w:ascii="Arial" w:hAnsi="Arial" w:cs="Arial"/>
                <w:sz w:val="18"/>
                <w:szCs w:val="18"/>
              </w:rPr>
              <w:t>5</w:t>
            </w:r>
            <w:r w:rsidRPr="003419A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26" w:type="dxa"/>
          </w:tcPr>
          <w:p w14:paraId="5E658AFF" w14:textId="1AF71503" w:rsidR="007B23EF" w:rsidRPr="003419A9" w:rsidRDefault="00930F25" w:rsidP="00157E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A579BC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B23EF" w:rsidRPr="003419A9" w14:paraId="0B8193B6" w14:textId="77777777" w:rsidTr="00FA780C">
        <w:tc>
          <w:tcPr>
            <w:tcW w:w="690" w:type="dxa"/>
          </w:tcPr>
          <w:p w14:paraId="1B738653" w14:textId="36439FCE" w:rsidR="007B23EF" w:rsidRPr="003419A9" w:rsidRDefault="005A6346" w:rsidP="007B23EF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998080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45A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7B23EF" w:rsidRPr="003419A9">
              <w:rPr>
                <w:rFonts w:ascii="Arial" w:hAnsi="Arial" w:cs="Arial"/>
                <w:sz w:val="18"/>
                <w:szCs w:val="18"/>
              </w:rPr>
              <w:t xml:space="preserve"> f)</w:t>
            </w:r>
          </w:p>
        </w:tc>
        <w:tc>
          <w:tcPr>
            <w:tcW w:w="5812" w:type="dxa"/>
          </w:tcPr>
          <w:p w14:paraId="39F4CEA2" w14:textId="77777777" w:rsidR="007B23EF" w:rsidRPr="00930F25" w:rsidRDefault="007B23EF" w:rsidP="007B23EF">
            <w:pPr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930F25">
              <w:rPr>
                <w:rFonts w:ascii="Arial" w:hAnsi="Arial" w:cs="Arial"/>
                <w:strike/>
                <w:sz w:val="18"/>
                <w:szCs w:val="18"/>
              </w:rPr>
              <w:t>Zusammenstellen der Vergabeunterlagen für alle Leistungsbereiche</w:t>
            </w:r>
          </w:p>
        </w:tc>
        <w:tc>
          <w:tcPr>
            <w:tcW w:w="1234" w:type="dxa"/>
          </w:tcPr>
          <w:p w14:paraId="7FA7E454" w14:textId="77777777" w:rsidR="007B23EF" w:rsidRPr="003419A9" w:rsidRDefault="007B23EF" w:rsidP="007B23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0,40</w:t>
            </w:r>
          </w:p>
        </w:tc>
        <w:tc>
          <w:tcPr>
            <w:tcW w:w="1326" w:type="dxa"/>
          </w:tcPr>
          <w:p w14:paraId="66EF75A8" w14:textId="649C879C" w:rsidR="007B23EF" w:rsidRPr="003419A9" w:rsidRDefault="00930F25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7B23EF" w:rsidRPr="003419A9" w14:paraId="4BBDCDAC" w14:textId="77777777" w:rsidTr="00FA780C">
        <w:tc>
          <w:tcPr>
            <w:tcW w:w="690" w:type="dxa"/>
          </w:tcPr>
          <w:p w14:paraId="050C7341" w14:textId="77777777" w:rsidR="007B23EF" w:rsidRPr="003419A9" w:rsidRDefault="005A6346" w:rsidP="007B23EF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801145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3EF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B23EF" w:rsidRPr="003419A9">
              <w:rPr>
                <w:rFonts w:ascii="Arial" w:hAnsi="Arial" w:cs="Arial"/>
                <w:sz w:val="18"/>
                <w:szCs w:val="18"/>
              </w:rPr>
              <w:t xml:space="preserve"> g)</w:t>
            </w:r>
          </w:p>
        </w:tc>
        <w:tc>
          <w:tcPr>
            <w:tcW w:w="5812" w:type="dxa"/>
          </w:tcPr>
          <w:p w14:paraId="49AE38B0" w14:textId="77777777" w:rsidR="007B23EF" w:rsidRPr="003419A9" w:rsidRDefault="007B23EF" w:rsidP="007B23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Vergleichen der Ausschreibungsergebnisse mit den vom Planer bepreisten Leistungsverzeichnissen oder der Kostenberechnung unter Beachtung der Anforderungen</w:t>
            </w:r>
          </w:p>
        </w:tc>
        <w:tc>
          <w:tcPr>
            <w:tcW w:w="1234" w:type="dxa"/>
          </w:tcPr>
          <w:p w14:paraId="3BC19AFE" w14:textId="77777777" w:rsidR="007B23EF" w:rsidRPr="003419A9" w:rsidRDefault="007B23EF" w:rsidP="007B23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0,2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26" w:type="dxa"/>
          </w:tcPr>
          <w:p w14:paraId="0D63E110" w14:textId="2C684DFB" w:rsidR="007B23EF" w:rsidRPr="003419A9" w:rsidRDefault="00157ECB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0,20</w:t>
            </w:r>
          </w:p>
        </w:tc>
      </w:tr>
      <w:tr w:rsidR="007B23EF" w:rsidRPr="003419A9" w14:paraId="4FD5A145" w14:textId="77777777" w:rsidTr="00FA780C">
        <w:tc>
          <w:tcPr>
            <w:tcW w:w="690" w:type="dxa"/>
          </w:tcPr>
          <w:p w14:paraId="4B88156D" w14:textId="24397CF7" w:rsidR="007B23EF" w:rsidRPr="003419A9" w:rsidRDefault="005A6346" w:rsidP="007B23EF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1617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23EF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7B23EF" w:rsidRPr="003419A9">
              <w:rPr>
                <w:rFonts w:ascii="Arial" w:hAnsi="Arial" w:cs="Arial"/>
                <w:sz w:val="18"/>
                <w:szCs w:val="18"/>
              </w:rPr>
              <w:t xml:space="preserve"> h)</w:t>
            </w:r>
          </w:p>
        </w:tc>
        <w:tc>
          <w:tcPr>
            <w:tcW w:w="5812" w:type="dxa"/>
          </w:tcPr>
          <w:p w14:paraId="3EAADD8D" w14:textId="77777777" w:rsidR="007B23EF" w:rsidRPr="003419A9" w:rsidRDefault="007B23EF" w:rsidP="007B23E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Mitwirken bei der Auftragserteilung</w:t>
            </w:r>
          </w:p>
        </w:tc>
        <w:tc>
          <w:tcPr>
            <w:tcW w:w="1234" w:type="dxa"/>
          </w:tcPr>
          <w:p w14:paraId="3C0233BA" w14:textId="77777777" w:rsidR="007B23EF" w:rsidRPr="003419A9" w:rsidRDefault="007B23EF" w:rsidP="007B23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19A9">
              <w:rPr>
                <w:rFonts w:ascii="Arial" w:hAnsi="Arial" w:cs="Arial"/>
                <w:sz w:val="18"/>
                <w:szCs w:val="18"/>
              </w:rPr>
              <w:t>0,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26" w:type="dxa"/>
          </w:tcPr>
          <w:p w14:paraId="3B8747AE" w14:textId="739A0361" w:rsidR="007B23EF" w:rsidRPr="003419A9" w:rsidRDefault="00930F25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7B23EF" w:rsidRPr="003419A9" w14:paraId="25C7717C" w14:textId="77777777" w:rsidTr="00FA780C">
        <w:tc>
          <w:tcPr>
            <w:tcW w:w="690" w:type="dxa"/>
          </w:tcPr>
          <w:p w14:paraId="5198C3B5" w14:textId="77777777" w:rsidR="007B23EF" w:rsidRPr="003419A9" w:rsidRDefault="007B23EF" w:rsidP="007B23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</w:tcPr>
          <w:p w14:paraId="6C98E951" w14:textId="3A1997CD" w:rsidR="007B23EF" w:rsidRPr="003419A9" w:rsidRDefault="007B23EF" w:rsidP="007B23E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LPH 7</w:t>
            </w:r>
          </w:p>
        </w:tc>
        <w:tc>
          <w:tcPr>
            <w:tcW w:w="1234" w:type="dxa"/>
          </w:tcPr>
          <w:p w14:paraId="413BBE37" w14:textId="5125323D" w:rsidR="007B23EF" w:rsidRPr="003419A9" w:rsidRDefault="0064345A" w:rsidP="007B23E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7B23EF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326" w:type="dxa"/>
          </w:tcPr>
          <w:p w14:paraId="2BFD0C23" w14:textId="22AF3BF1" w:rsidR="007B23EF" w:rsidRPr="00B8692B" w:rsidRDefault="00157ECB" w:rsidP="00643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2,</w:t>
            </w:r>
            <w:r w:rsidR="00A579BC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  <w:tr w:rsidR="007B23EF" w:rsidRPr="003419A9" w14:paraId="7EBE6D4C" w14:textId="77777777" w:rsidTr="00FA780C">
        <w:tc>
          <w:tcPr>
            <w:tcW w:w="690" w:type="dxa"/>
          </w:tcPr>
          <w:p w14:paraId="6F59628F" w14:textId="77777777" w:rsidR="007B23EF" w:rsidRPr="003419A9" w:rsidRDefault="007B23EF" w:rsidP="007B23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</w:tcPr>
          <w:p w14:paraId="5326F0D9" w14:textId="77777777" w:rsidR="007B23EF" w:rsidRPr="003419A9" w:rsidRDefault="007B23EF" w:rsidP="007B23EF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4" w:type="dxa"/>
          </w:tcPr>
          <w:p w14:paraId="17F29A10" w14:textId="77777777" w:rsidR="007B23EF" w:rsidRDefault="007B23EF" w:rsidP="007B23E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26" w:type="dxa"/>
          </w:tcPr>
          <w:p w14:paraId="510D1A7F" w14:textId="77777777" w:rsidR="007B23EF" w:rsidRDefault="007B23EF" w:rsidP="007B23E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23EF" w:rsidRPr="003419A9" w14:paraId="1E316192" w14:textId="77777777" w:rsidTr="00FA780C">
        <w:tc>
          <w:tcPr>
            <w:tcW w:w="690" w:type="dxa"/>
          </w:tcPr>
          <w:p w14:paraId="6A7403C7" w14:textId="77777777" w:rsidR="007B23EF" w:rsidRPr="003419A9" w:rsidRDefault="007B23EF" w:rsidP="007B23E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</w:tcPr>
          <w:p w14:paraId="7FC1DD34" w14:textId="59A74883" w:rsidR="007B23EF" w:rsidRPr="003419A9" w:rsidRDefault="007B23EF" w:rsidP="008D2E1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Leistungsstufe 3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(LPH 6/7)</w:t>
            </w:r>
          </w:p>
        </w:tc>
        <w:tc>
          <w:tcPr>
            <w:tcW w:w="1234" w:type="dxa"/>
          </w:tcPr>
          <w:p w14:paraId="4B501405" w14:textId="0BA7CEE3" w:rsidR="007B23EF" w:rsidRPr="003419A9" w:rsidRDefault="007B23EF" w:rsidP="003C06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19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C0671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326" w:type="dxa"/>
          </w:tcPr>
          <w:p w14:paraId="5A1CCEAB" w14:textId="220FED66" w:rsidR="007B23EF" w:rsidRPr="00D1131F" w:rsidRDefault="00BB031A" w:rsidP="007B23E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9,0</w:t>
            </w:r>
            <w:r w:rsidR="003C0671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</w:p>
        </w:tc>
      </w:tr>
    </w:tbl>
    <w:p w14:paraId="6778E3A5" w14:textId="77777777" w:rsidR="00FA780C" w:rsidRPr="00CC6860" w:rsidRDefault="00FA780C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2"/>
        <w:gridCol w:w="5789"/>
        <w:gridCol w:w="1274"/>
        <w:gridCol w:w="1297"/>
      </w:tblGrid>
      <w:tr w:rsidR="0051701E" w:rsidRPr="00DA4925" w14:paraId="3D284440" w14:textId="77777777" w:rsidTr="00AE1030">
        <w:tc>
          <w:tcPr>
            <w:tcW w:w="9062" w:type="dxa"/>
            <w:gridSpan w:val="4"/>
          </w:tcPr>
          <w:p w14:paraId="23C22755" w14:textId="2032C748" w:rsidR="0051701E" w:rsidRDefault="0051701E" w:rsidP="00D14F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925">
              <w:rPr>
                <w:rFonts w:ascii="Arial" w:hAnsi="Arial" w:cs="Arial"/>
                <w:b/>
                <w:sz w:val="18"/>
                <w:szCs w:val="18"/>
              </w:rPr>
              <w:t>Leistungsstufe 4</w:t>
            </w:r>
          </w:p>
          <w:p w14:paraId="5713CD6D" w14:textId="77777777" w:rsidR="00850DEB" w:rsidRPr="00DA4925" w:rsidRDefault="00850DEB" w:rsidP="00D14F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EDE42F8" w14:textId="77777777" w:rsidR="0051701E" w:rsidRDefault="0051701E" w:rsidP="00D14F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925">
              <w:rPr>
                <w:rFonts w:ascii="Arial" w:hAnsi="Arial" w:cs="Arial"/>
                <w:b/>
                <w:sz w:val="18"/>
                <w:szCs w:val="18"/>
              </w:rPr>
              <w:t>Objektüberwachung (Bauüberwachung) und Dokumentation</w:t>
            </w:r>
          </w:p>
          <w:p w14:paraId="6A6B9B0D" w14:textId="217ACB84" w:rsidR="00481B94" w:rsidRPr="00DA4925" w:rsidRDefault="00481B94" w:rsidP="00D14F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1701E" w:rsidRPr="00DA4925" w14:paraId="4CFE8955" w14:textId="77777777" w:rsidTr="00B66276">
        <w:tc>
          <w:tcPr>
            <w:tcW w:w="702" w:type="dxa"/>
          </w:tcPr>
          <w:p w14:paraId="4CCF0EC3" w14:textId="77777777" w:rsidR="0051701E" w:rsidRPr="00DA4925" w:rsidRDefault="005170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9" w:type="dxa"/>
          </w:tcPr>
          <w:p w14:paraId="3E761B91" w14:textId="77777777" w:rsidR="0051701E" w:rsidRPr="003909F6" w:rsidRDefault="0051701E" w:rsidP="00C8147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09F6">
              <w:rPr>
                <w:rFonts w:ascii="Arial" w:hAnsi="Arial" w:cs="Arial"/>
                <w:b/>
                <w:bCs/>
                <w:sz w:val="18"/>
                <w:szCs w:val="18"/>
              </w:rPr>
              <w:t>Grundleistungen der Objektüberwachung (Bauüberwachung) und Dokumentation (LPH 8)</w:t>
            </w:r>
          </w:p>
        </w:tc>
        <w:tc>
          <w:tcPr>
            <w:tcW w:w="1274" w:type="dxa"/>
          </w:tcPr>
          <w:p w14:paraId="540C6384" w14:textId="77777777" w:rsidR="0051701E" w:rsidRDefault="00A57AD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Gebäude</w:t>
            </w:r>
          </w:p>
          <w:p w14:paraId="7A52909F" w14:textId="77777777" w:rsidR="00A57AD1" w:rsidRPr="00DA4925" w:rsidRDefault="004D7B44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A57AD1">
              <w:rPr>
                <w:rFonts w:ascii="Arial" w:hAnsi="Arial" w:cs="Arial"/>
                <w:sz w:val="18"/>
                <w:szCs w:val="18"/>
              </w:rPr>
              <w:t>.H.-Satz</w:t>
            </w:r>
          </w:p>
        </w:tc>
        <w:tc>
          <w:tcPr>
            <w:tcW w:w="1297" w:type="dxa"/>
          </w:tcPr>
          <w:p w14:paraId="4C832384" w14:textId="77777777" w:rsidR="0051701E" w:rsidRDefault="00A57AD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Vereinbarung</w:t>
            </w:r>
          </w:p>
          <w:p w14:paraId="5DF64D40" w14:textId="77777777" w:rsidR="00A57AD1" w:rsidRPr="00DA4925" w:rsidRDefault="00A57AD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4D7B4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</w:tr>
      <w:tr w:rsidR="0051701E" w:rsidRPr="00DA4925" w14:paraId="5C020C48" w14:textId="77777777" w:rsidTr="00B66276">
        <w:tc>
          <w:tcPr>
            <w:tcW w:w="702" w:type="dxa"/>
          </w:tcPr>
          <w:p w14:paraId="5BE77019" w14:textId="77777777" w:rsidR="0051701E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576039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701E" w:rsidRPr="00DA4925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5789" w:type="dxa"/>
          </w:tcPr>
          <w:p w14:paraId="58C45056" w14:textId="77777777" w:rsidR="0051701E" w:rsidRPr="00D20BB2" w:rsidRDefault="0051701E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 xml:space="preserve">Überwachen der Ausführung des Objekts auf Übereinstimmung mit der öffentlich-rechtlichen Genehmigung oder Zustimmung, </w:t>
            </w:r>
            <w:r w:rsidRPr="004D7B44">
              <w:rPr>
                <w:rFonts w:ascii="Arial" w:hAnsi="Arial" w:cs="Arial"/>
                <w:sz w:val="18"/>
                <w:szCs w:val="18"/>
              </w:rPr>
              <w:t xml:space="preserve">den Verträgen </w:t>
            </w:r>
            <w:r w:rsidRPr="006B7B8D">
              <w:rPr>
                <w:rFonts w:ascii="Arial" w:hAnsi="Arial" w:cs="Arial"/>
                <w:sz w:val="18"/>
                <w:szCs w:val="18"/>
              </w:rPr>
              <w:t xml:space="preserve">mit ausführenden Unternehmen, den Ausführungsunterlagen, den einschlägigen Vorschriften sowie mit den allgemein anerkannten </w:t>
            </w:r>
            <w:r w:rsidRPr="00070EA4">
              <w:rPr>
                <w:rFonts w:ascii="Arial" w:hAnsi="Arial" w:cs="Arial"/>
                <w:sz w:val="18"/>
                <w:szCs w:val="18"/>
              </w:rPr>
              <w:t>Regeln der Technik</w:t>
            </w:r>
          </w:p>
        </w:tc>
        <w:tc>
          <w:tcPr>
            <w:tcW w:w="1274" w:type="dxa"/>
          </w:tcPr>
          <w:p w14:paraId="7E4AEA99" w14:textId="1E8EDC0B" w:rsidR="0051701E" w:rsidRPr="00DA4925" w:rsidRDefault="002E48F4" w:rsidP="003C06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3C0671">
              <w:rPr>
                <w:rFonts w:ascii="Arial" w:hAnsi="Arial" w:cs="Arial"/>
                <w:sz w:val="18"/>
                <w:szCs w:val="18"/>
              </w:rPr>
              <w:t>5</w:t>
            </w:r>
            <w:r w:rsidR="0051701E" w:rsidRPr="00DA4925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297" w:type="dxa"/>
          </w:tcPr>
          <w:p w14:paraId="1B16FD59" w14:textId="4E4D6C50" w:rsidR="0051701E" w:rsidRPr="00DA4925" w:rsidRDefault="002E48F4" w:rsidP="003C06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3C0671">
              <w:rPr>
                <w:rFonts w:ascii="Arial" w:hAnsi="Arial" w:cs="Arial"/>
                <w:sz w:val="18"/>
                <w:szCs w:val="18"/>
              </w:rPr>
              <w:t>5</w:t>
            </w:r>
            <w:r w:rsidR="00157ECB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</w:tr>
      <w:tr w:rsidR="0051701E" w:rsidRPr="00DA4925" w14:paraId="38FC9ED5" w14:textId="77777777" w:rsidTr="00B66276">
        <w:tc>
          <w:tcPr>
            <w:tcW w:w="702" w:type="dxa"/>
          </w:tcPr>
          <w:p w14:paraId="559E14E6" w14:textId="78D53ECF" w:rsidR="0051701E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1921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71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1701E" w:rsidRPr="00DA4925">
              <w:rPr>
                <w:rFonts w:ascii="Arial" w:hAnsi="Arial" w:cs="Arial"/>
                <w:sz w:val="18"/>
                <w:szCs w:val="18"/>
              </w:rPr>
              <w:t>b)</w:t>
            </w:r>
          </w:p>
        </w:tc>
        <w:tc>
          <w:tcPr>
            <w:tcW w:w="5789" w:type="dxa"/>
          </w:tcPr>
          <w:p w14:paraId="2C94A73A" w14:textId="77777777" w:rsidR="0051701E" w:rsidRPr="00DA4925" w:rsidRDefault="0051701E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Überwachen der Ausführung von Tragwerken mit sehr geringen und geringen Planungsanforderungen auf Übereinstimmung mit dem Standsicherheitsnachweis</w:t>
            </w:r>
          </w:p>
        </w:tc>
        <w:tc>
          <w:tcPr>
            <w:tcW w:w="1274" w:type="dxa"/>
          </w:tcPr>
          <w:p w14:paraId="5DE03695" w14:textId="0549974D" w:rsidR="0051701E" w:rsidRPr="00DA4925" w:rsidRDefault="003C067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AB04F3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297" w:type="dxa"/>
          </w:tcPr>
          <w:p w14:paraId="7D9ADC26" w14:textId="1BBBC556" w:rsidR="0051701E" w:rsidRPr="00DA4925" w:rsidRDefault="003C0671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D50382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</w:tr>
      <w:tr w:rsidR="0051701E" w:rsidRPr="00DA4925" w14:paraId="34464391" w14:textId="77777777" w:rsidTr="00B66276">
        <w:tc>
          <w:tcPr>
            <w:tcW w:w="702" w:type="dxa"/>
          </w:tcPr>
          <w:p w14:paraId="4E662320" w14:textId="77777777" w:rsidR="0051701E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051779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68A1" w:rsidRPr="00DA4925">
              <w:rPr>
                <w:rFonts w:ascii="Arial" w:hAnsi="Arial" w:cs="Arial"/>
                <w:sz w:val="18"/>
                <w:szCs w:val="18"/>
              </w:rPr>
              <w:t>c)</w:t>
            </w:r>
          </w:p>
        </w:tc>
        <w:tc>
          <w:tcPr>
            <w:tcW w:w="5789" w:type="dxa"/>
          </w:tcPr>
          <w:p w14:paraId="3F5E62FC" w14:textId="77777777" w:rsidR="0051701E" w:rsidRPr="00DA4925" w:rsidRDefault="00EE68A1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Koordinieren der an der Objektüberwachung fachlich Beteiligten</w:t>
            </w:r>
          </w:p>
        </w:tc>
        <w:tc>
          <w:tcPr>
            <w:tcW w:w="1274" w:type="dxa"/>
          </w:tcPr>
          <w:p w14:paraId="230827A7" w14:textId="2CCD9DFB" w:rsidR="0051701E" w:rsidRPr="00DA4925" w:rsidRDefault="00AB04F3" w:rsidP="003C06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EE68A1" w:rsidRPr="00DA4925">
              <w:rPr>
                <w:rFonts w:ascii="Arial" w:hAnsi="Arial" w:cs="Arial"/>
                <w:sz w:val="18"/>
                <w:szCs w:val="18"/>
              </w:rPr>
              <w:t>,</w:t>
            </w:r>
            <w:r w:rsidR="003C067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97" w:type="dxa"/>
          </w:tcPr>
          <w:p w14:paraId="0AE5FDCC" w14:textId="7D210F33" w:rsidR="0051701E" w:rsidRPr="00DA4925" w:rsidRDefault="00D50382" w:rsidP="003C06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3C067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EE68A1" w:rsidRPr="00DA4925" w14:paraId="3C586BAD" w14:textId="77777777" w:rsidTr="00B66276">
        <w:tc>
          <w:tcPr>
            <w:tcW w:w="702" w:type="dxa"/>
          </w:tcPr>
          <w:p w14:paraId="069ADDF5" w14:textId="77777777" w:rsidR="00EE68A1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863248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68A1" w:rsidRPr="00DA4925">
              <w:rPr>
                <w:rFonts w:ascii="Arial" w:hAnsi="Arial" w:cs="Arial"/>
                <w:sz w:val="18"/>
                <w:szCs w:val="18"/>
              </w:rPr>
              <w:t>d)</w:t>
            </w:r>
          </w:p>
        </w:tc>
        <w:tc>
          <w:tcPr>
            <w:tcW w:w="5789" w:type="dxa"/>
          </w:tcPr>
          <w:p w14:paraId="7E41B008" w14:textId="77777777" w:rsidR="00EE68A1" w:rsidRPr="00DA4925" w:rsidRDefault="00EE68A1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Aufstellen, Fortschreiben und Überwachen eines Terminplans (Balkendiagramm)</w:t>
            </w:r>
          </w:p>
        </w:tc>
        <w:tc>
          <w:tcPr>
            <w:tcW w:w="1274" w:type="dxa"/>
          </w:tcPr>
          <w:p w14:paraId="390B0D4E" w14:textId="3B0E867F" w:rsidR="00EE68A1" w:rsidRPr="00DA4925" w:rsidRDefault="00EE68A1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1,</w:t>
            </w:r>
            <w:r w:rsidR="002E48F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297" w:type="dxa"/>
          </w:tcPr>
          <w:p w14:paraId="780A4079" w14:textId="24778B38" w:rsidR="00EE68A1" w:rsidRPr="00DA4925" w:rsidRDefault="002E48F4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</w:tr>
      <w:tr w:rsidR="00EE68A1" w:rsidRPr="00DA4925" w14:paraId="3C1FD0D1" w14:textId="77777777" w:rsidTr="00B66276">
        <w:tc>
          <w:tcPr>
            <w:tcW w:w="702" w:type="dxa"/>
          </w:tcPr>
          <w:p w14:paraId="2727A04B" w14:textId="77777777" w:rsidR="00EE68A1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238288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68A1" w:rsidRPr="00DA4925">
              <w:rPr>
                <w:rFonts w:ascii="Arial" w:hAnsi="Arial" w:cs="Arial"/>
                <w:sz w:val="18"/>
                <w:szCs w:val="18"/>
              </w:rPr>
              <w:t>e)</w:t>
            </w:r>
          </w:p>
        </w:tc>
        <w:tc>
          <w:tcPr>
            <w:tcW w:w="5789" w:type="dxa"/>
          </w:tcPr>
          <w:p w14:paraId="363D2BEC" w14:textId="77777777" w:rsidR="00EE68A1" w:rsidRPr="00DA4925" w:rsidRDefault="00EE68A1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Dokumentation des Bauablaufs, Führen des Bautagebuchs gemäß Richtlinie zum Führen des Bautagebuches (VHB) und unter Verwendung des darin enthaltenen Formblattes</w:t>
            </w:r>
          </w:p>
        </w:tc>
        <w:tc>
          <w:tcPr>
            <w:tcW w:w="1274" w:type="dxa"/>
          </w:tcPr>
          <w:p w14:paraId="63CACBEF" w14:textId="394442B5" w:rsidR="00EE68A1" w:rsidRPr="00DA4925" w:rsidRDefault="003C067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1,25</w:t>
            </w:r>
          </w:p>
        </w:tc>
        <w:tc>
          <w:tcPr>
            <w:tcW w:w="1297" w:type="dxa"/>
          </w:tcPr>
          <w:p w14:paraId="75FE696F" w14:textId="0DC8A996" w:rsidR="00EE68A1" w:rsidRPr="00DA4925" w:rsidRDefault="003C0671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1,25</w:t>
            </w:r>
          </w:p>
        </w:tc>
      </w:tr>
      <w:tr w:rsidR="00EE68A1" w:rsidRPr="00DA4925" w14:paraId="5A3CF09F" w14:textId="77777777" w:rsidTr="00B66276">
        <w:tc>
          <w:tcPr>
            <w:tcW w:w="702" w:type="dxa"/>
          </w:tcPr>
          <w:p w14:paraId="2B9AC7C1" w14:textId="77777777" w:rsidR="00EE68A1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93193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68A1" w:rsidRPr="00DA4925">
              <w:rPr>
                <w:rFonts w:ascii="Arial" w:hAnsi="Arial" w:cs="Arial"/>
                <w:sz w:val="18"/>
                <w:szCs w:val="18"/>
              </w:rPr>
              <w:t>f)</w:t>
            </w:r>
          </w:p>
        </w:tc>
        <w:tc>
          <w:tcPr>
            <w:tcW w:w="5789" w:type="dxa"/>
          </w:tcPr>
          <w:p w14:paraId="6BEE0B2E" w14:textId="77777777" w:rsidR="00EE68A1" w:rsidRPr="00DA4925" w:rsidRDefault="00EE68A1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Gemeinsames Aufmaß mit den ausführenden Unternehmen jeweils nach Baufortschritt unabhängig von Rechnungszugängen</w:t>
            </w:r>
          </w:p>
        </w:tc>
        <w:tc>
          <w:tcPr>
            <w:tcW w:w="1274" w:type="dxa"/>
          </w:tcPr>
          <w:p w14:paraId="262FDC46" w14:textId="6CB81554" w:rsidR="00EE68A1" w:rsidRPr="00DA4925" w:rsidRDefault="003C067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1,50</w:t>
            </w:r>
          </w:p>
        </w:tc>
        <w:tc>
          <w:tcPr>
            <w:tcW w:w="1297" w:type="dxa"/>
          </w:tcPr>
          <w:p w14:paraId="152226F3" w14:textId="0188BA3D" w:rsidR="00EE68A1" w:rsidRPr="00DA4925" w:rsidRDefault="003C0671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1,50</w:t>
            </w:r>
          </w:p>
        </w:tc>
      </w:tr>
      <w:tr w:rsidR="00EE68A1" w:rsidRPr="00DA4925" w14:paraId="2195C362" w14:textId="77777777" w:rsidTr="00B66276">
        <w:tc>
          <w:tcPr>
            <w:tcW w:w="702" w:type="dxa"/>
          </w:tcPr>
          <w:p w14:paraId="6EE7F460" w14:textId="77777777" w:rsidR="00EE68A1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30825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E68A1" w:rsidRPr="00DA4925">
              <w:rPr>
                <w:rFonts w:ascii="Arial" w:hAnsi="Arial" w:cs="Arial"/>
                <w:sz w:val="18"/>
                <w:szCs w:val="18"/>
              </w:rPr>
              <w:t>g)</w:t>
            </w:r>
          </w:p>
        </w:tc>
        <w:tc>
          <w:tcPr>
            <w:tcW w:w="5789" w:type="dxa"/>
          </w:tcPr>
          <w:p w14:paraId="5397074D" w14:textId="77777777" w:rsidR="00EE68A1" w:rsidRPr="00DA4925" w:rsidRDefault="00EE68A1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Rechnungsprüfung einschließlich Prüfen der Aufmaße d</w:t>
            </w:r>
            <w:r w:rsidR="00E320A2">
              <w:rPr>
                <w:rFonts w:ascii="Arial" w:hAnsi="Arial" w:cs="Arial"/>
                <w:sz w:val="18"/>
                <w:szCs w:val="18"/>
              </w:rPr>
              <w:t xml:space="preserve">er bauausführenden Unternehmen </w:t>
            </w:r>
            <w:r w:rsidRPr="00DA4925">
              <w:rPr>
                <w:rFonts w:ascii="Arial" w:hAnsi="Arial" w:cs="Arial"/>
                <w:sz w:val="18"/>
                <w:szCs w:val="18"/>
              </w:rPr>
              <w:t>sowie Prüfen von Nachträgen von bauausführenden Firmen gemäß dem Leitfaden für</w:t>
            </w:r>
            <w:r w:rsidR="00E320A2">
              <w:rPr>
                <w:rFonts w:ascii="Arial" w:hAnsi="Arial" w:cs="Arial"/>
                <w:sz w:val="18"/>
                <w:szCs w:val="18"/>
              </w:rPr>
              <w:t xml:space="preserve"> die Vergütungen von Nachträgen</w:t>
            </w:r>
          </w:p>
        </w:tc>
        <w:tc>
          <w:tcPr>
            <w:tcW w:w="1274" w:type="dxa"/>
          </w:tcPr>
          <w:p w14:paraId="63FFFBB3" w14:textId="15B25BBE" w:rsidR="00EE68A1" w:rsidRPr="00DA4925" w:rsidRDefault="003C0671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AB04F3">
              <w:rPr>
                <w:rFonts w:ascii="Arial" w:hAnsi="Arial" w:cs="Arial"/>
                <w:sz w:val="18"/>
                <w:szCs w:val="18"/>
              </w:rPr>
              <w:t>,</w:t>
            </w:r>
            <w:r w:rsidR="002E48F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297" w:type="dxa"/>
          </w:tcPr>
          <w:p w14:paraId="6E67DCFD" w14:textId="628D9948" w:rsidR="00EE68A1" w:rsidRPr="00DA4925" w:rsidRDefault="003C0671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D50382">
              <w:rPr>
                <w:rFonts w:ascii="Arial" w:hAnsi="Arial" w:cs="Arial"/>
                <w:sz w:val="18"/>
                <w:szCs w:val="18"/>
              </w:rPr>
              <w:t>,</w:t>
            </w:r>
            <w:r w:rsidR="002E48F4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8A6F1B" w:rsidRPr="00DA4925" w14:paraId="35CCDA7C" w14:textId="77777777" w:rsidTr="00B66276">
        <w:tc>
          <w:tcPr>
            <w:tcW w:w="702" w:type="dxa"/>
          </w:tcPr>
          <w:p w14:paraId="0975489E" w14:textId="77777777" w:rsidR="008A6F1B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891480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A6F1B" w:rsidRPr="00DA4925">
              <w:rPr>
                <w:rFonts w:ascii="Arial" w:hAnsi="Arial" w:cs="Arial"/>
                <w:sz w:val="18"/>
                <w:szCs w:val="18"/>
              </w:rPr>
              <w:t>h)</w:t>
            </w:r>
          </w:p>
        </w:tc>
        <w:tc>
          <w:tcPr>
            <w:tcW w:w="5789" w:type="dxa"/>
          </w:tcPr>
          <w:p w14:paraId="736F89D8" w14:textId="77777777" w:rsidR="008A6F1B" w:rsidRPr="00DA4925" w:rsidRDefault="008A6F1B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Vergleich der Ergebnisse der Rechnungsprüfungen mit den Auftragssummen einschließlich Nachträgen</w:t>
            </w:r>
          </w:p>
        </w:tc>
        <w:tc>
          <w:tcPr>
            <w:tcW w:w="1274" w:type="dxa"/>
          </w:tcPr>
          <w:p w14:paraId="1908295E" w14:textId="03D9782C" w:rsidR="008A6F1B" w:rsidRPr="00DA4925" w:rsidRDefault="003C0671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8A6F1B" w:rsidRPr="00DA4925">
              <w:rPr>
                <w:rFonts w:ascii="Arial" w:hAnsi="Arial" w:cs="Arial"/>
                <w:sz w:val="18"/>
                <w:szCs w:val="18"/>
              </w:rPr>
              <w:t>,</w:t>
            </w:r>
            <w:r w:rsidR="002E48F4">
              <w:rPr>
                <w:rFonts w:ascii="Arial" w:hAnsi="Arial" w:cs="Arial"/>
                <w:sz w:val="18"/>
                <w:szCs w:val="18"/>
              </w:rPr>
              <w:t>5</w:t>
            </w:r>
            <w:r w:rsidR="00AB04F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97" w:type="dxa"/>
          </w:tcPr>
          <w:p w14:paraId="6927C566" w14:textId="54D5A3A1" w:rsidR="008A6F1B" w:rsidRPr="00DA4925" w:rsidRDefault="003C0671" w:rsidP="002E48F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50382">
              <w:rPr>
                <w:rFonts w:ascii="Arial" w:hAnsi="Arial" w:cs="Arial"/>
                <w:sz w:val="18"/>
                <w:szCs w:val="18"/>
              </w:rPr>
              <w:t>,</w:t>
            </w:r>
            <w:r w:rsidR="002E48F4">
              <w:rPr>
                <w:rFonts w:ascii="Arial" w:hAnsi="Arial" w:cs="Arial"/>
                <w:sz w:val="18"/>
                <w:szCs w:val="18"/>
              </w:rPr>
              <w:t>5</w:t>
            </w:r>
            <w:r w:rsidR="00D5038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14F9F" w:rsidRPr="00DA4925" w14:paraId="105944FB" w14:textId="77777777" w:rsidTr="00B66276">
        <w:tc>
          <w:tcPr>
            <w:tcW w:w="702" w:type="dxa"/>
          </w:tcPr>
          <w:p w14:paraId="0EE68744" w14:textId="77777777" w:rsidR="00D14F9F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111589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14F9F" w:rsidRPr="00DA4925">
              <w:rPr>
                <w:rFonts w:ascii="Arial" w:hAnsi="Arial" w:cs="Arial"/>
                <w:sz w:val="18"/>
                <w:szCs w:val="18"/>
              </w:rPr>
              <w:t>i)</w:t>
            </w:r>
          </w:p>
        </w:tc>
        <w:tc>
          <w:tcPr>
            <w:tcW w:w="5789" w:type="dxa"/>
          </w:tcPr>
          <w:p w14:paraId="3CDFE25E" w14:textId="77777777" w:rsidR="00D14F9F" w:rsidRPr="00DA4925" w:rsidRDefault="00D14F9F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Kontinuierliche Kostenkontrolle ab der ersten Zuschlagserteilung durch Überprüfen der Leistungsabrechnung der bauausführenden Unternehmen im Vergleich zu den Vertragspreisen</w:t>
            </w:r>
          </w:p>
        </w:tc>
        <w:tc>
          <w:tcPr>
            <w:tcW w:w="1274" w:type="dxa"/>
          </w:tcPr>
          <w:p w14:paraId="73FBFF7F" w14:textId="2830C232" w:rsidR="00D14F9F" w:rsidRPr="00DA4925" w:rsidRDefault="003C0671" w:rsidP="00D5038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297" w:type="dxa"/>
          </w:tcPr>
          <w:p w14:paraId="258592B1" w14:textId="1B96E843" w:rsidR="00D14F9F" w:rsidRPr="00DA4925" w:rsidRDefault="003C0671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</w:tr>
      <w:tr w:rsidR="00022C4B" w:rsidRPr="00DA4925" w14:paraId="2C6C06BD" w14:textId="77777777" w:rsidTr="00B66276">
        <w:tc>
          <w:tcPr>
            <w:tcW w:w="702" w:type="dxa"/>
          </w:tcPr>
          <w:p w14:paraId="4BB7F8E5" w14:textId="77777777" w:rsidR="00022C4B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849440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02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22C4B" w:rsidRPr="00DA4925">
              <w:rPr>
                <w:rFonts w:ascii="Arial" w:hAnsi="Arial" w:cs="Arial"/>
                <w:sz w:val="18"/>
                <w:szCs w:val="18"/>
              </w:rPr>
              <w:t>j)</w:t>
            </w:r>
          </w:p>
        </w:tc>
        <w:tc>
          <w:tcPr>
            <w:tcW w:w="5789" w:type="dxa"/>
          </w:tcPr>
          <w:p w14:paraId="6BD44D5E" w14:textId="77777777" w:rsidR="00022C4B" w:rsidRPr="00DA4925" w:rsidRDefault="00022C4B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Kostenfeststellung</w:t>
            </w:r>
          </w:p>
        </w:tc>
        <w:tc>
          <w:tcPr>
            <w:tcW w:w="1274" w:type="dxa"/>
          </w:tcPr>
          <w:p w14:paraId="4AA909BB" w14:textId="099D4ACA" w:rsidR="00022C4B" w:rsidRPr="00DA4925" w:rsidRDefault="003C067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297" w:type="dxa"/>
          </w:tcPr>
          <w:p w14:paraId="51E72B11" w14:textId="2743B02A" w:rsidR="00022C4B" w:rsidRPr="00DA4925" w:rsidRDefault="003C0671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</w:tr>
      <w:tr w:rsidR="00022C4B" w:rsidRPr="00DA4925" w14:paraId="20640944" w14:textId="77777777" w:rsidTr="00B66276">
        <w:tc>
          <w:tcPr>
            <w:tcW w:w="702" w:type="dxa"/>
          </w:tcPr>
          <w:p w14:paraId="474B5926" w14:textId="532A69AC" w:rsidR="00022C4B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4772614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71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22C4B" w:rsidRPr="00DA4925">
              <w:rPr>
                <w:rFonts w:ascii="Arial" w:hAnsi="Arial" w:cs="Arial"/>
                <w:sz w:val="18"/>
                <w:szCs w:val="18"/>
              </w:rPr>
              <w:t>k)</w:t>
            </w:r>
          </w:p>
        </w:tc>
        <w:tc>
          <w:tcPr>
            <w:tcW w:w="5789" w:type="dxa"/>
          </w:tcPr>
          <w:p w14:paraId="30A7F480" w14:textId="77777777" w:rsidR="00022C4B" w:rsidRPr="00DA4925" w:rsidRDefault="00022C4B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 xml:space="preserve">Organisation der Abnahme der Bauleistungen und Feststellung </w:t>
            </w:r>
            <w:r w:rsidR="00E320A2">
              <w:rPr>
                <w:rFonts w:ascii="Arial" w:hAnsi="Arial" w:cs="Arial"/>
                <w:sz w:val="18"/>
                <w:szCs w:val="18"/>
              </w:rPr>
              <w:t>gemäß VOB/B nach Baufortschritt</w:t>
            </w:r>
            <w:r w:rsidRPr="00DA4925">
              <w:rPr>
                <w:rFonts w:ascii="Arial" w:hAnsi="Arial" w:cs="Arial"/>
                <w:sz w:val="18"/>
                <w:szCs w:val="18"/>
              </w:rPr>
              <w:t xml:space="preserve"> zeitnah nach Fertigs</w:t>
            </w:r>
            <w:r w:rsidR="00E320A2">
              <w:rPr>
                <w:rFonts w:ascii="Arial" w:hAnsi="Arial" w:cs="Arial"/>
                <w:sz w:val="18"/>
                <w:szCs w:val="18"/>
              </w:rPr>
              <w:t>tellung der jeweiligen Leistung</w:t>
            </w:r>
            <w:r w:rsidRPr="00DA4925">
              <w:rPr>
                <w:rFonts w:ascii="Arial" w:hAnsi="Arial" w:cs="Arial"/>
                <w:sz w:val="18"/>
                <w:szCs w:val="18"/>
              </w:rPr>
              <w:t xml:space="preserve"> sowie Teilnahme daran</w:t>
            </w:r>
            <w:r w:rsidR="00E320A2">
              <w:rPr>
                <w:rFonts w:ascii="Arial" w:hAnsi="Arial" w:cs="Arial"/>
                <w:sz w:val="18"/>
                <w:szCs w:val="18"/>
              </w:rPr>
              <w:t>,</w:t>
            </w:r>
            <w:r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73593">
              <w:rPr>
                <w:rFonts w:ascii="Arial" w:hAnsi="Arial" w:cs="Arial"/>
                <w:sz w:val="18"/>
                <w:szCs w:val="18"/>
              </w:rPr>
              <w:t>f</w:t>
            </w:r>
            <w:r w:rsidRPr="00DA4925">
              <w:rPr>
                <w:rFonts w:ascii="Arial" w:hAnsi="Arial" w:cs="Arial"/>
                <w:sz w:val="18"/>
                <w:szCs w:val="18"/>
              </w:rPr>
              <w:t xml:space="preserve">achtechnisches Feststellen der Abnahmereife der Leistungen und des Leistungszustandes unter Mitwirkung anderer an der Planung </w:t>
            </w:r>
            <w:r w:rsidR="00E320A2">
              <w:rPr>
                <w:rFonts w:ascii="Arial" w:hAnsi="Arial" w:cs="Arial"/>
                <w:sz w:val="18"/>
                <w:szCs w:val="18"/>
              </w:rPr>
              <w:t>und Objektüberwachung fachlich B</w:t>
            </w:r>
            <w:r w:rsidRPr="00DA4925">
              <w:rPr>
                <w:rFonts w:ascii="Arial" w:hAnsi="Arial" w:cs="Arial"/>
                <w:sz w:val="18"/>
                <w:szCs w:val="18"/>
              </w:rPr>
              <w:t>eteiligter, Einhole</w:t>
            </w:r>
            <w:r w:rsidR="00E320A2">
              <w:rPr>
                <w:rFonts w:ascii="Arial" w:hAnsi="Arial" w:cs="Arial"/>
                <w:sz w:val="18"/>
                <w:szCs w:val="18"/>
              </w:rPr>
              <w:t>n der erforderlichen Unterlagen</w:t>
            </w:r>
            <w:r w:rsidRPr="00DA4925">
              <w:rPr>
                <w:rFonts w:ascii="Arial" w:hAnsi="Arial" w:cs="Arial"/>
                <w:sz w:val="18"/>
                <w:szCs w:val="18"/>
              </w:rPr>
              <w:t xml:space="preserve"> wie z.</w:t>
            </w:r>
            <w:r w:rsidR="00E320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A4925">
              <w:rPr>
                <w:rFonts w:ascii="Arial" w:hAnsi="Arial" w:cs="Arial"/>
                <w:sz w:val="18"/>
                <w:szCs w:val="18"/>
              </w:rPr>
              <w:t>B. Bedienungsanleitungen, Prüfprotokolle, Übereinstimmungsnachweise</w:t>
            </w:r>
            <w:r w:rsidR="007D7CCF">
              <w:rPr>
                <w:rFonts w:ascii="Arial" w:hAnsi="Arial" w:cs="Arial"/>
                <w:sz w:val="18"/>
                <w:szCs w:val="18"/>
              </w:rPr>
              <w:t>,</w:t>
            </w:r>
            <w:r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65BA958" w14:textId="77777777" w:rsidR="00022C4B" w:rsidRPr="00DA4925" w:rsidRDefault="00022C4B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Feststellung von Mängeln, Abnahmeempfehlung für den Auftraggeber, Erstellen der Abnahmeprotokolle</w:t>
            </w:r>
          </w:p>
        </w:tc>
        <w:tc>
          <w:tcPr>
            <w:tcW w:w="1274" w:type="dxa"/>
          </w:tcPr>
          <w:p w14:paraId="757C5C73" w14:textId="088488BF" w:rsidR="00022C4B" w:rsidRPr="00DA4925" w:rsidRDefault="003C067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B04F3">
              <w:rPr>
                <w:rFonts w:ascii="Arial" w:hAnsi="Arial" w:cs="Arial"/>
                <w:sz w:val="18"/>
                <w:szCs w:val="18"/>
              </w:rPr>
              <w:t>,5</w:t>
            </w:r>
            <w:r w:rsidR="00022C4B" w:rsidRPr="00DA4925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97" w:type="dxa"/>
          </w:tcPr>
          <w:p w14:paraId="3EF38C8E" w14:textId="649EEA4D" w:rsidR="00022C4B" w:rsidRPr="00DA4925" w:rsidRDefault="003C0671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50382">
              <w:rPr>
                <w:rFonts w:ascii="Arial" w:hAnsi="Arial" w:cs="Arial"/>
                <w:sz w:val="18"/>
                <w:szCs w:val="18"/>
              </w:rPr>
              <w:t>,50</w:t>
            </w:r>
          </w:p>
        </w:tc>
      </w:tr>
      <w:tr w:rsidR="00022C4B" w:rsidRPr="00DA4925" w14:paraId="643CEA21" w14:textId="77777777" w:rsidTr="00B66276">
        <w:tc>
          <w:tcPr>
            <w:tcW w:w="702" w:type="dxa"/>
          </w:tcPr>
          <w:p w14:paraId="38C43BD6" w14:textId="77777777" w:rsidR="00022C4B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76809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D96" w:rsidRPr="00DA4925">
              <w:rPr>
                <w:rFonts w:ascii="Arial" w:hAnsi="Arial" w:cs="Arial"/>
                <w:sz w:val="18"/>
                <w:szCs w:val="18"/>
              </w:rPr>
              <w:t>l)</w:t>
            </w:r>
          </w:p>
        </w:tc>
        <w:tc>
          <w:tcPr>
            <w:tcW w:w="5789" w:type="dxa"/>
          </w:tcPr>
          <w:p w14:paraId="5B385B2E" w14:textId="77777777" w:rsidR="00022C4B" w:rsidRPr="00DA4925" w:rsidRDefault="00A40D96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Antrag auf öffentlich-rechtliche Abnahmen und Teilnahme daran</w:t>
            </w:r>
          </w:p>
        </w:tc>
        <w:tc>
          <w:tcPr>
            <w:tcW w:w="1274" w:type="dxa"/>
          </w:tcPr>
          <w:p w14:paraId="1C0ED6C5" w14:textId="0045619B" w:rsidR="00022C4B" w:rsidRPr="00DA4925" w:rsidRDefault="00D50382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  <w:tc>
          <w:tcPr>
            <w:tcW w:w="1297" w:type="dxa"/>
          </w:tcPr>
          <w:p w14:paraId="0051FBFE" w14:textId="78F67B95" w:rsidR="00022C4B" w:rsidRPr="00DA4925" w:rsidRDefault="00D50382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</w:tr>
      <w:tr w:rsidR="00A40D96" w:rsidRPr="00DA4925" w14:paraId="1DD9C973" w14:textId="77777777" w:rsidTr="00B66276">
        <w:tc>
          <w:tcPr>
            <w:tcW w:w="702" w:type="dxa"/>
          </w:tcPr>
          <w:p w14:paraId="0FEEF04D" w14:textId="77777777" w:rsidR="00A40D96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318200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D96" w:rsidRPr="00DA4925">
              <w:rPr>
                <w:rFonts w:ascii="Arial" w:hAnsi="Arial" w:cs="Arial"/>
                <w:sz w:val="18"/>
                <w:szCs w:val="18"/>
              </w:rPr>
              <w:t>m)</w:t>
            </w:r>
          </w:p>
        </w:tc>
        <w:tc>
          <w:tcPr>
            <w:tcW w:w="5789" w:type="dxa"/>
          </w:tcPr>
          <w:p w14:paraId="5C856295" w14:textId="77777777" w:rsidR="00A40D96" w:rsidRPr="00DA4925" w:rsidRDefault="00A40D96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Systematische Zusammenste</w:t>
            </w:r>
            <w:r w:rsidR="00FB7FE5" w:rsidRPr="00DA4925">
              <w:rPr>
                <w:rFonts w:ascii="Arial" w:hAnsi="Arial" w:cs="Arial"/>
                <w:sz w:val="18"/>
                <w:szCs w:val="18"/>
              </w:rPr>
              <w:t xml:space="preserve">llung der Dokumentation, zeichnerischen </w:t>
            </w:r>
            <w:r w:rsidR="00FB7FE5" w:rsidRPr="004D7B44">
              <w:rPr>
                <w:rFonts w:ascii="Arial" w:hAnsi="Arial" w:cs="Arial"/>
                <w:sz w:val="18"/>
                <w:szCs w:val="18"/>
              </w:rPr>
              <w:t>Darstellung (letzter Stand der Ausführungs- und Detailpläne</w:t>
            </w:r>
            <w:r w:rsidR="00FB7FE5" w:rsidRPr="006B7B8D">
              <w:rPr>
                <w:rFonts w:ascii="Arial" w:hAnsi="Arial" w:cs="Arial"/>
                <w:sz w:val="18"/>
                <w:szCs w:val="18"/>
              </w:rPr>
              <w:t xml:space="preserve">) in zweifacher Ausfertigung </w:t>
            </w:r>
            <w:r w:rsidR="004D7B44" w:rsidRPr="005F0653">
              <w:rPr>
                <w:rFonts w:ascii="Arial" w:hAnsi="Arial" w:cs="Arial"/>
                <w:sz w:val="18"/>
                <w:szCs w:val="18"/>
              </w:rPr>
              <w:t>sowie</w:t>
            </w:r>
            <w:r w:rsidR="004D7B44" w:rsidRPr="004D7B4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7FE5" w:rsidRPr="006B7B8D">
              <w:rPr>
                <w:rFonts w:ascii="Arial" w:hAnsi="Arial" w:cs="Arial"/>
                <w:sz w:val="18"/>
                <w:szCs w:val="18"/>
              </w:rPr>
              <w:t>digital und rechnerischen Ergeb</w:t>
            </w:r>
            <w:r w:rsidR="00FB7FE5" w:rsidRPr="00070EA4">
              <w:rPr>
                <w:rFonts w:ascii="Arial" w:hAnsi="Arial" w:cs="Arial"/>
                <w:sz w:val="18"/>
                <w:szCs w:val="18"/>
              </w:rPr>
              <w:t>nisse (Kosten, Flächen, Rauminhalte) des Objekts</w:t>
            </w:r>
          </w:p>
        </w:tc>
        <w:tc>
          <w:tcPr>
            <w:tcW w:w="1274" w:type="dxa"/>
          </w:tcPr>
          <w:p w14:paraId="0423D935" w14:textId="10E079DE" w:rsidR="00A40D96" w:rsidRPr="00DA4925" w:rsidRDefault="00F54762" w:rsidP="003C06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3C0671">
              <w:rPr>
                <w:rFonts w:ascii="Arial" w:hAnsi="Arial" w:cs="Arial"/>
                <w:sz w:val="18"/>
                <w:szCs w:val="18"/>
              </w:rPr>
              <w:t>,50</w:t>
            </w:r>
          </w:p>
        </w:tc>
        <w:tc>
          <w:tcPr>
            <w:tcW w:w="1297" w:type="dxa"/>
          </w:tcPr>
          <w:p w14:paraId="6E506905" w14:textId="53E15C81" w:rsidR="00A40D96" w:rsidRPr="00DA4925" w:rsidRDefault="00D50382" w:rsidP="003C06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</w:t>
            </w:r>
            <w:r w:rsidR="003C0671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B7FE5" w:rsidRPr="00DA4925" w14:paraId="664B506E" w14:textId="77777777" w:rsidTr="00B66276">
        <w:tc>
          <w:tcPr>
            <w:tcW w:w="702" w:type="dxa"/>
          </w:tcPr>
          <w:p w14:paraId="4711F228" w14:textId="77777777" w:rsidR="00FB7FE5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928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7FE5" w:rsidRPr="00DA4925">
              <w:rPr>
                <w:rFonts w:ascii="Arial" w:hAnsi="Arial" w:cs="Arial"/>
                <w:sz w:val="18"/>
                <w:szCs w:val="18"/>
              </w:rPr>
              <w:t>n)</w:t>
            </w:r>
          </w:p>
        </w:tc>
        <w:tc>
          <w:tcPr>
            <w:tcW w:w="5789" w:type="dxa"/>
          </w:tcPr>
          <w:p w14:paraId="1683B6E9" w14:textId="77777777" w:rsidR="00FB7FE5" w:rsidRPr="00DA4925" w:rsidRDefault="00FB7FE5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Mitwirken bei der Übergabe des Objekts</w:t>
            </w:r>
          </w:p>
        </w:tc>
        <w:tc>
          <w:tcPr>
            <w:tcW w:w="1274" w:type="dxa"/>
          </w:tcPr>
          <w:p w14:paraId="560CBBF8" w14:textId="7D1698FB" w:rsidR="00FB7FE5" w:rsidRPr="00DA4925" w:rsidRDefault="00D50382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  <w:tc>
          <w:tcPr>
            <w:tcW w:w="1297" w:type="dxa"/>
          </w:tcPr>
          <w:p w14:paraId="41940331" w14:textId="7006F433" w:rsidR="00FB7FE5" w:rsidRPr="00DA4925" w:rsidRDefault="00D50382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</w:tr>
      <w:tr w:rsidR="00FB7FE5" w:rsidRPr="00DA4925" w14:paraId="35B31CDD" w14:textId="77777777" w:rsidTr="00B66276">
        <w:tc>
          <w:tcPr>
            <w:tcW w:w="702" w:type="dxa"/>
          </w:tcPr>
          <w:p w14:paraId="72597FCC" w14:textId="77777777" w:rsidR="00FB7FE5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595435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7FE5" w:rsidRPr="00DA4925">
              <w:rPr>
                <w:rFonts w:ascii="Arial" w:hAnsi="Arial" w:cs="Arial"/>
                <w:sz w:val="18"/>
                <w:szCs w:val="18"/>
              </w:rPr>
              <w:t>o)</w:t>
            </w:r>
          </w:p>
        </w:tc>
        <w:tc>
          <w:tcPr>
            <w:tcW w:w="5789" w:type="dxa"/>
          </w:tcPr>
          <w:p w14:paraId="6E88AE44" w14:textId="77777777" w:rsidR="00FB7FE5" w:rsidRPr="00DA4925" w:rsidRDefault="00FB7FE5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Auflisten der Verjährungsfristen für Mängelansprüche</w:t>
            </w:r>
          </w:p>
        </w:tc>
        <w:tc>
          <w:tcPr>
            <w:tcW w:w="1274" w:type="dxa"/>
          </w:tcPr>
          <w:p w14:paraId="0C925BF8" w14:textId="7A2C1F5E" w:rsidR="00FB7FE5" w:rsidRPr="00DA4925" w:rsidRDefault="003C067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297" w:type="dxa"/>
          </w:tcPr>
          <w:p w14:paraId="65DEF6E8" w14:textId="53DC0E3B" w:rsidR="00FB7FE5" w:rsidRPr="00DA4925" w:rsidRDefault="003C0671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</w:tr>
      <w:tr w:rsidR="00FB7FE5" w:rsidRPr="00DA4925" w14:paraId="57D857D1" w14:textId="77777777" w:rsidTr="00B66276">
        <w:tc>
          <w:tcPr>
            <w:tcW w:w="702" w:type="dxa"/>
          </w:tcPr>
          <w:p w14:paraId="33672A6B" w14:textId="77777777" w:rsidR="00FB7FE5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4466851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7FE5" w:rsidRPr="00DA4925">
              <w:rPr>
                <w:rFonts w:ascii="Arial" w:hAnsi="Arial" w:cs="Arial"/>
                <w:sz w:val="18"/>
                <w:szCs w:val="18"/>
              </w:rPr>
              <w:t>p)</w:t>
            </w:r>
          </w:p>
        </w:tc>
        <w:tc>
          <w:tcPr>
            <w:tcW w:w="5789" w:type="dxa"/>
          </w:tcPr>
          <w:p w14:paraId="17D32670" w14:textId="77777777" w:rsidR="00FB7FE5" w:rsidRPr="00DA4925" w:rsidRDefault="00FB7FE5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Überwachen der Beseitigung der bei der Abnahme festgestellten Mängel</w:t>
            </w:r>
          </w:p>
        </w:tc>
        <w:tc>
          <w:tcPr>
            <w:tcW w:w="1274" w:type="dxa"/>
          </w:tcPr>
          <w:p w14:paraId="1A7648D1" w14:textId="0C7C39D8" w:rsidR="00FB7FE5" w:rsidRPr="00DA4925" w:rsidRDefault="00D50382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1297" w:type="dxa"/>
          </w:tcPr>
          <w:p w14:paraId="46D44142" w14:textId="0B96F9D3" w:rsidR="00FB7FE5" w:rsidRPr="00DA4925" w:rsidRDefault="00D50382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</w:tr>
      <w:tr w:rsidR="00B66276" w:rsidRPr="00DA4925" w14:paraId="0E6D103D" w14:textId="77777777" w:rsidTr="00B66276">
        <w:tc>
          <w:tcPr>
            <w:tcW w:w="702" w:type="dxa"/>
          </w:tcPr>
          <w:p w14:paraId="21ADDAC6" w14:textId="77777777" w:rsidR="00B66276" w:rsidRPr="00DA4925" w:rsidRDefault="00B66276" w:rsidP="00B6627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89" w:type="dxa"/>
          </w:tcPr>
          <w:p w14:paraId="25AE9C59" w14:textId="46B9F30C" w:rsidR="00B66276" w:rsidRPr="00DA4925" w:rsidRDefault="00B66276" w:rsidP="008D2E1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925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D2E1E" w:rsidRPr="00DA4925">
              <w:rPr>
                <w:rFonts w:ascii="Arial" w:hAnsi="Arial" w:cs="Arial"/>
                <w:b/>
                <w:sz w:val="18"/>
                <w:szCs w:val="18"/>
              </w:rPr>
              <w:t>Leistungsstufe 4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(LPH 4)</w:t>
            </w:r>
          </w:p>
        </w:tc>
        <w:tc>
          <w:tcPr>
            <w:tcW w:w="1274" w:type="dxa"/>
          </w:tcPr>
          <w:p w14:paraId="36B0C193" w14:textId="3F46E61B" w:rsidR="00B66276" w:rsidRPr="00DA4925" w:rsidRDefault="00B66276" w:rsidP="003C067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3C0671">
              <w:rPr>
                <w:rFonts w:ascii="Arial" w:hAnsi="Arial" w:cs="Arial"/>
                <w:b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297" w:type="dxa"/>
          </w:tcPr>
          <w:p w14:paraId="35FEE391" w14:textId="6DF70C6F" w:rsidR="00B66276" w:rsidRPr="00941260" w:rsidRDefault="00D50382" w:rsidP="003C067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3C0671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,00</w:t>
            </w:r>
          </w:p>
        </w:tc>
      </w:tr>
    </w:tbl>
    <w:p w14:paraId="0914B07B" w14:textId="77777777" w:rsidR="0051701E" w:rsidRPr="00CC6860" w:rsidRDefault="0051701E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2"/>
        <w:gridCol w:w="5789"/>
        <w:gridCol w:w="1274"/>
        <w:gridCol w:w="1297"/>
      </w:tblGrid>
      <w:tr w:rsidR="00FB7FE5" w:rsidRPr="00DA4925" w14:paraId="7B11D1C8" w14:textId="77777777" w:rsidTr="00AE1030">
        <w:tc>
          <w:tcPr>
            <w:tcW w:w="9062" w:type="dxa"/>
            <w:gridSpan w:val="4"/>
          </w:tcPr>
          <w:p w14:paraId="79C31A9F" w14:textId="694A0251" w:rsidR="00FB7FE5" w:rsidRDefault="00FB7FE5" w:rsidP="001F1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925">
              <w:rPr>
                <w:rFonts w:ascii="Arial" w:hAnsi="Arial" w:cs="Arial"/>
                <w:b/>
                <w:sz w:val="18"/>
                <w:szCs w:val="18"/>
              </w:rPr>
              <w:t>Leistungsstufe 5</w:t>
            </w:r>
          </w:p>
          <w:p w14:paraId="5747D084" w14:textId="77777777" w:rsidR="00850DEB" w:rsidRPr="00DA4925" w:rsidRDefault="00850DEB" w:rsidP="001F1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B85093" w14:textId="77777777" w:rsidR="00FB7FE5" w:rsidRDefault="00FB7FE5" w:rsidP="001F1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925">
              <w:rPr>
                <w:rFonts w:ascii="Arial" w:hAnsi="Arial" w:cs="Arial"/>
                <w:b/>
                <w:sz w:val="18"/>
                <w:szCs w:val="18"/>
              </w:rPr>
              <w:t>Objektbetreuung</w:t>
            </w:r>
          </w:p>
          <w:p w14:paraId="4CE151F4" w14:textId="43D684FA" w:rsidR="00481B94" w:rsidRPr="00DA4925" w:rsidRDefault="00481B94" w:rsidP="001F149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B7FE5" w:rsidRPr="00DA4925" w14:paraId="332BD686" w14:textId="77777777" w:rsidTr="00FB7FE5">
        <w:tc>
          <w:tcPr>
            <w:tcW w:w="704" w:type="dxa"/>
          </w:tcPr>
          <w:p w14:paraId="75A9E52E" w14:textId="77777777" w:rsidR="00FB7FE5" w:rsidRPr="00DA4925" w:rsidRDefault="00FB7F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</w:tcPr>
          <w:p w14:paraId="11CA1BE9" w14:textId="77777777" w:rsidR="00FB7FE5" w:rsidRPr="003909F6" w:rsidRDefault="00FB7FE5" w:rsidP="00C8147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909F6">
              <w:rPr>
                <w:rFonts w:ascii="Arial" w:hAnsi="Arial" w:cs="Arial"/>
                <w:b/>
                <w:bCs/>
                <w:sz w:val="18"/>
                <w:szCs w:val="18"/>
              </w:rPr>
              <w:t>Grundleistungen der Objektbetreuung (LPH 9)</w:t>
            </w:r>
          </w:p>
        </w:tc>
        <w:tc>
          <w:tcPr>
            <w:tcW w:w="1276" w:type="dxa"/>
          </w:tcPr>
          <w:p w14:paraId="119D7969" w14:textId="77777777" w:rsidR="00FB7FE5" w:rsidRDefault="00A57AD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Gebäude</w:t>
            </w:r>
          </w:p>
          <w:p w14:paraId="61477AB9" w14:textId="77777777" w:rsidR="00A57AD1" w:rsidRPr="00DA4925" w:rsidRDefault="00A57AD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4D7B4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  <w:tc>
          <w:tcPr>
            <w:tcW w:w="1270" w:type="dxa"/>
          </w:tcPr>
          <w:p w14:paraId="0E3BF349" w14:textId="77777777" w:rsidR="00FB7FE5" w:rsidRDefault="00A57AD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Vereinbarung</w:t>
            </w:r>
          </w:p>
          <w:p w14:paraId="2CF0F676" w14:textId="77777777" w:rsidR="00A57AD1" w:rsidRPr="00DA4925" w:rsidRDefault="00A57AD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v.</w:t>
            </w:r>
            <w:r w:rsidR="004D7B4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H.-Satz</w:t>
            </w:r>
          </w:p>
        </w:tc>
      </w:tr>
      <w:tr w:rsidR="00FB7FE5" w:rsidRPr="00DA4925" w14:paraId="282B02DB" w14:textId="77777777" w:rsidTr="00FB7FE5">
        <w:tc>
          <w:tcPr>
            <w:tcW w:w="704" w:type="dxa"/>
          </w:tcPr>
          <w:p w14:paraId="33D19B5C" w14:textId="77777777" w:rsidR="00FB7FE5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1014846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7FE5" w:rsidRPr="00DA4925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5812" w:type="dxa"/>
          </w:tcPr>
          <w:p w14:paraId="0B41F99B" w14:textId="77777777" w:rsidR="00FB7FE5" w:rsidRPr="00DA4925" w:rsidRDefault="00FB7FE5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Fachliche Bewertung der innerhalb der Verjährungsfriste</w:t>
            </w:r>
            <w:r w:rsidR="00E320A2">
              <w:rPr>
                <w:rFonts w:ascii="Arial" w:hAnsi="Arial" w:cs="Arial"/>
                <w:sz w:val="18"/>
                <w:szCs w:val="18"/>
              </w:rPr>
              <w:t>n für Gewährleistungsansprüche f</w:t>
            </w:r>
            <w:r w:rsidRPr="00DA4925">
              <w:rPr>
                <w:rFonts w:ascii="Arial" w:hAnsi="Arial" w:cs="Arial"/>
                <w:sz w:val="18"/>
                <w:szCs w:val="18"/>
              </w:rPr>
              <w:t>estgestellten Mängel, längstens jedoch bis zum Ablauf von fünf J</w:t>
            </w:r>
            <w:r w:rsidR="00C47614">
              <w:rPr>
                <w:rFonts w:ascii="Arial" w:hAnsi="Arial" w:cs="Arial"/>
                <w:sz w:val="18"/>
                <w:szCs w:val="18"/>
              </w:rPr>
              <w:t>ahren seit Abnahme der Leistung</w:t>
            </w:r>
            <w:r w:rsidRPr="00DA4925">
              <w:rPr>
                <w:rFonts w:ascii="Arial" w:hAnsi="Arial" w:cs="Arial"/>
                <w:sz w:val="18"/>
                <w:szCs w:val="18"/>
              </w:rPr>
              <w:t xml:space="preserve"> einschließlich notwendiger Begehungen</w:t>
            </w:r>
          </w:p>
        </w:tc>
        <w:tc>
          <w:tcPr>
            <w:tcW w:w="1276" w:type="dxa"/>
          </w:tcPr>
          <w:p w14:paraId="7D117956" w14:textId="72827911" w:rsidR="00FB7FE5" w:rsidRPr="00DA4925" w:rsidRDefault="00F54762" w:rsidP="003C06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3C067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70" w:type="dxa"/>
          </w:tcPr>
          <w:p w14:paraId="2268C3C4" w14:textId="2D026376" w:rsidR="00FB7FE5" w:rsidRPr="00DA4925" w:rsidRDefault="00D50382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FB7FE5" w:rsidRPr="00DA4925" w14:paraId="192DE3A8" w14:textId="77777777" w:rsidTr="00FB7FE5">
        <w:tc>
          <w:tcPr>
            <w:tcW w:w="704" w:type="dxa"/>
          </w:tcPr>
          <w:p w14:paraId="15195E6F" w14:textId="77777777" w:rsidR="00FB7FE5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3948490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7FE5" w:rsidRPr="00DA4925">
              <w:rPr>
                <w:rFonts w:ascii="Arial" w:hAnsi="Arial" w:cs="Arial"/>
                <w:sz w:val="18"/>
                <w:szCs w:val="18"/>
              </w:rPr>
              <w:t>b)</w:t>
            </w:r>
          </w:p>
        </w:tc>
        <w:tc>
          <w:tcPr>
            <w:tcW w:w="5812" w:type="dxa"/>
          </w:tcPr>
          <w:p w14:paraId="094877C2" w14:textId="77777777" w:rsidR="00FB7FE5" w:rsidRPr="00DA4925" w:rsidRDefault="00FB7FE5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Objektbegehung zur Mängelfeststellung vor Ablauf der Verjährungsfristen für Mängelansprüche gegenüber den ausführenden Unternehmen</w:t>
            </w:r>
          </w:p>
        </w:tc>
        <w:tc>
          <w:tcPr>
            <w:tcW w:w="1276" w:type="dxa"/>
          </w:tcPr>
          <w:p w14:paraId="3C270021" w14:textId="0AD7525C" w:rsidR="00FB7FE5" w:rsidRPr="00DA4925" w:rsidRDefault="003C067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0,25</w:t>
            </w:r>
          </w:p>
        </w:tc>
        <w:tc>
          <w:tcPr>
            <w:tcW w:w="1270" w:type="dxa"/>
          </w:tcPr>
          <w:p w14:paraId="3F3CC3BC" w14:textId="6D1735BC" w:rsidR="00FB7FE5" w:rsidRPr="00DA4925" w:rsidRDefault="00D50382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FB7FE5" w:rsidRPr="00DA4925" w14:paraId="26C21F45" w14:textId="77777777" w:rsidTr="00FB7FE5">
        <w:tc>
          <w:tcPr>
            <w:tcW w:w="704" w:type="dxa"/>
          </w:tcPr>
          <w:p w14:paraId="10836E23" w14:textId="77777777" w:rsidR="00FB7FE5" w:rsidRPr="00DA4925" w:rsidRDefault="005A6346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5350809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1A8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AD4129" w:rsidRPr="00DA492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7FE5" w:rsidRPr="00DA4925">
              <w:rPr>
                <w:rFonts w:ascii="Arial" w:hAnsi="Arial" w:cs="Arial"/>
                <w:sz w:val="18"/>
                <w:szCs w:val="18"/>
              </w:rPr>
              <w:t>c)</w:t>
            </w:r>
          </w:p>
        </w:tc>
        <w:tc>
          <w:tcPr>
            <w:tcW w:w="5812" w:type="dxa"/>
          </w:tcPr>
          <w:p w14:paraId="1D2500D8" w14:textId="77777777" w:rsidR="00FB7FE5" w:rsidRPr="00DA4925" w:rsidRDefault="00FB7FE5" w:rsidP="00C8147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925">
              <w:rPr>
                <w:rFonts w:ascii="Arial" w:hAnsi="Arial" w:cs="Arial"/>
                <w:sz w:val="18"/>
                <w:szCs w:val="18"/>
              </w:rPr>
              <w:t>Mitwirken bei der Freigabe von Sicherheitsleistungen</w:t>
            </w:r>
          </w:p>
        </w:tc>
        <w:tc>
          <w:tcPr>
            <w:tcW w:w="1276" w:type="dxa"/>
          </w:tcPr>
          <w:p w14:paraId="2F9E26ED" w14:textId="7357C008" w:rsidR="00FB7FE5" w:rsidRPr="00DA4925" w:rsidRDefault="003C0671" w:rsidP="00A57A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0,25</w:t>
            </w:r>
          </w:p>
        </w:tc>
        <w:tc>
          <w:tcPr>
            <w:tcW w:w="1270" w:type="dxa"/>
          </w:tcPr>
          <w:p w14:paraId="61481E5F" w14:textId="3C96BEDD" w:rsidR="00FB7FE5" w:rsidRPr="00DA4925" w:rsidRDefault="00D50382" w:rsidP="009A0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</w:tr>
      <w:tr w:rsidR="00FB7FE5" w:rsidRPr="00DA4925" w14:paraId="5FBE5DE5" w14:textId="77777777" w:rsidTr="00FB7FE5">
        <w:tc>
          <w:tcPr>
            <w:tcW w:w="704" w:type="dxa"/>
          </w:tcPr>
          <w:p w14:paraId="00365E1B" w14:textId="77777777" w:rsidR="00FB7FE5" w:rsidRPr="00DA4925" w:rsidRDefault="00FB7F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</w:tcPr>
          <w:p w14:paraId="40C4E296" w14:textId="128C7C58" w:rsidR="00FB7FE5" w:rsidRPr="00DA4925" w:rsidRDefault="00FB7FE5" w:rsidP="008D2E1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A4925">
              <w:rPr>
                <w:rFonts w:ascii="Arial" w:hAnsi="Arial" w:cs="Arial"/>
                <w:b/>
                <w:sz w:val="18"/>
                <w:szCs w:val="18"/>
              </w:rPr>
              <w:t>Summe</w:t>
            </w:r>
            <w:r w:rsidR="008D2E1E">
              <w:rPr>
                <w:rFonts w:ascii="Arial" w:hAnsi="Arial" w:cs="Arial"/>
                <w:b/>
                <w:sz w:val="18"/>
                <w:szCs w:val="18"/>
              </w:rPr>
              <w:t xml:space="preserve"> Leistungsstufe 5 (LPH 9)</w:t>
            </w:r>
          </w:p>
        </w:tc>
        <w:tc>
          <w:tcPr>
            <w:tcW w:w="1276" w:type="dxa"/>
          </w:tcPr>
          <w:p w14:paraId="5C3577D9" w14:textId="57581C70" w:rsidR="00FB7FE5" w:rsidRPr="00DA4925" w:rsidRDefault="003C0671" w:rsidP="00A57AD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7FE5" w:rsidRPr="00DA4925">
              <w:rPr>
                <w:rFonts w:ascii="Arial" w:hAnsi="Arial" w:cs="Arial"/>
                <w:b/>
                <w:sz w:val="18"/>
                <w:szCs w:val="18"/>
              </w:rPr>
              <w:t>,00</w:t>
            </w:r>
          </w:p>
        </w:tc>
        <w:tc>
          <w:tcPr>
            <w:tcW w:w="1270" w:type="dxa"/>
          </w:tcPr>
          <w:p w14:paraId="0A43A284" w14:textId="3E358C22" w:rsidR="00FB7FE5" w:rsidRPr="00B8692B" w:rsidRDefault="007639FF" w:rsidP="00A57AD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textInput>
                    <w:type w:val="calculated"/>
                    <w:default w:val="=LP9a+LP9b+LP9c"/>
                    <w:format w:val="0,00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=LP9a+LP9b+LP9c 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81B9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instrText>0</w:instrTex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81B9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0,00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14:paraId="25250005" w14:textId="3B07C0D8" w:rsidR="00FB7FE5" w:rsidRDefault="00FB7FE5" w:rsidP="00DA4925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3"/>
        <w:gridCol w:w="5788"/>
        <w:gridCol w:w="2571"/>
      </w:tblGrid>
      <w:tr w:rsidR="00930F25" w:rsidRPr="00DA4925" w14:paraId="0AAFEFD7" w14:textId="77777777" w:rsidTr="00B47509">
        <w:trPr>
          <w:trHeight w:val="424"/>
        </w:trPr>
        <w:tc>
          <w:tcPr>
            <w:tcW w:w="9062" w:type="dxa"/>
            <w:gridSpan w:val="3"/>
            <w:tcBorders>
              <w:top w:val="single" w:sz="4" w:space="0" w:color="auto"/>
            </w:tcBorders>
          </w:tcPr>
          <w:p w14:paraId="1C2320D9" w14:textId="3612AC80" w:rsidR="00930F25" w:rsidRPr="00432EA7" w:rsidRDefault="00930F25" w:rsidP="00B4750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Besondere Leistungen</w:t>
            </w:r>
          </w:p>
        </w:tc>
      </w:tr>
      <w:tr w:rsidR="00930F25" w:rsidRPr="00DA4925" w14:paraId="6E487FE5" w14:textId="77777777" w:rsidTr="00B47509">
        <w:tc>
          <w:tcPr>
            <w:tcW w:w="703" w:type="dxa"/>
          </w:tcPr>
          <w:p w14:paraId="6340E854" w14:textId="77777777" w:rsidR="00930F25" w:rsidRPr="00432EA7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788" w:type="dxa"/>
          </w:tcPr>
          <w:p w14:paraId="4C1DD0A2" w14:textId="77777777" w:rsidR="00930F25" w:rsidRPr="00432EA7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" w:name="Text29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71" w:type="dxa"/>
            <w:vMerge w:val="restart"/>
            <w:vAlign w:val="center"/>
          </w:tcPr>
          <w:p w14:paraId="2ED9A2D5" w14:textId="77777777" w:rsidR="00930F25" w:rsidRPr="00432EA7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Vergütung gemäß Honorarvereinbarung</w:t>
            </w:r>
          </w:p>
        </w:tc>
      </w:tr>
      <w:tr w:rsidR="00930F25" w:rsidRPr="00DA4925" w14:paraId="52110B0C" w14:textId="77777777" w:rsidTr="00B47509">
        <w:tc>
          <w:tcPr>
            <w:tcW w:w="703" w:type="dxa"/>
          </w:tcPr>
          <w:p w14:paraId="6E5F6F12" w14:textId="77777777" w:rsidR="00930F25" w:rsidRPr="00432EA7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788" w:type="dxa"/>
          </w:tcPr>
          <w:p w14:paraId="5E35018B" w14:textId="77777777" w:rsidR="00930F25" w:rsidRPr="00432EA7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" w:name="Text30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2571" w:type="dxa"/>
            <w:vMerge/>
          </w:tcPr>
          <w:p w14:paraId="32892303" w14:textId="77777777" w:rsidR="00930F25" w:rsidRPr="00432EA7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F25" w:rsidRPr="00DA4925" w14:paraId="333D320F" w14:textId="77777777" w:rsidTr="00B47509">
        <w:tc>
          <w:tcPr>
            <w:tcW w:w="703" w:type="dxa"/>
          </w:tcPr>
          <w:p w14:paraId="72E1A6D8" w14:textId="77777777" w:rsidR="00930F25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788" w:type="dxa"/>
          </w:tcPr>
          <w:p w14:paraId="55CAA45A" w14:textId="77777777" w:rsidR="00930F25" w:rsidRPr="00432EA7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2571" w:type="dxa"/>
            <w:vMerge/>
          </w:tcPr>
          <w:p w14:paraId="5A100283" w14:textId="77777777" w:rsidR="00930F25" w:rsidRPr="00432EA7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F25" w:rsidRPr="00DA4925" w14:paraId="204653E6" w14:textId="77777777" w:rsidTr="00B47509">
        <w:tc>
          <w:tcPr>
            <w:tcW w:w="703" w:type="dxa"/>
          </w:tcPr>
          <w:p w14:paraId="4DB63474" w14:textId="77777777" w:rsidR="00930F25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788" w:type="dxa"/>
          </w:tcPr>
          <w:p w14:paraId="62071929" w14:textId="77777777" w:rsidR="00930F25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" w:name="Text38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571" w:type="dxa"/>
            <w:vMerge/>
          </w:tcPr>
          <w:p w14:paraId="455D1DA0" w14:textId="77777777" w:rsidR="00930F25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F25" w:rsidRPr="00DA4925" w14:paraId="093250FC" w14:textId="77777777" w:rsidTr="00B47509">
        <w:tc>
          <w:tcPr>
            <w:tcW w:w="703" w:type="dxa"/>
          </w:tcPr>
          <w:p w14:paraId="206F0910" w14:textId="5B566AC7" w:rsidR="00930F25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788" w:type="dxa"/>
          </w:tcPr>
          <w:p w14:paraId="5EBB6974" w14:textId="5056A53F" w:rsidR="00930F25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71" w:type="dxa"/>
            <w:vMerge/>
          </w:tcPr>
          <w:p w14:paraId="56C97249" w14:textId="77777777" w:rsidR="00930F25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F25" w:rsidRPr="00DA4925" w14:paraId="5740DB0D" w14:textId="77777777" w:rsidTr="00B47509">
        <w:tc>
          <w:tcPr>
            <w:tcW w:w="703" w:type="dxa"/>
          </w:tcPr>
          <w:p w14:paraId="6BADBDB7" w14:textId="300E783C" w:rsidR="00930F25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788" w:type="dxa"/>
          </w:tcPr>
          <w:p w14:paraId="0353FAF0" w14:textId="4FDD2DBC" w:rsidR="00930F25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71" w:type="dxa"/>
            <w:vMerge/>
          </w:tcPr>
          <w:p w14:paraId="47CE7A91" w14:textId="77777777" w:rsidR="00930F25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F25" w:rsidRPr="00DA4925" w14:paraId="1D586349" w14:textId="77777777" w:rsidTr="00B47509">
        <w:tc>
          <w:tcPr>
            <w:tcW w:w="703" w:type="dxa"/>
          </w:tcPr>
          <w:p w14:paraId="4BF5026A" w14:textId="4EBF0176" w:rsidR="00930F25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788" w:type="dxa"/>
          </w:tcPr>
          <w:p w14:paraId="116A754D" w14:textId="4D67E174" w:rsidR="00930F25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71" w:type="dxa"/>
            <w:vMerge/>
          </w:tcPr>
          <w:p w14:paraId="3C22C7D1" w14:textId="77777777" w:rsidR="00930F25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F25" w:rsidRPr="00DA4925" w14:paraId="6FF75407" w14:textId="77777777" w:rsidTr="00B47509">
        <w:tc>
          <w:tcPr>
            <w:tcW w:w="703" w:type="dxa"/>
          </w:tcPr>
          <w:p w14:paraId="4400D9F0" w14:textId="154A8A2A" w:rsidR="00930F25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788" w:type="dxa"/>
          </w:tcPr>
          <w:p w14:paraId="6FB5A307" w14:textId="5E410DFF" w:rsidR="00930F25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71" w:type="dxa"/>
            <w:vMerge/>
          </w:tcPr>
          <w:p w14:paraId="263C3CDB" w14:textId="77777777" w:rsidR="00930F25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F25" w:rsidRPr="00DA4925" w14:paraId="2938635C" w14:textId="77777777" w:rsidTr="00B47509">
        <w:tc>
          <w:tcPr>
            <w:tcW w:w="703" w:type="dxa"/>
          </w:tcPr>
          <w:p w14:paraId="60154141" w14:textId="42D8C913" w:rsidR="00930F25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5788" w:type="dxa"/>
          </w:tcPr>
          <w:p w14:paraId="2A754EE7" w14:textId="718AE92B" w:rsidR="00930F25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71" w:type="dxa"/>
            <w:vMerge/>
          </w:tcPr>
          <w:p w14:paraId="7160CA28" w14:textId="77777777" w:rsidR="00930F25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0F25" w:rsidRPr="00DA4925" w14:paraId="653C07F3" w14:textId="77777777" w:rsidTr="00B47509">
        <w:tc>
          <w:tcPr>
            <w:tcW w:w="703" w:type="dxa"/>
          </w:tcPr>
          <w:p w14:paraId="4ED95B57" w14:textId="1857AB23" w:rsidR="00930F25" w:rsidRDefault="00930F25" w:rsidP="00B475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788" w:type="dxa"/>
          </w:tcPr>
          <w:p w14:paraId="0391E509" w14:textId="2E059AD4" w:rsidR="00930F25" w:rsidRDefault="00930F25" w:rsidP="00B4750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71" w:type="dxa"/>
            <w:vMerge/>
          </w:tcPr>
          <w:p w14:paraId="0F0C483D" w14:textId="77777777" w:rsidR="00930F25" w:rsidRDefault="00930F25" w:rsidP="00B475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7DE653" w14:textId="77777777" w:rsidR="00930F25" w:rsidRDefault="00930F25" w:rsidP="00DA4925"/>
    <w:sectPr w:rsidR="00930F25" w:rsidSect="005F0653">
      <w:headerReference w:type="default" r:id="rId7"/>
      <w:footerReference w:type="default" r:id="rId8"/>
      <w:pgSz w:w="11906" w:h="16838"/>
      <w:pgMar w:top="203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41493" w14:textId="77777777" w:rsidR="00CE689E" w:rsidRDefault="00CE689E" w:rsidP="00AD4129">
      <w:pPr>
        <w:spacing w:after="0" w:line="240" w:lineRule="auto"/>
      </w:pPr>
      <w:r>
        <w:separator/>
      </w:r>
    </w:p>
  </w:endnote>
  <w:endnote w:type="continuationSeparator" w:id="0">
    <w:p w14:paraId="36AA96C0" w14:textId="77777777" w:rsidR="00CE689E" w:rsidRDefault="00CE689E" w:rsidP="00AD4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54275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</w:rPr>
    </w:sdtEndPr>
    <w:sdtContent>
      <w:p w14:paraId="1C5A6F43" w14:textId="0655903D" w:rsidR="00CE689E" w:rsidRPr="00380290" w:rsidRDefault="00CE689E" w:rsidP="00380290">
        <w:pPr>
          <w:pStyle w:val="Fuzeile"/>
          <w:jc w:val="center"/>
          <w:rPr>
            <w:rFonts w:ascii="Arial" w:hAnsi="Arial" w:cs="Arial"/>
            <w:sz w:val="16"/>
          </w:rPr>
        </w:pPr>
        <w:r w:rsidRPr="00380290">
          <w:rPr>
            <w:rFonts w:ascii="Arial" w:hAnsi="Arial" w:cs="Arial"/>
            <w:sz w:val="16"/>
          </w:rPr>
          <w:fldChar w:fldCharType="begin"/>
        </w:r>
        <w:r w:rsidRPr="00380290">
          <w:rPr>
            <w:rFonts w:ascii="Arial" w:hAnsi="Arial" w:cs="Arial"/>
            <w:sz w:val="16"/>
          </w:rPr>
          <w:instrText>PAGE   \* MERGEFORMAT</w:instrText>
        </w:r>
        <w:r w:rsidRPr="00380290">
          <w:rPr>
            <w:rFonts w:ascii="Arial" w:hAnsi="Arial" w:cs="Arial"/>
            <w:sz w:val="16"/>
          </w:rPr>
          <w:fldChar w:fldCharType="separate"/>
        </w:r>
        <w:r w:rsidR="005A6346">
          <w:rPr>
            <w:rFonts w:ascii="Arial" w:hAnsi="Arial" w:cs="Arial"/>
            <w:noProof/>
            <w:sz w:val="16"/>
          </w:rPr>
          <w:t>4</w:t>
        </w:r>
        <w:r w:rsidRPr="00380290">
          <w:rPr>
            <w:rFonts w:ascii="Arial" w:hAnsi="Arial" w:cs="Arial"/>
            <w:sz w:val="16"/>
          </w:rPr>
          <w:fldChar w:fldCharType="end"/>
        </w:r>
      </w:p>
    </w:sdtContent>
  </w:sdt>
  <w:p w14:paraId="546B14F0" w14:textId="77777777" w:rsidR="00CE689E" w:rsidRPr="00A802DC" w:rsidRDefault="00CE689E" w:rsidP="00A802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31F34" w14:textId="77777777" w:rsidR="00CE689E" w:rsidRDefault="00CE689E" w:rsidP="00AD4129">
      <w:pPr>
        <w:spacing w:after="0" w:line="240" w:lineRule="auto"/>
      </w:pPr>
      <w:r>
        <w:separator/>
      </w:r>
    </w:p>
  </w:footnote>
  <w:footnote w:type="continuationSeparator" w:id="0">
    <w:p w14:paraId="3CD6463A" w14:textId="77777777" w:rsidR="00CE689E" w:rsidRDefault="00CE689E" w:rsidP="00AD4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6398" w:type="dxa"/>
      <w:tblInd w:w="269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8"/>
      <w:gridCol w:w="3280"/>
    </w:tblGrid>
    <w:tr w:rsidR="00CE689E" w14:paraId="482BE293" w14:textId="77777777" w:rsidTr="00B72E50">
      <w:tc>
        <w:tcPr>
          <w:tcW w:w="3118" w:type="dxa"/>
          <w:vAlign w:val="center"/>
          <w:hideMark/>
        </w:tcPr>
        <w:p w14:paraId="3F67528F" w14:textId="319721C1" w:rsidR="00CE689E" w:rsidRDefault="00CE689E" w:rsidP="00BD4B93">
          <w:pPr>
            <w:pStyle w:val="Kopfzeile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 w:rsidRPr="00CA26D9">
            <w:rPr>
              <w:rFonts w:ascii="Arial" w:hAnsi="Arial" w:cs="Arial"/>
              <w:color w:val="595959" w:themeColor="text1" w:themeTint="A6"/>
              <w:sz w:val="18"/>
              <w:szCs w:val="18"/>
            </w:rPr>
            <w:t>LWL-Bau- und Liegenschaftsbetrieb</w:t>
          </w:r>
        </w:p>
      </w:tc>
      <w:tc>
        <w:tcPr>
          <w:tcW w:w="3280" w:type="dxa"/>
          <w:hideMark/>
        </w:tcPr>
        <w:p w14:paraId="79D7001A" w14:textId="7F51E658" w:rsidR="00CE689E" w:rsidRPr="005F0653" w:rsidRDefault="00CE689E" w:rsidP="00BD4B93">
          <w:pPr>
            <w:pStyle w:val="Kopfzeile"/>
            <w:spacing w:line="192" w:lineRule="auto"/>
            <w:rPr>
              <w:rFonts w:ascii="Times New Roman" w:hAnsi="Times New Roman" w:cs="Times New Roman"/>
              <w:b/>
              <w:sz w:val="64"/>
              <w:szCs w:val="64"/>
            </w:rPr>
          </w:pPr>
          <w:r>
            <w:rPr>
              <w:rFonts w:ascii="Times New Roman" w:hAnsi="Times New Roman" w:cs="Times New Roman"/>
              <w:b/>
              <w:sz w:val="64"/>
              <w:szCs w:val="64"/>
            </w:rPr>
            <w:t>LWL-BLB</w:t>
          </w:r>
        </w:p>
      </w:tc>
    </w:tr>
  </w:tbl>
  <w:p w14:paraId="7F0497B7" w14:textId="77777777" w:rsidR="00CE689E" w:rsidRDefault="00CE689E">
    <w:pPr>
      <w:pStyle w:val="Kopfzeile"/>
      <w:rPr>
        <w:rFonts w:ascii="Arial" w:hAnsi="Arial" w:cs="Arial"/>
        <w:sz w:val="18"/>
        <w:szCs w:val="18"/>
      </w:rPr>
    </w:pPr>
  </w:p>
  <w:p w14:paraId="6F98634F" w14:textId="2DDFD53F" w:rsidR="00CE689E" w:rsidRPr="00D90EB1" w:rsidRDefault="00CE689E">
    <w:pPr>
      <w:pStyle w:val="Kopfzeile"/>
      <w:rPr>
        <w:rFonts w:ascii="Arial" w:hAnsi="Arial" w:cs="Arial"/>
        <w:sz w:val="18"/>
        <w:szCs w:val="18"/>
      </w:rPr>
    </w:pPr>
    <w:r w:rsidRPr="00B72E50">
      <w:rPr>
        <w:rFonts w:ascii="Arial" w:hAnsi="Arial" w:cs="Arial"/>
        <w:b/>
        <w:sz w:val="18"/>
        <w:szCs w:val="18"/>
      </w:rPr>
      <w:t>Spezifische Leistungspflichten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Anlage zum Vertrag – Gebäudeplanung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hideGrammaticalErrors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7D8"/>
    <w:rsid w:val="00022C4B"/>
    <w:rsid w:val="000514FB"/>
    <w:rsid w:val="000516EC"/>
    <w:rsid w:val="00070EA4"/>
    <w:rsid w:val="00082DA1"/>
    <w:rsid w:val="000A16A8"/>
    <w:rsid w:val="000A69CD"/>
    <w:rsid w:val="000E30F5"/>
    <w:rsid w:val="000F58A2"/>
    <w:rsid w:val="0010690C"/>
    <w:rsid w:val="00157ECB"/>
    <w:rsid w:val="001641B9"/>
    <w:rsid w:val="00170FE5"/>
    <w:rsid w:val="001711C1"/>
    <w:rsid w:val="001B0A32"/>
    <w:rsid w:val="001F1498"/>
    <w:rsid w:val="001F3FC5"/>
    <w:rsid w:val="002305D0"/>
    <w:rsid w:val="00232B0D"/>
    <w:rsid w:val="00287858"/>
    <w:rsid w:val="0029096A"/>
    <w:rsid w:val="002E48F4"/>
    <w:rsid w:val="002F088A"/>
    <w:rsid w:val="002F6153"/>
    <w:rsid w:val="002F6B5F"/>
    <w:rsid w:val="003062BC"/>
    <w:rsid w:val="00322FA5"/>
    <w:rsid w:val="003419A9"/>
    <w:rsid w:val="003526A8"/>
    <w:rsid w:val="0036323E"/>
    <w:rsid w:val="00380290"/>
    <w:rsid w:val="003909F6"/>
    <w:rsid w:val="003C0671"/>
    <w:rsid w:val="003D588B"/>
    <w:rsid w:val="003E0DC4"/>
    <w:rsid w:val="003F3FF8"/>
    <w:rsid w:val="00414359"/>
    <w:rsid w:val="00481B94"/>
    <w:rsid w:val="00482E55"/>
    <w:rsid w:val="004B1B45"/>
    <w:rsid w:val="004B37D3"/>
    <w:rsid w:val="004D7B44"/>
    <w:rsid w:val="0051701E"/>
    <w:rsid w:val="005443C3"/>
    <w:rsid w:val="00553ACB"/>
    <w:rsid w:val="00567040"/>
    <w:rsid w:val="00593622"/>
    <w:rsid w:val="005A6346"/>
    <w:rsid w:val="005A71B3"/>
    <w:rsid w:val="005E780E"/>
    <w:rsid w:val="005F0653"/>
    <w:rsid w:val="006122B7"/>
    <w:rsid w:val="0064345A"/>
    <w:rsid w:val="0064732C"/>
    <w:rsid w:val="00662560"/>
    <w:rsid w:val="006659FD"/>
    <w:rsid w:val="006902E2"/>
    <w:rsid w:val="006B7B8D"/>
    <w:rsid w:val="006C012E"/>
    <w:rsid w:val="006D6DA8"/>
    <w:rsid w:val="006F1A92"/>
    <w:rsid w:val="00742D8C"/>
    <w:rsid w:val="00750E78"/>
    <w:rsid w:val="007639FF"/>
    <w:rsid w:val="00773BD4"/>
    <w:rsid w:val="007841D2"/>
    <w:rsid w:val="00793140"/>
    <w:rsid w:val="007B23EF"/>
    <w:rsid w:val="007B6F46"/>
    <w:rsid w:val="007D1BAD"/>
    <w:rsid w:val="007D7CCF"/>
    <w:rsid w:val="00803234"/>
    <w:rsid w:val="008038C3"/>
    <w:rsid w:val="008047D8"/>
    <w:rsid w:val="00850DEB"/>
    <w:rsid w:val="008A6F1B"/>
    <w:rsid w:val="008B2BC7"/>
    <w:rsid w:val="008C346B"/>
    <w:rsid w:val="008D2E1E"/>
    <w:rsid w:val="008E2031"/>
    <w:rsid w:val="008F6351"/>
    <w:rsid w:val="00930F25"/>
    <w:rsid w:val="00932209"/>
    <w:rsid w:val="00934137"/>
    <w:rsid w:val="00941260"/>
    <w:rsid w:val="00941D4F"/>
    <w:rsid w:val="00946A3E"/>
    <w:rsid w:val="0095429C"/>
    <w:rsid w:val="00964791"/>
    <w:rsid w:val="009A0178"/>
    <w:rsid w:val="009C131D"/>
    <w:rsid w:val="009D3D7C"/>
    <w:rsid w:val="009F4393"/>
    <w:rsid w:val="00A0208F"/>
    <w:rsid w:val="00A062F8"/>
    <w:rsid w:val="00A35323"/>
    <w:rsid w:val="00A40D96"/>
    <w:rsid w:val="00A42CAF"/>
    <w:rsid w:val="00A579BC"/>
    <w:rsid w:val="00A57AD1"/>
    <w:rsid w:val="00A73593"/>
    <w:rsid w:val="00A802DC"/>
    <w:rsid w:val="00AB04F3"/>
    <w:rsid w:val="00AB7361"/>
    <w:rsid w:val="00AD4129"/>
    <w:rsid w:val="00AE1030"/>
    <w:rsid w:val="00AE5A04"/>
    <w:rsid w:val="00B07796"/>
    <w:rsid w:val="00B1782B"/>
    <w:rsid w:val="00B36F24"/>
    <w:rsid w:val="00B47509"/>
    <w:rsid w:val="00B522CC"/>
    <w:rsid w:val="00B61AF4"/>
    <w:rsid w:val="00B66276"/>
    <w:rsid w:val="00B72E50"/>
    <w:rsid w:val="00B82101"/>
    <w:rsid w:val="00B8692B"/>
    <w:rsid w:val="00B94AF0"/>
    <w:rsid w:val="00BB031A"/>
    <w:rsid w:val="00BC3828"/>
    <w:rsid w:val="00BD4B93"/>
    <w:rsid w:val="00C04AD9"/>
    <w:rsid w:val="00C24B47"/>
    <w:rsid w:val="00C31A8F"/>
    <w:rsid w:val="00C3638D"/>
    <w:rsid w:val="00C4371F"/>
    <w:rsid w:val="00C47614"/>
    <w:rsid w:val="00C54BE0"/>
    <w:rsid w:val="00C60660"/>
    <w:rsid w:val="00C674A8"/>
    <w:rsid w:val="00C81474"/>
    <w:rsid w:val="00CC6860"/>
    <w:rsid w:val="00CE689E"/>
    <w:rsid w:val="00D1131F"/>
    <w:rsid w:val="00D14F9F"/>
    <w:rsid w:val="00D20BB2"/>
    <w:rsid w:val="00D50382"/>
    <w:rsid w:val="00D900C8"/>
    <w:rsid w:val="00D90EB1"/>
    <w:rsid w:val="00DA28AA"/>
    <w:rsid w:val="00DA4925"/>
    <w:rsid w:val="00DC6145"/>
    <w:rsid w:val="00DD0C70"/>
    <w:rsid w:val="00E320A2"/>
    <w:rsid w:val="00E32228"/>
    <w:rsid w:val="00E4462E"/>
    <w:rsid w:val="00E574C9"/>
    <w:rsid w:val="00E651A8"/>
    <w:rsid w:val="00EB0F48"/>
    <w:rsid w:val="00EC0DF9"/>
    <w:rsid w:val="00EE2DB0"/>
    <w:rsid w:val="00EE68A1"/>
    <w:rsid w:val="00F05F43"/>
    <w:rsid w:val="00F54762"/>
    <w:rsid w:val="00F67D33"/>
    <w:rsid w:val="00F84998"/>
    <w:rsid w:val="00F91F8A"/>
    <w:rsid w:val="00FA2D5F"/>
    <w:rsid w:val="00FA780C"/>
    <w:rsid w:val="00FB7FE5"/>
    <w:rsid w:val="00FE0E8D"/>
    <w:rsid w:val="00FF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F65B3"/>
  <w15:chartTrackingRefBased/>
  <w15:docId w15:val="{40DA2C5B-6C2F-4A76-A46D-3F0A90B0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59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AD4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D4129"/>
  </w:style>
  <w:style w:type="paragraph" w:styleId="Fuzeile">
    <w:name w:val="footer"/>
    <w:basedOn w:val="Standard"/>
    <w:link w:val="FuzeileZchn"/>
    <w:uiPriority w:val="99"/>
    <w:unhideWhenUsed/>
    <w:rsid w:val="00AD4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D41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3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3D7C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EE2D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Verwaltung\ALLGEM\Vorlagen\WLV%20Technik\Vertr&#228;ge\WLV\Objektplanung%20Geb&#228;ude%20-%20Vertragsunterlagen\Anlage%201%20zum%20Vertrag%20Objektplanung%20-%20Geb&#228;u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5E264-29C0-439C-8BE2-C4E27A35A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Anlage 1 zum Vertrag Objektplanung - Gebäude.dotx</Template>
  <TotalTime>0</TotalTime>
  <Pages>4</Pages>
  <Words>1536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Stöber</dc:creator>
  <cp:keywords/>
  <dc:description/>
  <cp:lastModifiedBy>Krursel, Christoph</cp:lastModifiedBy>
  <cp:revision>34</cp:revision>
  <cp:lastPrinted>2021-09-28T10:56:00Z</cp:lastPrinted>
  <dcterms:created xsi:type="dcterms:W3CDTF">2023-10-16T13:13:00Z</dcterms:created>
  <dcterms:modified xsi:type="dcterms:W3CDTF">2025-09-09T05:34:00Z</dcterms:modified>
</cp:coreProperties>
</file>